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7BD81015" w:rsidR="00E76EE6" w:rsidRPr="0050417F" w:rsidRDefault="008C7271" w:rsidP="00956D83">
      <w:r w:rsidRPr="0050417F">
        <w:t xml:space="preserve"> </w:t>
      </w:r>
    </w:p>
    <w:p w14:paraId="3B56D786" w14:textId="0D970F5E" w:rsidR="00956D83" w:rsidRPr="0050417F" w:rsidRDefault="00956D83" w:rsidP="00956D83"/>
    <w:p w14:paraId="2F6FC317" w14:textId="6D9C15EE" w:rsidR="00956D83" w:rsidRPr="0050417F" w:rsidRDefault="00956D83" w:rsidP="00956D83"/>
    <w:p w14:paraId="18023DBB" w14:textId="2906E290" w:rsidR="00956D83" w:rsidRPr="0050417F" w:rsidRDefault="00956D83" w:rsidP="00956D83"/>
    <w:p w14:paraId="082E6790" w14:textId="77777777" w:rsidR="00956D83" w:rsidRPr="0050417F" w:rsidRDefault="00956D83" w:rsidP="00956D83"/>
    <w:p w14:paraId="18090C99" w14:textId="2E3503F4" w:rsidR="00956D83" w:rsidRPr="0050417F" w:rsidRDefault="00956D83" w:rsidP="00956D83"/>
    <w:p w14:paraId="76C25E97" w14:textId="3A04A443" w:rsidR="00956D83" w:rsidRPr="0050417F" w:rsidRDefault="003B300A" w:rsidP="00956D83">
      <w:pPr>
        <w:pStyle w:val="Tittel"/>
        <w:rPr>
          <w:color w:val="auto"/>
        </w:rPr>
      </w:pPr>
      <w:sdt>
        <w:sdtPr>
          <w:rPr>
            <w:color w:val="auto"/>
          </w:rPr>
          <w:id w:val="874764232"/>
          <w:placeholder>
            <w:docPart w:val="C213DBADF1AB40B4948FF856E57B915A"/>
          </w:placeholder>
        </w:sdtPr>
        <w:sdtContent>
          <w:r w:rsidR="004C070F" w:rsidRPr="0050417F">
            <w:rPr>
              <w:color w:val="auto"/>
            </w:rPr>
            <w:t xml:space="preserve">BILAG </w:t>
          </w:r>
          <w:r w:rsidR="008B291F">
            <w:rPr>
              <w:color w:val="auto"/>
            </w:rPr>
            <w:t>1</w:t>
          </w:r>
          <w:r w:rsidR="004C070F" w:rsidRPr="0050417F">
            <w:rPr>
              <w:color w:val="auto"/>
            </w:rPr>
            <w:t xml:space="preserve"> </w:t>
          </w:r>
          <w:r w:rsidR="004C070F" w:rsidRPr="00550C25">
            <w:rPr>
              <w:color w:val="auto"/>
            </w:rPr>
            <w:t>VEDLEGG</w:t>
          </w:r>
          <w:r w:rsidR="004C070F" w:rsidRPr="0050417F">
            <w:rPr>
              <w:color w:val="auto"/>
            </w:rPr>
            <w:t xml:space="preserve"> </w:t>
          </w:r>
          <w:r w:rsidR="00AF737E" w:rsidRPr="0050417F">
            <w:rPr>
              <w:color w:val="auto"/>
            </w:rPr>
            <w:t>1</w:t>
          </w:r>
        </w:sdtContent>
      </w:sdt>
    </w:p>
    <w:p w14:paraId="19B3B78D" w14:textId="77777777" w:rsidR="00956D83" w:rsidRPr="0050417F" w:rsidRDefault="00956D83" w:rsidP="00956D83"/>
    <w:p w14:paraId="1E9556E5" w14:textId="470EF234" w:rsidR="00956D83" w:rsidRPr="0050417F" w:rsidRDefault="003B300A" w:rsidP="00956D83">
      <w:pPr>
        <w:jc w:val="center"/>
        <w:rPr>
          <w:b/>
          <w:bCs/>
          <w:sz w:val="28"/>
          <w:szCs w:val="32"/>
        </w:rPr>
      </w:pPr>
      <w:sdt>
        <w:sdtPr>
          <w:rPr>
            <w:b/>
            <w:bCs/>
            <w:sz w:val="28"/>
            <w:szCs w:val="32"/>
          </w:rPr>
          <w:id w:val="1103996267"/>
          <w:placeholder>
            <w:docPart w:val="1E849DE9A8014563956EE1F3B95A60F6"/>
          </w:placeholder>
          <w:text/>
        </w:sdtPr>
        <w:sdtContent>
          <w:r w:rsidR="007E14FE" w:rsidRPr="0050417F">
            <w:rPr>
              <w:b/>
              <w:bCs/>
              <w:sz w:val="28"/>
              <w:szCs w:val="32"/>
            </w:rPr>
            <w:t>Kundens kravspesifikasjon og Leverandørens løsningsbeskrivelse</w:t>
          </w:r>
        </w:sdtContent>
      </w:sdt>
    </w:p>
    <w:p w14:paraId="62334B48" w14:textId="77777777" w:rsidR="00956D83" w:rsidRPr="0050417F" w:rsidRDefault="00956D83" w:rsidP="00956D83"/>
    <w:sdt>
      <w:sdtPr>
        <w:rPr>
          <w:rFonts w:ascii="Open Sans" w:eastAsiaTheme="minorEastAsia" w:hAnsi="Open Sans" w:cs="Open Sans"/>
          <w:color w:val="auto"/>
          <w:sz w:val="20"/>
          <w:szCs w:val="20"/>
        </w:rPr>
        <w:id w:val="625591041"/>
        <w:docPartObj>
          <w:docPartGallery w:val="Table of Contents"/>
          <w:docPartUnique/>
        </w:docPartObj>
      </w:sdtPr>
      <w:sdtEndPr>
        <w:rPr>
          <w:b/>
          <w:bCs/>
        </w:rPr>
      </w:sdtEndPr>
      <w:sdtContent>
        <w:p w14:paraId="37EE14CC" w14:textId="074F921D" w:rsidR="007D06B1" w:rsidRPr="007D06B1" w:rsidRDefault="007D06B1">
          <w:pPr>
            <w:pStyle w:val="Overskriftforinnholdsfortegnelse"/>
            <w:rPr>
              <w:color w:val="4D4B54" w:themeColor="accent4"/>
            </w:rPr>
          </w:pPr>
          <w:r w:rsidRPr="007D06B1">
            <w:rPr>
              <w:color w:val="4D4B54" w:themeColor="accent4"/>
            </w:rPr>
            <w:t>Innhold</w:t>
          </w:r>
        </w:p>
        <w:p w14:paraId="37C36DEE" w14:textId="0395ADAB" w:rsidR="00CE7B96" w:rsidRDefault="007D06B1">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20057489" w:history="1">
            <w:r w:rsidR="00CE7B96" w:rsidRPr="00FC4828">
              <w:rPr>
                <w:rStyle w:val="Hyperkobling"/>
                <w:b/>
                <w:bCs/>
                <w:noProof/>
              </w:rPr>
              <w:t>Innledning</w:t>
            </w:r>
            <w:r w:rsidR="00CE7B96">
              <w:rPr>
                <w:noProof/>
                <w:webHidden/>
              </w:rPr>
              <w:tab/>
            </w:r>
            <w:r w:rsidR="00CE7B96">
              <w:rPr>
                <w:noProof/>
                <w:webHidden/>
              </w:rPr>
              <w:fldChar w:fldCharType="begin"/>
            </w:r>
            <w:r w:rsidR="00CE7B96">
              <w:rPr>
                <w:noProof/>
                <w:webHidden/>
              </w:rPr>
              <w:instrText xml:space="preserve"> PAGEREF _Toc220057489 \h </w:instrText>
            </w:r>
            <w:r w:rsidR="00CE7B96">
              <w:rPr>
                <w:noProof/>
                <w:webHidden/>
              </w:rPr>
            </w:r>
            <w:r w:rsidR="00CE7B96">
              <w:rPr>
                <w:noProof/>
                <w:webHidden/>
              </w:rPr>
              <w:fldChar w:fldCharType="separate"/>
            </w:r>
            <w:r w:rsidR="000A6F80">
              <w:rPr>
                <w:noProof/>
                <w:webHidden/>
              </w:rPr>
              <w:t>3</w:t>
            </w:r>
            <w:r w:rsidR="00CE7B96">
              <w:rPr>
                <w:noProof/>
                <w:webHidden/>
              </w:rPr>
              <w:fldChar w:fldCharType="end"/>
            </w:r>
          </w:hyperlink>
        </w:p>
        <w:p w14:paraId="5F5D0AF1" w14:textId="4713E43B"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0" w:history="1">
            <w:r w:rsidRPr="00FC4828">
              <w:rPr>
                <w:rStyle w:val="Hyperkobling"/>
                <w:noProof/>
              </w:rPr>
              <w:t>Kundens overordnede beskrivelse av sitt behov</w:t>
            </w:r>
            <w:r>
              <w:rPr>
                <w:noProof/>
                <w:webHidden/>
              </w:rPr>
              <w:tab/>
            </w:r>
            <w:r>
              <w:rPr>
                <w:noProof/>
                <w:webHidden/>
              </w:rPr>
              <w:fldChar w:fldCharType="begin"/>
            </w:r>
            <w:r>
              <w:rPr>
                <w:noProof/>
                <w:webHidden/>
              </w:rPr>
              <w:instrText xml:space="preserve"> PAGEREF _Toc220057490 \h </w:instrText>
            </w:r>
            <w:r>
              <w:rPr>
                <w:noProof/>
                <w:webHidden/>
              </w:rPr>
            </w:r>
            <w:r>
              <w:rPr>
                <w:noProof/>
                <w:webHidden/>
              </w:rPr>
              <w:fldChar w:fldCharType="separate"/>
            </w:r>
            <w:r w:rsidR="000A6F80">
              <w:rPr>
                <w:noProof/>
                <w:webHidden/>
              </w:rPr>
              <w:t>3</w:t>
            </w:r>
            <w:r>
              <w:rPr>
                <w:noProof/>
                <w:webHidden/>
              </w:rPr>
              <w:fldChar w:fldCharType="end"/>
            </w:r>
          </w:hyperlink>
        </w:p>
        <w:p w14:paraId="0F79A455" w14:textId="67CED144"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1" w:history="1">
            <w:r w:rsidRPr="00FC4828">
              <w:rPr>
                <w:rStyle w:val="Hyperkobling"/>
                <w:noProof/>
              </w:rPr>
              <w:t>Definisjoner</w:t>
            </w:r>
            <w:r>
              <w:rPr>
                <w:noProof/>
                <w:webHidden/>
              </w:rPr>
              <w:tab/>
            </w:r>
            <w:r>
              <w:rPr>
                <w:noProof/>
                <w:webHidden/>
              </w:rPr>
              <w:fldChar w:fldCharType="begin"/>
            </w:r>
            <w:r>
              <w:rPr>
                <w:noProof/>
                <w:webHidden/>
              </w:rPr>
              <w:instrText xml:space="preserve"> PAGEREF _Toc220057491 \h </w:instrText>
            </w:r>
            <w:r>
              <w:rPr>
                <w:noProof/>
                <w:webHidden/>
              </w:rPr>
            </w:r>
            <w:r>
              <w:rPr>
                <w:noProof/>
                <w:webHidden/>
              </w:rPr>
              <w:fldChar w:fldCharType="separate"/>
            </w:r>
            <w:r w:rsidR="000A6F80">
              <w:rPr>
                <w:noProof/>
                <w:webHidden/>
              </w:rPr>
              <w:t>4</w:t>
            </w:r>
            <w:r>
              <w:rPr>
                <w:noProof/>
                <w:webHidden/>
              </w:rPr>
              <w:fldChar w:fldCharType="end"/>
            </w:r>
          </w:hyperlink>
        </w:p>
        <w:p w14:paraId="48A2101E" w14:textId="4B397311"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2" w:history="1">
            <w:r w:rsidRPr="00FC4828">
              <w:rPr>
                <w:rStyle w:val="Hyperkobling"/>
                <w:noProof/>
              </w:rPr>
              <w:t>Kravtyper og kravbesvarelse</w:t>
            </w:r>
            <w:r>
              <w:rPr>
                <w:noProof/>
                <w:webHidden/>
              </w:rPr>
              <w:tab/>
            </w:r>
            <w:r>
              <w:rPr>
                <w:noProof/>
                <w:webHidden/>
              </w:rPr>
              <w:fldChar w:fldCharType="begin"/>
            </w:r>
            <w:r>
              <w:rPr>
                <w:noProof/>
                <w:webHidden/>
              </w:rPr>
              <w:instrText xml:space="preserve"> PAGEREF _Toc220057492 \h </w:instrText>
            </w:r>
            <w:r>
              <w:rPr>
                <w:noProof/>
                <w:webHidden/>
              </w:rPr>
            </w:r>
            <w:r>
              <w:rPr>
                <w:noProof/>
                <w:webHidden/>
              </w:rPr>
              <w:fldChar w:fldCharType="separate"/>
            </w:r>
            <w:r w:rsidR="000A6F80">
              <w:rPr>
                <w:noProof/>
                <w:webHidden/>
              </w:rPr>
              <w:t>5</w:t>
            </w:r>
            <w:r>
              <w:rPr>
                <w:noProof/>
                <w:webHidden/>
              </w:rPr>
              <w:fldChar w:fldCharType="end"/>
            </w:r>
          </w:hyperlink>
        </w:p>
        <w:p w14:paraId="0C51346E" w14:textId="3F090ED2"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493" w:history="1">
            <w:r w:rsidRPr="00FC4828">
              <w:rPr>
                <w:rStyle w:val="Hyperkobling"/>
                <w:b/>
                <w:bCs/>
                <w:noProof/>
              </w:rPr>
              <w:t>Kundens krav</w:t>
            </w:r>
            <w:r>
              <w:rPr>
                <w:noProof/>
                <w:webHidden/>
              </w:rPr>
              <w:tab/>
            </w:r>
            <w:r>
              <w:rPr>
                <w:noProof/>
                <w:webHidden/>
              </w:rPr>
              <w:fldChar w:fldCharType="begin"/>
            </w:r>
            <w:r>
              <w:rPr>
                <w:noProof/>
                <w:webHidden/>
              </w:rPr>
              <w:instrText xml:space="preserve"> PAGEREF _Toc220057493 \h </w:instrText>
            </w:r>
            <w:r>
              <w:rPr>
                <w:noProof/>
                <w:webHidden/>
              </w:rPr>
            </w:r>
            <w:r>
              <w:rPr>
                <w:noProof/>
                <w:webHidden/>
              </w:rPr>
              <w:fldChar w:fldCharType="separate"/>
            </w:r>
            <w:r w:rsidR="000A6F80">
              <w:rPr>
                <w:noProof/>
                <w:webHidden/>
              </w:rPr>
              <w:t>7</w:t>
            </w:r>
            <w:r>
              <w:rPr>
                <w:noProof/>
                <w:webHidden/>
              </w:rPr>
              <w:fldChar w:fldCharType="end"/>
            </w:r>
          </w:hyperlink>
        </w:p>
        <w:p w14:paraId="22551829" w14:textId="061BB3E6"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494" w:history="1">
            <w:r w:rsidRPr="00FC4828">
              <w:rPr>
                <w:rStyle w:val="Hyperkobling"/>
                <w:b/>
                <w:bCs/>
                <w:noProof/>
              </w:rPr>
              <w:t>Krav til bestilling og levering av maskiner</w:t>
            </w:r>
            <w:r>
              <w:rPr>
                <w:noProof/>
                <w:webHidden/>
              </w:rPr>
              <w:tab/>
            </w:r>
            <w:r>
              <w:rPr>
                <w:noProof/>
                <w:webHidden/>
              </w:rPr>
              <w:fldChar w:fldCharType="begin"/>
            </w:r>
            <w:r>
              <w:rPr>
                <w:noProof/>
                <w:webHidden/>
              </w:rPr>
              <w:instrText xml:space="preserve"> PAGEREF _Toc220057494 \h </w:instrText>
            </w:r>
            <w:r>
              <w:rPr>
                <w:noProof/>
                <w:webHidden/>
              </w:rPr>
            </w:r>
            <w:r>
              <w:rPr>
                <w:noProof/>
                <w:webHidden/>
              </w:rPr>
              <w:fldChar w:fldCharType="separate"/>
            </w:r>
            <w:r w:rsidR="000A6F80">
              <w:rPr>
                <w:noProof/>
                <w:webHidden/>
              </w:rPr>
              <w:t>8</w:t>
            </w:r>
            <w:r>
              <w:rPr>
                <w:noProof/>
                <w:webHidden/>
              </w:rPr>
              <w:fldChar w:fldCharType="end"/>
            </w:r>
          </w:hyperlink>
        </w:p>
        <w:p w14:paraId="358C9936" w14:textId="6C09CB9E"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495" w:history="1">
            <w:r w:rsidRPr="00FC4828">
              <w:rPr>
                <w:rStyle w:val="Hyperkobling"/>
                <w:b/>
                <w:bCs/>
                <w:noProof/>
              </w:rPr>
              <w:t>Krav til opplæring, dokumentasjon og rapportering</w:t>
            </w:r>
            <w:r>
              <w:rPr>
                <w:noProof/>
                <w:webHidden/>
              </w:rPr>
              <w:tab/>
            </w:r>
            <w:r>
              <w:rPr>
                <w:noProof/>
                <w:webHidden/>
              </w:rPr>
              <w:fldChar w:fldCharType="begin"/>
            </w:r>
            <w:r>
              <w:rPr>
                <w:noProof/>
                <w:webHidden/>
              </w:rPr>
              <w:instrText xml:space="preserve"> PAGEREF _Toc220057495 \h </w:instrText>
            </w:r>
            <w:r>
              <w:rPr>
                <w:noProof/>
                <w:webHidden/>
              </w:rPr>
            </w:r>
            <w:r>
              <w:rPr>
                <w:noProof/>
                <w:webHidden/>
              </w:rPr>
              <w:fldChar w:fldCharType="separate"/>
            </w:r>
            <w:r w:rsidR="000A6F80">
              <w:rPr>
                <w:noProof/>
                <w:webHidden/>
              </w:rPr>
              <w:t>9</w:t>
            </w:r>
            <w:r>
              <w:rPr>
                <w:noProof/>
                <w:webHidden/>
              </w:rPr>
              <w:fldChar w:fldCharType="end"/>
            </w:r>
          </w:hyperlink>
        </w:p>
        <w:p w14:paraId="6DDE8EEC" w14:textId="25C063CD"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6" w:history="1">
            <w:r w:rsidRPr="00FC4828">
              <w:rPr>
                <w:rStyle w:val="Hyperkobling"/>
                <w:noProof/>
              </w:rPr>
              <w:t>Opplæring</w:t>
            </w:r>
            <w:r>
              <w:rPr>
                <w:noProof/>
                <w:webHidden/>
              </w:rPr>
              <w:tab/>
            </w:r>
            <w:r>
              <w:rPr>
                <w:noProof/>
                <w:webHidden/>
              </w:rPr>
              <w:fldChar w:fldCharType="begin"/>
            </w:r>
            <w:r>
              <w:rPr>
                <w:noProof/>
                <w:webHidden/>
              </w:rPr>
              <w:instrText xml:space="preserve"> PAGEREF _Toc220057496 \h </w:instrText>
            </w:r>
            <w:r>
              <w:rPr>
                <w:noProof/>
                <w:webHidden/>
              </w:rPr>
            </w:r>
            <w:r>
              <w:rPr>
                <w:noProof/>
                <w:webHidden/>
              </w:rPr>
              <w:fldChar w:fldCharType="separate"/>
            </w:r>
            <w:r w:rsidR="000A6F80">
              <w:rPr>
                <w:noProof/>
                <w:webHidden/>
              </w:rPr>
              <w:t>9</w:t>
            </w:r>
            <w:r>
              <w:rPr>
                <w:noProof/>
                <w:webHidden/>
              </w:rPr>
              <w:fldChar w:fldCharType="end"/>
            </w:r>
          </w:hyperlink>
        </w:p>
        <w:p w14:paraId="0E1DD991" w14:textId="6DAB84CC"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7" w:history="1">
            <w:r w:rsidRPr="00FC4828">
              <w:rPr>
                <w:rStyle w:val="Hyperkobling"/>
                <w:noProof/>
              </w:rPr>
              <w:t>Dokumentasjon og rapportering</w:t>
            </w:r>
            <w:r>
              <w:rPr>
                <w:noProof/>
                <w:webHidden/>
              </w:rPr>
              <w:tab/>
            </w:r>
            <w:r>
              <w:rPr>
                <w:noProof/>
                <w:webHidden/>
              </w:rPr>
              <w:fldChar w:fldCharType="begin"/>
            </w:r>
            <w:r>
              <w:rPr>
                <w:noProof/>
                <w:webHidden/>
              </w:rPr>
              <w:instrText xml:space="preserve"> PAGEREF _Toc220057497 \h </w:instrText>
            </w:r>
            <w:r>
              <w:rPr>
                <w:noProof/>
                <w:webHidden/>
              </w:rPr>
            </w:r>
            <w:r>
              <w:rPr>
                <w:noProof/>
                <w:webHidden/>
              </w:rPr>
              <w:fldChar w:fldCharType="separate"/>
            </w:r>
            <w:r w:rsidR="000A6F80">
              <w:rPr>
                <w:noProof/>
                <w:webHidden/>
              </w:rPr>
              <w:t>10</w:t>
            </w:r>
            <w:r>
              <w:rPr>
                <w:noProof/>
                <w:webHidden/>
              </w:rPr>
              <w:fldChar w:fldCharType="end"/>
            </w:r>
          </w:hyperlink>
        </w:p>
        <w:p w14:paraId="2A303D75" w14:textId="66F5941F"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498" w:history="1">
            <w:r w:rsidRPr="00FC4828">
              <w:rPr>
                <w:rStyle w:val="Hyperkobling"/>
                <w:b/>
                <w:bCs/>
                <w:noProof/>
              </w:rPr>
              <w:t>Krav til maskiner</w:t>
            </w:r>
            <w:r>
              <w:rPr>
                <w:noProof/>
                <w:webHidden/>
              </w:rPr>
              <w:tab/>
            </w:r>
            <w:r>
              <w:rPr>
                <w:noProof/>
                <w:webHidden/>
              </w:rPr>
              <w:fldChar w:fldCharType="begin"/>
            </w:r>
            <w:r>
              <w:rPr>
                <w:noProof/>
                <w:webHidden/>
              </w:rPr>
              <w:instrText xml:space="preserve"> PAGEREF _Toc220057498 \h </w:instrText>
            </w:r>
            <w:r>
              <w:rPr>
                <w:noProof/>
                <w:webHidden/>
              </w:rPr>
            </w:r>
            <w:r>
              <w:rPr>
                <w:noProof/>
                <w:webHidden/>
              </w:rPr>
              <w:fldChar w:fldCharType="separate"/>
            </w:r>
            <w:r w:rsidR="000A6F80">
              <w:rPr>
                <w:noProof/>
                <w:webHidden/>
              </w:rPr>
              <w:t>12</w:t>
            </w:r>
            <w:r>
              <w:rPr>
                <w:noProof/>
                <w:webHidden/>
              </w:rPr>
              <w:fldChar w:fldCharType="end"/>
            </w:r>
          </w:hyperlink>
        </w:p>
        <w:p w14:paraId="17B28AAC" w14:textId="577C0186"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499" w:history="1">
            <w:r w:rsidRPr="00FC4828">
              <w:rPr>
                <w:rStyle w:val="Hyperkobling"/>
                <w:noProof/>
              </w:rPr>
              <w:t>Felles krav for segmenter 1-4</w:t>
            </w:r>
            <w:r>
              <w:rPr>
                <w:noProof/>
                <w:webHidden/>
              </w:rPr>
              <w:tab/>
            </w:r>
            <w:r>
              <w:rPr>
                <w:noProof/>
                <w:webHidden/>
              </w:rPr>
              <w:fldChar w:fldCharType="begin"/>
            </w:r>
            <w:r>
              <w:rPr>
                <w:noProof/>
                <w:webHidden/>
              </w:rPr>
              <w:instrText xml:space="preserve"> PAGEREF _Toc220057499 \h </w:instrText>
            </w:r>
            <w:r>
              <w:rPr>
                <w:noProof/>
                <w:webHidden/>
              </w:rPr>
            </w:r>
            <w:r>
              <w:rPr>
                <w:noProof/>
                <w:webHidden/>
              </w:rPr>
              <w:fldChar w:fldCharType="separate"/>
            </w:r>
            <w:r w:rsidR="000A6F80">
              <w:rPr>
                <w:noProof/>
                <w:webHidden/>
              </w:rPr>
              <w:t>12</w:t>
            </w:r>
            <w:r>
              <w:rPr>
                <w:noProof/>
                <w:webHidden/>
              </w:rPr>
              <w:fldChar w:fldCharType="end"/>
            </w:r>
          </w:hyperlink>
        </w:p>
        <w:p w14:paraId="377EA1CE" w14:textId="40C9ABC3"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0" w:history="1">
            <w:r w:rsidRPr="00FC4828">
              <w:rPr>
                <w:rStyle w:val="Hyperkobling"/>
                <w:noProof/>
              </w:rPr>
              <w:t>Segment 1</w:t>
            </w:r>
            <w:r>
              <w:rPr>
                <w:noProof/>
                <w:webHidden/>
              </w:rPr>
              <w:tab/>
            </w:r>
            <w:r>
              <w:rPr>
                <w:noProof/>
                <w:webHidden/>
              </w:rPr>
              <w:fldChar w:fldCharType="begin"/>
            </w:r>
            <w:r>
              <w:rPr>
                <w:noProof/>
                <w:webHidden/>
              </w:rPr>
              <w:instrText xml:space="preserve"> PAGEREF _Toc220057500 \h </w:instrText>
            </w:r>
            <w:r>
              <w:rPr>
                <w:noProof/>
                <w:webHidden/>
              </w:rPr>
            </w:r>
            <w:r>
              <w:rPr>
                <w:noProof/>
                <w:webHidden/>
              </w:rPr>
              <w:fldChar w:fldCharType="separate"/>
            </w:r>
            <w:r w:rsidR="000A6F80">
              <w:rPr>
                <w:noProof/>
                <w:webHidden/>
              </w:rPr>
              <w:t>15</w:t>
            </w:r>
            <w:r>
              <w:rPr>
                <w:noProof/>
                <w:webHidden/>
              </w:rPr>
              <w:fldChar w:fldCharType="end"/>
            </w:r>
          </w:hyperlink>
        </w:p>
        <w:p w14:paraId="101233F4" w14:textId="144F52EF"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1" w:history="1">
            <w:r w:rsidRPr="00FC4828">
              <w:rPr>
                <w:rStyle w:val="Hyperkobling"/>
                <w:noProof/>
              </w:rPr>
              <w:t>Segment 2</w:t>
            </w:r>
            <w:r>
              <w:rPr>
                <w:noProof/>
                <w:webHidden/>
              </w:rPr>
              <w:tab/>
            </w:r>
            <w:r>
              <w:rPr>
                <w:noProof/>
                <w:webHidden/>
              </w:rPr>
              <w:fldChar w:fldCharType="begin"/>
            </w:r>
            <w:r>
              <w:rPr>
                <w:noProof/>
                <w:webHidden/>
              </w:rPr>
              <w:instrText xml:space="preserve"> PAGEREF _Toc220057501 \h </w:instrText>
            </w:r>
            <w:r>
              <w:rPr>
                <w:noProof/>
                <w:webHidden/>
              </w:rPr>
            </w:r>
            <w:r>
              <w:rPr>
                <w:noProof/>
                <w:webHidden/>
              </w:rPr>
              <w:fldChar w:fldCharType="separate"/>
            </w:r>
            <w:r w:rsidR="000A6F80">
              <w:rPr>
                <w:noProof/>
                <w:webHidden/>
              </w:rPr>
              <w:t>17</w:t>
            </w:r>
            <w:r>
              <w:rPr>
                <w:noProof/>
                <w:webHidden/>
              </w:rPr>
              <w:fldChar w:fldCharType="end"/>
            </w:r>
          </w:hyperlink>
        </w:p>
        <w:p w14:paraId="255FE27F" w14:textId="2A727B4A"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2" w:history="1">
            <w:r w:rsidRPr="00FC4828">
              <w:rPr>
                <w:rStyle w:val="Hyperkobling"/>
                <w:noProof/>
              </w:rPr>
              <w:t>Segment 3</w:t>
            </w:r>
            <w:r>
              <w:rPr>
                <w:noProof/>
                <w:webHidden/>
              </w:rPr>
              <w:tab/>
            </w:r>
            <w:r>
              <w:rPr>
                <w:noProof/>
                <w:webHidden/>
              </w:rPr>
              <w:fldChar w:fldCharType="begin"/>
            </w:r>
            <w:r>
              <w:rPr>
                <w:noProof/>
                <w:webHidden/>
              </w:rPr>
              <w:instrText xml:space="preserve"> PAGEREF _Toc220057502 \h </w:instrText>
            </w:r>
            <w:r>
              <w:rPr>
                <w:noProof/>
                <w:webHidden/>
              </w:rPr>
            </w:r>
            <w:r>
              <w:rPr>
                <w:noProof/>
                <w:webHidden/>
              </w:rPr>
              <w:fldChar w:fldCharType="separate"/>
            </w:r>
            <w:r w:rsidR="000A6F80">
              <w:rPr>
                <w:noProof/>
                <w:webHidden/>
              </w:rPr>
              <w:t>20</w:t>
            </w:r>
            <w:r>
              <w:rPr>
                <w:noProof/>
                <w:webHidden/>
              </w:rPr>
              <w:fldChar w:fldCharType="end"/>
            </w:r>
          </w:hyperlink>
        </w:p>
        <w:p w14:paraId="6A80E738" w14:textId="5F8AACB8"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3" w:history="1">
            <w:r w:rsidRPr="00FC4828">
              <w:rPr>
                <w:rStyle w:val="Hyperkobling"/>
                <w:noProof/>
              </w:rPr>
              <w:t>Segment 4</w:t>
            </w:r>
            <w:r>
              <w:rPr>
                <w:noProof/>
                <w:webHidden/>
              </w:rPr>
              <w:tab/>
            </w:r>
            <w:r>
              <w:rPr>
                <w:noProof/>
                <w:webHidden/>
              </w:rPr>
              <w:fldChar w:fldCharType="begin"/>
            </w:r>
            <w:r>
              <w:rPr>
                <w:noProof/>
                <w:webHidden/>
              </w:rPr>
              <w:instrText xml:space="preserve"> PAGEREF _Toc220057503 \h </w:instrText>
            </w:r>
            <w:r>
              <w:rPr>
                <w:noProof/>
                <w:webHidden/>
              </w:rPr>
            </w:r>
            <w:r>
              <w:rPr>
                <w:noProof/>
                <w:webHidden/>
              </w:rPr>
              <w:fldChar w:fldCharType="separate"/>
            </w:r>
            <w:r w:rsidR="000A6F80">
              <w:rPr>
                <w:noProof/>
                <w:webHidden/>
              </w:rPr>
              <w:t>22</w:t>
            </w:r>
            <w:r>
              <w:rPr>
                <w:noProof/>
                <w:webHidden/>
              </w:rPr>
              <w:fldChar w:fldCharType="end"/>
            </w:r>
          </w:hyperlink>
        </w:p>
        <w:p w14:paraId="6E333B50" w14:textId="72926523"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4" w:history="1">
            <w:r w:rsidRPr="00FC4828">
              <w:rPr>
                <w:rStyle w:val="Hyperkobling"/>
                <w:noProof/>
              </w:rPr>
              <w:t>Segment 5</w:t>
            </w:r>
            <w:r>
              <w:rPr>
                <w:noProof/>
                <w:webHidden/>
              </w:rPr>
              <w:tab/>
            </w:r>
            <w:r>
              <w:rPr>
                <w:noProof/>
                <w:webHidden/>
              </w:rPr>
              <w:fldChar w:fldCharType="begin"/>
            </w:r>
            <w:r>
              <w:rPr>
                <w:noProof/>
                <w:webHidden/>
              </w:rPr>
              <w:instrText xml:space="preserve"> PAGEREF _Toc220057504 \h </w:instrText>
            </w:r>
            <w:r>
              <w:rPr>
                <w:noProof/>
                <w:webHidden/>
              </w:rPr>
            </w:r>
            <w:r>
              <w:rPr>
                <w:noProof/>
                <w:webHidden/>
              </w:rPr>
              <w:fldChar w:fldCharType="separate"/>
            </w:r>
            <w:r w:rsidR="000A6F80">
              <w:rPr>
                <w:noProof/>
                <w:webHidden/>
              </w:rPr>
              <w:t>25</w:t>
            </w:r>
            <w:r>
              <w:rPr>
                <w:noProof/>
                <w:webHidden/>
              </w:rPr>
              <w:fldChar w:fldCharType="end"/>
            </w:r>
          </w:hyperlink>
        </w:p>
        <w:p w14:paraId="3E776273" w14:textId="5D6D8C11"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05" w:history="1">
            <w:r w:rsidRPr="00FC4828">
              <w:rPr>
                <w:rStyle w:val="Hyperkobling"/>
                <w:b/>
                <w:bCs/>
                <w:noProof/>
              </w:rPr>
              <w:t>Krav til programvare</w:t>
            </w:r>
            <w:r>
              <w:rPr>
                <w:noProof/>
                <w:webHidden/>
              </w:rPr>
              <w:tab/>
            </w:r>
            <w:r>
              <w:rPr>
                <w:noProof/>
                <w:webHidden/>
              </w:rPr>
              <w:fldChar w:fldCharType="begin"/>
            </w:r>
            <w:r>
              <w:rPr>
                <w:noProof/>
                <w:webHidden/>
              </w:rPr>
              <w:instrText xml:space="preserve"> PAGEREF _Toc220057505 \h </w:instrText>
            </w:r>
            <w:r>
              <w:rPr>
                <w:noProof/>
                <w:webHidden/>
              </w:rPr>
            </w:r>
            <w:r>
              <w:rPr>
                <w:noProof/>
                <w:webHidden/>
              </w:rPr>
              <w:fldChar w:fldCharType="separate"/>
            </w:r>
            <w:r w:rsidR="000A6F80">
              <w:rPr>
                <w:noProof/>
                <w:webHidden/>
              </w:rPr>
              <w:t>27</w:t>
            </w:r>
            <w:r>
              <w:rPr>
                <w:noProof/>
                <w:webHidden/>
              </w:rPr>
              <w:fldChar w:fldCharType="end"/>
            </w:r>
          </w:hyperlink>
        </w:p>
        <w:p w14:paraId="0508AF52" w14:textId="6C863C59"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6" w:history="1">
            <w:r w:rsidRPr="00FC4828">
              <w:rPr>
                <w:rStyle w:val="Hyperkobling"/>
                <w:noProof/>
              </w:rPr>
              <w:t>Utskriftsadministrasjonssystem</w:t>
            </w:r>
            <w:r>
              <w:rPr>
                <w:noProof/>
                <w:webHidden/>
              </w:rPr>
              <w:tab/>
            </w:r>
            <w:r>
              <w:rPr>
                <w:noProof/>
                <w:webHidden/>
              </w:rPr>
              <w:fldChar w:fldCharType="begin"/>
            </w:r>
            <w:r>
              <w:rPr>
                <w:noProof/>
                <w:webHidden/>
              </w:rPr>
              <w:instrText xml:space="preserve"> PAGEREF _Toc220057506 \h </w:instrText>
            </w:r>
            <w:r>
              <w:rPr>
                <w:noProof/>
                <w:webHidden/>
              </w:rPr>
            </w:r>
            <w:r>
              <w:rPr>
                <w:noProof/>
                <w:webHidden/>
              </w:rPr>
              <w:fldChar w:fldCharType="separate"/>
            </w:r>
            <w:r w:rsidR="000A6F80">
              <w:rPr>
                <w:noProof/>
                <w:webHidden/>
              </w:rPr>
              <w:t>27</w:t>
            </w:r>
            <w:r>
              <w:rPr>
                <w:noProof/>
                <w:webHidden/>
              </w:rPr>
              <w:fldChar w:fldCharType="end"/>
            </w:r>
          </w:hyperlink>
        </w:p>
        <w:p w14:paraId="393A9297" w14:textId="462C0B1B"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7" w:history="1">
            <w:r w:rsidRPr="00FC4828">
              <w:rPr>
                <w:rStyle w:val="Hyperkobling"/>
                <w:noProof/>
              </w:rPr>
              <w:t>Driver</w:t>
            </w:r>
            <w:r>
              <w:rPr>
                <w:noProof/>
                <w:webHidden/>
              </w:rPr>
              <w:tab/>
            </w:r>
            <w:r>
              <w:rPr>
                <w:noProof/>
                <w:webHidden/>
              </w:rPr>
              <w:fldChar w:fldCharType="begin"/>
            </w:r>
            <w:r>
              <w:rPr>
                <w:noProof/>
                <w:webHidden/>
              </w:rPr>
              <w:instrText xml:space="preserve"> PAGEREF _Toc220057507 \h </w:instrText>
            </w:r>
            <w:r>
              <w:rPr>
                <w:noProof/>
                <w:webHidden/>
              </w:rPr>
            </w:r>
            <w:r>
              <w:rPr>
                <w:noProof/>
                <w:webHidden/>
              </w:rPr>
              <w:fldChar w:fldCharType="separate"/>
            </w:r>
            <w:r w:rsidR="000A6F80">
              <w:rPr>
                <w:noProof/>
                <w:webHidden/>
              </w:rPr>
              <w:t>31</w:t>
            </w:r>
            <w:r>
              <w:rPr>
                <w:noProof/>
                <w:webHidden/>
              </w:rPr>
              <w:fldChar w:fldCharType="end"/>
            </w:r>
          </w:hyperlink>
        </w:p>
        <w:p w14:paraId="17166E5E" w14:textId="5FED27C3"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8" w:history="1">
            <w:r w:rsidRPr="00FC4828">
              <w:rPr>
                <w:rStyle w:val="Hyperkobling"/>
                <w:noProof/>
              </w:rPr>
              <w:t>Klienter</w:t>
            </w:r>
            <w:r>
              <w:rPr>
                <w:noProof/>
                <w:webHidden/>
              </w:rPr>
              <w:tab/>
            </w:r>
            <w:r>
              <w:rPr>
                <w:noProof/>
                <w:webHidden/>
              </w:rPr>
              <w:fldChar w:fldCharType="begin"/>
            </w:r>
            <w:r>
              <w:rPr>
                <w:noProof/>
                <w:webHidden/>
              </w:rPr>
              <w:instrText xml:space="preserve"> PAGEREF _Toc220057508 \h </w:instrText>
            </w:r>
            <w:r>
              <w:rPr>
                <w:noProof/>
                <w:webHidden/>
              </w:rPr>
            </w:r>
            <w:r>
              <w:rPr>
                <w:noProof/>
                <w:webHidden/>
              </w:rPr>
              <w:fldChar w:fldCharType="separate"/>
            </w:r>
            <w:r w:rsidR="000A6F80">
              <w:rPr>
                <w:noProof/>
                <w:webHidden/>
              </w:rPr>
              <w:t>32</w:t>
            </w:r>
            <w:r>
              <w:rPr>
                <w:noProof/>
                <w:webHidden/>
              </w:rPr>
              <w:fldChar w:fldCharType="end"/>
            </w:r>
          </w:hyperlink>
        </w:p>
        <w:p w14:paraId="5294D8E0" w14:textId="572775F4"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09" w:history="1">
            <w:r w:rsidRPr="00FC4828">
              <w:rPr>
                <w:rStyle w:val="Hyperkobling"/>
                <w:noProof/>
              </w:rPr>
              <w:t>Skalerbarhet</w:t>
            </w:r>
            <w:r>
              <w:rPr>
                <w:noProof/>
                <w:webHidden/>
              </w:rPr>
              <w:tab/>
            </w:r>
            <w:r>
              <w:rPr>
                <w:noProof/>
                <w:webHidden/>
              </w:rPr>
              <w:fldChar w:fldCharType="begin"/>
            </w:r>
            <w:r>
              <w:rPr>
                <w:noProof/>
                <w:webHidden/>
              </w:rPr>
              <w:instrText xml:space="preserve"> PAGEREF _Toc220057509 \h </w:instrText>
            </w:r>
            <w:r>
              <w:rPr>
                <w:noProof/>
                <w:webHidden/>
              </w:rPr>
            </w:r>
            <w:r>
              <w:rPr>
                <w:noProof/>
                <w:webHidden/>
              </w:rPr>
              <w:fldChar w:fldCharType="separate"/>
            </w:r>
            <w:r w:rsidR="000A6F80">
              <w:rPr>
                <w:noProof/>
                <w:webHidden/>
              </w:rPr>
              <w:t>34</w:t>
            </w:r>
            <w:r>
              <w:rPr>
                <w:noProof/>
                <w:webHidden/>
              </w:rPr>
              <w:fldChar w:fldCharType="end"/>
            </w:r>
          </w:hyperlink>
        </w:p>
        <w:p w14:paraId="3350E337" w14:textId="6CA1495A"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0" w:history="1">
            <w:r w:rsidRPr="00FC4828">
              <w:rPr>
                <w:rStyle w:val="Hyperkobling"/>
                <w:noProof/>
              </w:rPr>
              <w:t>Tilpasning til brukere og deres behov</w:t>
            </w:r>
            <w:r>
              <w:rPr>
                <w:noProof/>
                <w:webHidden/>
              </w:rPr>
              <w:tab/>
            </w:r>
            <w:r>
              <w:rPr>
                <w:noProof/>
                <w:webHidden/>
              </w:rPr>
              <w:fldChar w:fldCharType="begin"/>
            </w:r>
            <w:r>
              <w:rPr>
                <w:noProof/>
                <w:webHidden/>
              </w:rPr>
              <w:instrText xml:space="preserve"> PAGEREF _Toc220057510 \h </w:instrText>
            </w:r>
            <w:r>
              <w:rPr>
                <w:noProof/>
                <w:webHidden/>
              </w:rPr>
            </w:r>
            <w:r>
              <w:rPr>
                <w:noProof/>
                <w:webHidden/>
              </w:rPr>
              <w:fldChar w:fldCharType="separate"/>
            </w:r>
            <w:r w:rsidR="000A6F80">
              <w:rPr>
                <w:noProof/>
                <w:webHidden/>
              </w:rPr>
              <w:t>35</w:t>
            </w:r>
            <w:r>
              <w:rPr>
                <w:noProof/>
                <w:webHidden/>
              </w:rPr>
              <w:fldChar w:fldCharType="end"/>
            </w:r>
          </w:hyperlink>
        </w:p>
        <w:p w14:paraId="412986A7" w14:textId="340ECBC6"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1" w:history="1">
            <w:r w:rsidRPr="00FC4828">
              <w:rPr>
                <w:rStyle w:val="Hyperkobling"/>
                <w:noProof/>
              </w:rPr>
              <w:t>Grensesnitt</w:t>
            </w:r>
            <w:r>
              <w:rPr>
                <w:noProof/>
                <w:webHidden/>
              </w:rPr>
              <w:tab/>
            </w:r>
            <w:r>
              <w:rPr>
                <w:noProof/>
                <w:webHidden/>
              </w:rPr>
              <w:fldChar w:fldCharType="begin"/>
            </w:r>
            <w:r>
              <w:rPr>
                <w:noProof/>
                <w:webHidden/>
              </w:rPr>
              <w:instrText xml:space="preserve"> PAGEREF _Toc220057511 \h </w:instrText>
            </w:r>
            <w:r>
              <w:rPr>
                <w:noProof/>
                <w:webHidden/>
              </w:rPr>
            </w:r>
            <w:r>
              <w:rPr>
                <w:noProof/>
                <w:webHidden/>
              </w:rPr>
              <w:fldChar w:fldCharType="separate"/>
            </w:r>
            <w:r w:rsidR="000A6F80">
              <w:rPr>
                <w:noProof/>
                <w:webHidden/>
              </w:rPr>
              <w:t>35</w:t>
            </w:r>
            <w:r>
              <w:rPr>
                <w:noProof/>
                <w:webHidden/>
              </w:rPr>
              <w:fldChar w:fldCharType="end"/>
            </w:r>
          </w:hyperlink>
        </w:p>
        <w:p w14:paraId="711F8E0E" w14:textId="74D4BC42"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2" w:history="1">
            <w:r w:rsidRPr="00FC4828">
              <w:rPr>
                <w:rStyle w:val="Hyperkobling"/>
                <w:noProof/>
              </w:rPr>
              <w:t>Kompatibilitet</w:t>
            </w:r>
            <w:r>
              <w:rPr>
                <w:noProof/>
                <w:webHidden/>
              </w:rPr>
              <w:tab/>
            </w:r>
            <w:r>
              <w:rPr>
                <w:noProof/>
                <w:webHidden/>
              </w:rPr>
              <w:fldChar w:fldCharType="begin"/>
            </w:r>
            <w:r>
              <w:rPr>
                <w:noProof/>
                <w:webHidden/>
              </w:rPr>
              <w:instrText xml:space="preserve"> PAGEREF _Toc220057512 \h </w:instrText>
            </w:r>
            <w:r>
              <w:rPr>
                <w:noProof/>
                <w:webHidden/>
              </w:rPr>
            </w:r>
            <w:r>
              <w:rPr>
                <w:noProof/>
                <w:webHidden/>
              </w:rPr>
              <w:fldChar w:fldCharType="separate"/>
            </w:r>
            <w:r w:rsidR="000A6F80">
              <w:rPr>
                <w:noProof/>
                <w:webHidden/>
              </w:rPr>
              <w:t>36</w:t>
            </w:r>
            <w:r>
              <w:rPr>
                <w:noProof/>
                <w:webHidden/>
              </w:rPr>
              <w:fldChar w:fldCharType="end"/>
            </w:r>
          </w:hyperlink>
        </w:p>
        <w:p w14:paraId="6299A3AC" w14:textId="094FBA27"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3" w:history="1">
            <w:r w:rsidRPr="00FC4828">
              <w:rPr>
                <w:rStyle w:val="Hyperkobling"/>
                <w:noProof/>
              </w:rPr>
              <w:t>Tilpasning til Kundens nettverksmodell</w:t>
            </w:r>
            <w:r>
              <w:rPr>
                <w:noProof/>
                <w:webHidden/>
              </w:rPr>
              <w:tab/>
            </w:r>
            <w:r>
              <w:rPr>
                <w:noProof/>
                <w:webHidden/>
              </w:rPr>
              <w:fldChar w:fldCharType="begin"/>
            </w:r>
            <w:r>
              <w:rPr>
                <w:noProof/>
                <w:webHidden/>
              </w:rPr>
              <w:instrText xml:space="preserve"> PAGEREF _Toc220057513 \h </w:instrText>
            </w:r>
            <w:r>
              <w:rPr>
                <w:noProof/>
                <w:webHidden/>
              </w:rPr>
            </w:r>
            <w:r>
              <w:rPr>
                <w:noProof/>
                <w:webHidden/>
              </w:rPr>
              <w:fldChar w:fldCharType="separate"/>
            </w:r>
            <w:r w:rsidR="000A6F80">
              <w:rPr>
                <w:noProof/>
                <w:webHidden/>
              </w:rPr>
              <w:t>37</w:t>
            </w:r>
            <w:r>
              <w:rPr>
                <w:noProof/>
                <w:webHidden/>
              </w:rPr>
              <w:fldChar w:fldCharType="end"/>
            </w:r>
          </w:hyperlink>
        </w:p>
        <w:p w14:paraId="3B28EF9A" w14:textId="28B41840"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4" w:history="1">
            <w:r w:rsidRPr="00FC4828">
              <w:rPr>
                <w:rStyle w:val="Hyperkobling"/>
                <w:noProof/>
              </w:rPr>
              <w:t>Integrasjoner</w:t>
            </w:r>
            <w:r>
              <w:rPr>
                <w:noProof/>
                <w:webHidden/>
              </w:rPr>
              <w:tab/>
            </w:r>
            <w:r>
              <w:rPr>
                <w:noProof/>
                <w:webHidden/>
              </w:rPr>
              <w:fldChar w:fldCharType="begin"/>
            </w:r>
            <w:r>
              <w:rPr>
                <w:noProof/>
                <w:webHidden/>
              </w:rPr>
              <w:instrText xml:space="preserve"> PAGEREF _Toc220057514 \h </w:instrText>
            </w:r>
            <w:r>
              <w:rPr>
                <w:noProof/>
                <w:webHidden/>
              </w:rPr>
            </w:r>
            <w:r>
              <w:rPr>
                <w:noProof/>
                <w:webHidden/>
              </w:rPr>
              <w:fldChar w:fldCharType="separate"/>
            </w:r>
            <w:r w:rsidR="000A6F80">
              <w:rPr>
                <w:noProof/>
                <w:webHidden/>
              </w:rPr>
              <w:t>38</w:t>
            </w:r>
            <w:r>
              <w:rPr>
                <w:noProof/>
                <w:webHidden/>
              </w:rPr>
              <w:fldChar w:fldCharType="end"/>
            </w:r>
          </w:hyperlink>
        </w:p>
        <w:p w14:paraId="2C7CB2ED" w14:textId="15173DB7"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5" w:history="1">
            <w:r w:rsidRPr="00FC4828">
              <w:rPr>
                <w:rStyle w:val="Hyperkobling"/>
                <w:noProof/>
              </w:rPr>
              <w:t>APIer</w:t>
            </w:r>
            <w:r>
              <w:rPr>
                <w:noProof/>
                <w:webHidden/>
              </w:rPr>
              <w:tab/>
            </w:r>
            <w:r>
              <w:rPr>
                <w:noProof/>
                <w:webHidden/>
              </w:rPr>
              <w:fldChar w:fldCharType="begin"/>
            </w:r>
            <w:r>
              <w:rPr>
                <w:noProof/>
                <w:webHidden/>
              </w:rPr>
              <w:instrText xml:space="preserve"> PAGEREF _Toc220057515 \h </w:instrText>
            </w:r>
            <w:r>
              <w:rPr>
                <w:noProof/>
                <w:webHidden/>
              </w:rPr>
            </w:r>
            <w:r>
              <w:rPr>
                <w:noProof/>
                <w:webHidden/>
              </w:rPr>
              <w:fldChar w:fldCharType="separate"/>
            </w:r>
            <w:r w:rsidR="000A6F80">
              <w:rPr>
                <w:noProof/>
                <w:webHidden/>
              </w:rPr>
              <w:t>39</w:t>
            </w:r>
            <w:r>
              <w:rPr>
                <w:noProof/>
                <w:webHidden/>
              </w:rPr>
              <w:fldChar w:fldCharType="end"/>
            </w:r>
          </w:hyperlink>
        </w:p>
        <w:p w14:paraId="46E8E89E" w14:textId="1D8605E6"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16" w:history="1">
            <w:r w:rsidRPr="00FC4828">
              <w:rPr>
                <w:rStyle w:val="Hyperkobling"/>
                <w:b/>
                <w:bCs/>
                <w:noProof/>
              </w:rPr>
              <w:t>Service, drift og vedlikehold</w:t>
            </w:r>
            <w:r>
              <w:rPr>
                <w:noProof/>
                <w:webHidden/>
              </w:rPr>
              <w:tab/>
            </w:r>
            <w:r>
              <w:rPr>
                <w:noProof/>
                <w:webHidden/>
              </w:rPr>
              <w:fldChar w:fldCharType="begin"/>
            </w:r>
            <w:r>
              <w:rPr>
                <w:noProof/>
                <w:webHidden/>
              </w:rPr>
              <w:instrText xml:space="preserve"> PAGEREF _Toc220057516 \h </w:instrText>
            </w:r>
            <w:r>
              <w:rPr>
                <w:noProof/>
                <w:webHidden/>
              </w:rPr>
            </w:r>
            <w:r>
              <w:rPr>
                <w:noProof/>
                <w:webHidden/>
              </w:rPr>
              <w:fldChar w:fldCharType="separate"/>
            </w:r>
            <w:r w:rsidR="000A6F80">
              <w:rPr>
                <w:noProof/>
                <w:webHidden/>
              </w:rPr>
              <w:t>39</w:t>
            </w:r>
            <w:r>
              <w:rPr>
                <w:noProof/>
                <w:webHidden/>
              </w:rPr>
              <w:fldChar w:fldCharType="end"/>
            </w:r>
          </w:hyperlink>
        </w:p>
        <w:p w14:paraId="7030C9EA" w14:textId="034D0B7C"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17" w:history="1">
            <w:r w:rsidRPr="00FC4828">
              <w:rPr>
                <w:rStyle w:val="Hyperkobling"/>
                <w:b/>
                <w:bCs/>
                <w:noProof/>
              </w:rPr>
              <w:t>Krav til informasjonssikkerhet og personvern</w:t>
            </w:r>
            <w:r>
              <w:rPr>
                <w:noProof/>
                <w:webHidden/>
              </w:rPr>
              <w:tab/>
            </w:r>
            <w:r>
              <w:rPr>
                <w:noProof/>
                <w:webHidden/>
              </w:rPr>
              <w:fldChar w:fldCharType="begin"/>
            </w:r>
            <w:r>
              <w:rPr>
                <w:noProof/>
                <w:webHidden/>
              </w:rPr>
              <w:instrText xml:space="preserve"> PAGEREF _Toc220057517 \h </w:instrText>
            </w:r>
            <w:r>
              <w:rPr>
                <w:noProof/>
                <w:webHidden/>
              </w:rPr>
            </w:r>
            <w:r>
              <w:rPr>
                <w:noProof/>
                <w:webHidden/>
              </w:rPr>
              <w:fldChar w:fldCharType="separate"/>
            </w:r>
            <w:r w:rsidR="000A6F80">
              <w:rPr>
                <w:noProof/>
                <w:webHidden/>
              </w:rPr>
              <w:t>41</w:t>
            </w:r>
            <w:r>
              <w:rPr>
                <w:noProof/>
                <w:webHidden/>
              </w:rPr>
              <w:fldChar w:fldCharType="end"/>
            </w:r>
          </w:hyperlink>
        </w:p>
        <w:p w14:paraId="1ABF1204" w14:textId="437D66AD"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8" w:history="1">
            <w:r w:rsidRPr="00FC4828">
              <w:rPr>
                <w:rStyle w:val="Hyperkobling"/>
                <w:noProof/>
              </w:rPr>
              <w:t>Styring og kontroll av informasjonssikkerhet</w:t>
            </w:r>
            <w:r>
              <w:rPr>
                <w:noProof/>
                <w:webHidden/>
              </w:rPr>
              <w:tab/>
            </w:r>
            <w:r>
              <w:rPr>
                <w:noProof/>
                <w:webHidden/>
              </w:rPr>
              <w:fldChar w:fldCharType="begin"/>
            </w:r>
            <w:r>
              <w:rPr>
                <w:noProof/>
                <w:webHidden/>
              </w:rPr>
              <w:instrText xml:space="preserve"> PAGEREF _Toc220057518 \h </w:instrText>
            </w:r>
            <w:r>
              <w:rPr>
                <w:noProof/>
                <w:webHidden/>
              </w:rPr>
            </w:r>
            <w:r>
              <w:rPr>
                <w:noProof/>
                <w:webHidden/>
              </w:rPr>
              <w:fldChar w:fldCharType="separate"/>
            </w:r>
            <w:r w:rsidR="000A6F80">
              <w:rPr>
                <w:noProof/>
                <w:webHidden/>
              </w:rPr>
              <w:t>41</w:t>
            </w:r>
            <w:r>
              <w:rPr>
                <w:noProof/>
                <w:webHidden/>
              </w:rPr>
              <w:fldChar w:fldCharType="end"/>
            </w:r>
          </w:hyperlink>
        </w:p>
        <w:p w14:paraId="2F22EE9C" w14:textId="13652CC1"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19" w:history="1">
            <w:r w:rsidRPr="00FC4828">
              <w:rPr>
                <w:rStyle w:val="Hyperkobling"/>
                <w:noProof/>
              </w:rPr>
              <w:t>Tilgangsstyring</w:t>
            </w:r>
            <w:r>
              <w:rPr>
                <w:noProof/>
                <w:webHidden/>
              </w:rPr>
              <w:tab/>
            </w:r>
            <w:r>
              <w:rPr>
                <w:noProof/>
                <w:webHidden/>
              </w:rPr>
              <w:fldChar w:fldCharType="begin"/>
            </w:r>
            <w:r>
              <w:rPr>
                <w:noProof/>
                <w:webHidden/>
              </w:rPr>
              <w:instrText xml:space="preserve"> PAGEREF _Toc220057519 \h </w:instrText>
            </w:r>
            <w:r>
              <w:rPr>
                <w:noProof/>
                <w:webHidden/>
              </w:rPr>
            </w:r>
            <w:r>
              <w:rPr>
                <w:noProof/>
                <w:webHidden/>
              </w:rPr>
              <w:fldChar w:fldCharType="separate"/>
            </w:r>
            <w:r w:rsidR="000A6F80">
              <w:rPr>
                <w:noProof/>
                <w:webHidden/>
              </w:rPr>
              <w:t>43</w:t>
            </w:r>
            <w:r>
              <w:rPr>
                <w:noProof/>
                <w:webHidden/>
              </w:rPr>
              <w:fldChar w:fldCharType="end"/>
            </w:r>
          </w:hyperlink>
        </w:p>
        <w:p w14:paraId="6A289143" w14:textId="35C24F6E"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0" w:history="1">
            <w:r w:rsidRPr="00FC4828">
              <w:rPr>
                <w:rStyle w:val="Hyperkobling"/>
                <w:noProof/>
              </w:rPr>
              <w:t>Kryptering</w:t>
            </w:r>
            <w:r>
              <w:rPr>
                <w:noProof/>
                <w:webHidden/>
              </w:rPr>
              <w:tab/>
            </w:r>
            <w:r>
              <w:rPr>
                <w:noProof/>
                <w:webHidden/>
              </w:rPr>
              <w:fldChar w:fldCharType="begin"/>
            </w:r>
            <w:r>
              <w:rPr>
                <w:noProof/>
                <w:webHidden/>
              </w:rPr>
              <w:instrText xml:space="preserve"> PAGEREF _Toc220057520 \h </w:instrText>
            </w:r>
            <w:r>
              <w:rPr>
                <w:noProof/>
                <w:webHidden/>
              </w:rPr>
            </w:r>
            <w:r>
              <w:rPr>
                <w:noProof/>
                <w:webHidden/>
              </w:rPr>
              <w:fldChar w:fldCharType="separate"/>
            </w:r>
            <w:r w:rsidR="000A6F80">
              <w:rPr>
                <w:noProof/>
                <w:webHidden/>
              </w:rPr>
              <w:t>46</w:t>
            </w:r>
            <w:r>
              <w:rPr>
                <w:noProof/>
                <w:webHidden/>
              </w:rPr>
              <w:fldChar w:fldCharType="end"/>
            </w:r>
          </w:hyperlink>
        </w:p>
        <w:p w14:paraId="3159B931" w14:textId="63EAB4E0"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1" w:history="1">
            <w:r w:rsidRPr="00FC4828">
              <w:rPr>
                <w:rStyle w:val="Hyperkobling"/>
                <w:noProof/>
              </w:rPr>
              <w:t>Konfigurasjonskontroll</w:t>
            </w:r>
            <w:r>
              <w:rPr>
                <w:noProof/>
                <w:webHidden/>
              </w:rPr>
              <w:tab/>
            </w:r>
            <w:r>
              <w:rPr>
                <w:noProof/>
                <w:webHidden/>
              </w:rPr>
              <w:fldChar w:fldCharType="begin"/>
            </w:r>
            <w:r>
              <w:rPr>
                <w:noProof/>
                <w:webHidden/>
              </w:rPr>
              <w:instrText xml:space="preserve"> PAGEREF _Toc220057521 \h </w:instrText>
            </w:r>
            <w:r>
              <w:rPr>
                <w:noProof/>
                <w:webHidden/>
              </w:rPr>
            </w:r>
            <w:r>
              <w:rPr>
                <w:noProof/>
                <w:webHidden/>
              </w:rPr>
              <w:fldChar w:fldCharType="separate"/>
            </w:r>
            <w:r w:rsidR="000A6F80">
              <w:rPr>
                <w:noProof/>
                <w:webHidden/>
              </w:rPr>
              <w:t>47</w:t>
            </w:r>
            <w:r>
              <w:rPr>
                <w:noProof/>
                <w:webHidden/>
              </w:rPr>
              <w:fldChar w:fldCharType="end"/>
            </w:r>
          </w:hyperlink>
        </w:p>
        <w:p w14:paraId="5A225E52" w14:textId="3B5E59A1"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2" w:history="1">
            <w:r w:rsidRPr="00FC4828">
              <w:rPr>
                <w:rStyle w:val="Hyperkobling"/>
                <w:noProof/>
              </w:rPr>
              <w:t>Tiltak mot digitale angrep</w:t>
            </w:r>
            <w:r>
              <w:rPr>
                <w:noProof/>
                <w:webHidden/>
              </w:rPr>
              <w:tab/>
            </w:r>
            <w:r>
              <w:rPr>
                <w:noProof/>
                <w:webHidden/>
              </w:rPr>
              <w:fldChar w:fldCharType="begin"/>
            </w:r>
            <w:r>
              <w:rPr>
                <w:noProof/>
                <w:webHidden/>
              </w:rPr>
              <w:instrText xml:space="preserve"> PAGEREF _Toc220057522 \h </w:instrText>
            </w:r>
            <w:r>
              <w:rPr>
                <w:noProof/>
                <w:webHidden/>
              </w:rPr>
            </w:r>
            <w:r>
              <w:rPr>
                <w:noProof/>
                <w:webHidden/>
              </w:rPr>
              <w:fldChar w:fldCharType="separate"/>
            </w:r>
            <w:r w:rsidR="000A6F80">
              <w:rPr>
                <w:noProof/>
                <w:webHidden/>
              </w:rPr>
              <w:t>48</w:t>
            </w:r>
            <w:r>
              <w:rPr>
                <w:noProof/>
                <w:webHidden/>
              </w:rPr>
              <w:fldChar w:fldCharType="end"/>
            </w:r>
          </w:hyperlink>
        </w:p>
        <w:p w14:paraId="7389619A" w14:textId="4CA69C13"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3" w:history="1">
            <w:r w:rsidRPr="00FC4828">
              <w:rPr>
                <w:rStyle w:val="Hyperkobling"/>
                <w:noProof/>
              </w:rPr>
              <w:t>Testing og bruk av testdata</w:t>
            </w:r>
            <w:r>
              <w:rPr>
                <w:noProof/>
                <w:webHidden/>
              </w:rPr>
              <w:tab/>
            </w:r>
            <w:r>
              <w:rPr>
                <w:noProof/>
                <w:webHidden/>
              </w:rPr>
              <w:fldChar w:fldCharType="begin"/>
            </w:r>
            <w:r>
              <w:rPr>
                <w:noProof/>
                <w:webHidden/>
              </w:rPr>
              <w:instrText xml:space="preserve"> PAGEREF _Toc220057523 \h </w:instrText>
            </w:r>
            <w:r>
              <w:rPr>
                <w:noProof/>
                <w:webHidden/>
              </w:rPr>
            </w:r>
            <w:r>
              <w:rPr>
                <w:noProof/>
                <w:webHidden/>
              </w:rPr>
              <w:fldChar w:fldCharType="separate"/>
            </w:r>
            <w:r w:rsidR="000A6F80">
              <w:rPr>
                <w:noProof/>
                <w:webHidden/>
              </w:rPr>
              <w:t>49</w:t>
            </w:r>
            <w:r>
              <w:rPr>
                <w:noProof/>
                <w:webHidden/>
              </w:rPr>
              <w:fldChar w:fldCharType="end"/>
            </w:r>
          </w:hyperlink>
        </w:p>
        <w:p w14:paraId="78724DC6" w14:textId="65FA13E9"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4" w:history="1">
            <w:r w:rsidRPr="00FC4828">
              <w:rPr>
                <w:rStyle w:val="Hyperkobling"/>
                <w:noProof/>
              </w:rPr>
              <w:t>Krise- og beredskapsplaner</w:t>
            </w:r>
            <w:r>
              <w:rPr>
                <w:noProof/>
                <w:webHidden/>
              </w:rPr>
              <w:tab/>
            </w:r>
            <w:r>
              <w:rPr>
                <w:noProof/>
                <w:webHidden/>
              </w:rPr>
              <w:fldChar w:fldCharType="begin"/>
            </w:r>
            <w:r>
              <w:rPr>
                <w:noProof/>
                <w:webHidden/>
              </w:rPr>
              <w:instrText xml:space="preserve"> PAGEREF _Toc220057524 \h </w:instrText>
            </w:r>
            <w:r>
              <w:rPr>
                <w:noProof/>
                <w:webHidden/>
              </w:rPr>
            </w:r>
            <w:r>
              <w:rPr>
                <w:noProof/>
                <w:webHidden/>
              </w:rPr>
              <w:fldChar w:fldCharType="separate"/>
            </w:r>
            <w:r w:rsidR="000A6F80">
              <w:rPr>
                <w:noProof/>
                <w:webHidden/>
              </w:rPr>
              <w:t>50</w:t>
            </w:r>
            <w:r>
              <w:rPr>
                <w:noProof/>
                <w:webHidden/>
              </w:rPr>
              <w:fldChar w:fldCharType="end"/>
            </w:r>
          </w:hyperlink>
        </w:p>
        <w:p w14:paraId="541E9672" w14:textId="58333787"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25" w:history="1">
            <w:r w:rsidRPr="00FC4828">
              <w:rPr>
                <w:rStyle w:val="Hyperkobling"/>
                <w:noProof/>
              </w:rPr>
              <w:t>Personvern</w:t>
            </w:r>
            <w:r>
              <w:rPr>
                <w:noProof/>
                <w:webHidden/>
              </w:rPr>
              <w:tab/>
            </w:r>
            <w:r>
              <w:rPr>
                <w:noProof/>
                <w:webHidden/>
              </w:rPr>
              <w:fldChar w:fldCharType="begin"/>
            </w:r>
            <w:r>
              <w:rPr>
                <w:noProof/>
                <w:webHidden/>
              </w:rPr>
              <w:instrText xml:space="preserve"> PAGEREF _Toc220057525 \h </w:instrText>
            </w:r>
            <w:r>
              <w:rPr>
                <w:noProof/>
                <w:webHidden/>
              </w:rPr>
            </w:r>
            <w:r>
              <w:rPr>
                <w:noProof/>
                <w:webHidden/>
              </w:rPr>
              <w:fldChar w:fldCharType="separate"/>
            </w:r>
            <w:r w:rsidR="000A6F80">
              <w:rPr>
                <w:noProof/>
                <w:webHidden/>
              </w:rPr>
              <w:t>50</w:t>
            </w:r>
            <w:r>
              <w:rPr>
                <w:noProof/>
                <w:webHidden/>
              </w:rPr>
              <w:fldChar w:fldCharType="end"/>
            </w:r>
          </w:hyperlink>
        </w:p>
        <w:p w14:paraId="347E7472" w14:textId="3528752D"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26" w:history="1">
            <w:r w:rsidRPr="00FC4828">
              <w:rPr>
                <w:rStyle w:val="Hyperkobling"/>
                <w:b/>
                <w:bCs/>
                <w:noProof/>
              </w:rPr>
              <w:t>Klima og miljø</w:t>
            </w:r>
            <w:r>
              <w:rPr>
                <w:noProof/>
                <w:webHidden/>
              </w:rPr>
              <w:tab/>
            </w:r>
            <w:r>
              <w:rPr>
                <w:noProof/>
                <w:webHidden/>
              </w:rPr>
              <w:fldChar w:fldCharType="begin"/>
            </w:r>
            <w:r>
              <w:rPr>
                <w:noProof/>
                <w:webHidden/>
              </w:rPr>
              <w:instrText xml:space="preserve"> PAGEREF _Toc220057526 \h </w:instrText>
            </w:r>
            <w:r>
              <w:rPr>
                <w:noProof/>
                <w:webHidden/>
              </w:rPr>
            </w:r>
            <w:r>
              <w:rPr>
                <w:noProof/>
                <w:webHidden/>
              </w:rPr>
              <w:fldChar w:fldCharType="separate"/>
            </w:r>
            <w:r w:rsidR="000A6F80">
              <w:rPr>
                <w:noProof/>
                <w:webHidden/>
              </w:rPr>
              <w:t>51</w:t>
            </w:r>
            <w:r>
              <w:rPr>
                <w:noProof/>
                <w:webHidden/>
              </w:rPr>
              <w:fldChar w:fldCharType="end"/>
            </w:r>
          </w:hyperlink>
        </w:p>
        <w:p w14:paraId="72461BDE" w14:textId="4C54547C"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27" w:history="1">
            <w:r w:rsidRPr="00FC4828">
              <w:rPr>
                <w:rStyle w:val="Hyperkobling"/>
                <w:b/>
                <w:bCs/>
                <w:noProof/>
              </w:rPr>
              <w:t>Avhending/Avslutning av avtale</w:t>
            </w:r>
            <w:r>
              <w:rPr>
                <w:noProof/>
                <w:webHidden/>
              </w:rPr>
              <w:tab/>
            </w:r>
            <w:r>
              <w:rPr>
                <w:noProof/>
                <w:webHidden/>
              </w:rPr>
              <w:fldChar w:fldCharType="begin"/>
            </w:r>
            <w:r>
              <w:rPr>
                <w:noProof/>
                <w:webHidden/>
              </w:rPr>
              <w:instrText xml:space="preserve"> PAGEREF _Toc220057527 \h </w:instrText>
            </w:r>
            <w:r>
              <w:rPr>
                <w:noProof/>
                <w:webHidden/>
              </w:rPr>
            </w:r>
            <w:r>
              <w:rPr>
                <w:noProof/>
                <w:webHidden/>
              </w:rPr>
              <w:fldChar w:fldCharType="separate"/>
            </w:r>
            <w:r w:rsidR="000A6F80">
              <w:rPr>
                <w:noProof/>
                <w:webHidden/>
              </w:rPr>
              <w:t>55</w:t>
            </w:r>
            <w:r>
              <w:rPr>
                <w:noProof/>
                <w:webHidden/>
              </w:rPr>
              <w:fldChar w:fldCharType="end"/>
            </w:r>
          </w:hyperlink>
        </w:p>
        <w:p w14:paraId="06A8076B" w14:textId="66170465"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28" w:history="1">
            <w:r w:rsidRPr="00FC4828">
              <w:rPr>
                <w:rStyle w:val="Hyperkobling"/>
                <w:b/>
                <w:bCs/>
                <w:noProof/>
              </w:rPr>
              <w:t>Krav til oppfølging og utvikling</w:t>
            </w:r>
            <w:r>
              <w:rPr>
                <w:noProof/>
                <w:webHidden/>
              </w:rPr>
              <w:tab/>
            </w:r>
            <w:r>
              <w:rPr>
                <w:noProof/>
                <w:webHidden/>
              </w:rPr>
              <w:fldChar w:fldCharType="begin"/>
            </w:r>
            <w:r>
              <w:rPr>
                <w:noProof/>
                <w:webHidden/>
              </w:rPr>
              <w:instrText xml:space="preserve"> PAGEREF _Toc220057528 \h </w:instrText>
            </w:r>
            <w:r>
              <w:rPr>
                <w:noProof/>
                <w:webHidden/>
              </w:rPr>
            </w:r>
            <w:r>
              <w:rPr>
                <w:noProof/>
                <w:webHidden/>
              </w:rPr>
              <w:fldChar w:fldCharType="separate"/>
            </w:r>
            <w:r w:rsidR="000A6F80">
              <w:rPr>
                <w:noProof/>
                <w:webHidden/>
              </w:rPr>
              <w:t>55</w:t>
            </w:r>
            <w:r>
              <w:rPr>
                <w:noProof/>
                <w:webHidden/>
              </w:rPr>
              <w:fldChar w:fldCharType="end"/>
            </w:r>
          </w:hyperlink>
        </w:p>
        <w:p w14:paraId="77313968" w14:textId="3041D388" w:rsidR="00CE7B96" w:rsidRDefault="00CE7B96">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20057529" w:history="1">
            <w:r w:rsidRPr="00FC4828">
              <w:rPr>
                <w:rStyle w:val="Hyperkobling"/>
                <w:b/>
                <w:bCs/>
                <w:noProof/>
              </w:rPr>
              <w:t>Oppgaveforståelse</w:t>
            </w:r>
            <w:r>
              <w:rPr>
                <w:noProof/>
                <w:webHidden/>
              </w:rPr>
              <w:tab/>
            </w:r>
            <w:r>
              <w:rPr>
                <w:noProof/>
                <w:webHidden/>
              </w:rPr>
              <w:fldChar w:fldCharType="begin"/>
            </w:r>
            <w:r>
              <w:rPr>
                <w:noProof/>
                <w:webHidden/>
              </w:rPr>
              <w:instrText xml:space="preserve"> PAGEREF _Toc220057529 \h </w:instrText>
            </w:r>
            <w:r>
              <w:rPr>
                <w:noProof/>
                <w:webHidden/>
              </w:rPr>
            </w:r>
            <w:r>
              <w:rPr>
                <w:noProof/>
                <w:webHidden/>
              </w:rPr>
              <w:fldChar w:fldCharType="separate"/>
            </w:r>
            <w:r w:rsidR="000A6F80">
              <w:rPr>
                <w:noProof/>
                <w:webHidden/>
              </w:rPr>
              <w:t>56</w:t>
            </w:r>
            <w:r>
              <w:rPr>
                <w:noProof/>
                <w:webHidden/>
              </w:rPr>
              <w:fldChar w:fldCharType="end"/>
            </w:r>
          </w:hyperlink>
        </w:p>
        <w:p w14:paraId="36744B0F" w14:textId="659AF090" w:rsidR="00CE7B96" w:rsidRDefault="00CE7B96">
          <w:pPr>
            <w:pStyle w:val="INNH3"/>
            <w:rPr>
              <w:rFonts w:asciiTheme="minorHAnsi" w:eastAsiaTheme="minorEastAsia" w:hAnsiTheme="minorHAnsi" w:cstheme="minorBidi"/>
              <w:noProof/>
              <w:kern w:val="2"/>
              <w:sz w:val="24"/>
              <w:szCs w:val="24"/>
              <w:lang w:eastAsia="nb-NO"/>
              <w14:ligatures w14:val="standardContextual"/>
            </w:rPr>
          </w:pPr>
          <w:hyperlink w:anchor="_Toc220057530" w:history="1">
            <w:r w:rsidRPr="00FC4828">
              <w:rPr>
                <w:rStyle w:val="Hyperkobling"/>
                <w:noProof/>
              </w:rPr>
              <w:t>Brukerhistorier (case)</w:t>
            </w:r>
            <w:r>
              <w:rPr>
                <w:noProof/>
                <w:webHidden/>
              </w:rPr>
              <w:tab/>
            </w:r>
            <w:r>
              <w:rPr>
                <w:noProof/>
                <w:webHidden/>
              </w:rPr>
              <w:fldChar w:fldCharType="begin"/>
            </w:r>
            <w:r>
              <w:rPr>
                <w:noProof/>
                <w:webHidden/>
              </w:rPr>
              <w:instrText xml:space="preserve"> PAGEREF _Toc220057530 \h </w:instrText>
            </w:r>
            <w:r>
              <w:rPr>
                <w:noProof/>
                <w:webHidden/>
              </w:rPr>
            </w:r>
            <w:r>
              <w:rPr>
                <w:noProof/>
                <w:webHidden/>
              </w:rPr>
              <w:fldChar w:fldCharType="separate"/>
            </w:r>
            <w:r w:rsidR="000A6F80">
              <w:rPr>
                <w:noProof/>
                <w:webHidden/>
              </w:rPr>
              <w:t>56</w:t>
            </w:r>
            <w:r>
              <w:rPr>
                <w:noProof/>
                <w:webHidden/>
              </w:rPr>
              <w:fldChar w:fldCharType="end"/>
            </w:r>
          </w:hyperlink>
        </w:p>
        <w:p w14:paraId="43A09CEB" w14:textId="26705717" w:rsidR="007D06B1" w:rsidRDefault="007D06B1">
          <w:r>
            <w:rPr>
              <w:b/>
              <w:bCs/>
            </w:rPr>
            <w:fldChar w:fldCharType="end"/>
          </w:r>
        </w:p>
      </w:sdtContent>
    </w:sdt>
    <w:p w14:paraId="64DBFCEB" w14:textId="77777777" w:rsidR="00956D83" w:rsidRPr="0050417F" w:rsidRDefault="00956D83" w:rsidP="00956D83"/>
    <w:p w14:paraId="42E56E39" w14:textId="7BA695CE" w:rsidR="00956D83" w:rsidRPr="0050417F" w:rsidRDefault="00956D83" w:rsidP="00956D83">
      <w:r w:rsidRPr="0050417F">
        <w:br w:type="page"/>
      </w:r>
    </w:p>
    <w:p w14:paraId="40CDF087" w14:textId="3DDCB965" w:rsidR="00956D83" w:rsidRPr="00F50D8E" w:rsidRDefault="00956D83" w:rsidP="00956D83">
      <w:pPr>
        <w:pStyle w:val="Overskrift2"/>
        <w:rPr>
          <w:rFonts w:ascii="Open Sans" w:hAnsi="Open Sans" w:cs="Open Sans"/>
          <w:b/>
          <w:bCs/>
        </w:rPr>
      </w:pPr>
      <w:bookmarkStart w:id="0" w:name="_Toc220057489"/>
      <w:r w:rsidRPr="00F50D8E">
        <w:rPr>
          <w:rFonts w:ascii="Open Sans" w:hAnsi="Open Sans" w:cs="Open Sans"/>
          <w:b/>
          <w:bCs/>
        </w:rPr>
        <w:lastRenderedPageBreak/>
        <w:t>Innledning</w:t>
      </w:r>
      <w:bookmarkEnd w:id="0"/>
    </w:p>
    <w:p w14:paraId="57C1302E" w14:textId="57595541" w:rsidR="00956D83" w:rsidRPr="0050417F" w:rsidRDefault="007E14FE" w:rsidP="007E14FE">
      <w:pPr>
        <w:pStyle w:val="Overskrift3"/>
        <w:rPr>
          <w:rFonts w:ascii="Open Sans" w:hAnsi="Open Sans" w:cs="Open Sans"/>
        </w:rPr>
      </w:pPr>
      <w:bookmarkStart w:id="1" w:name="_Toc220057490"/>
      <w:r w:rsidRPr="0050417F">
        <w:rPr>
          <w:rFonts w:ascii="Open Sans" w:hAnsi="Open Sans" w:cs="Open Sans"/>
        </w:rPr>
        <w:t>Kundens overordnede beskrivelse av sitt behov</w:t>
      </w:r>
      <w:bookmarkEnd w:id="1"/>
    </w:p>
    <w:p w14:paraId="490108ED" w14:textId="31A2374F" w:rsidR="007730DE" w:rsidRDefault="007730DE" w:rsidP="003F78DA">
      <w:pPr>
        <w:jc w:val="both"/>
        <w:rPr>
          <w:lang w:eastAsia="nb-NO"/>
        </w:rPr>
      </w:pPr>
      <w:r>
        <w:rPr>
          <w:lang w:eastAsia="nb-NO"/>
        </w:rPr>
        <w:t>Anskaffelsens formål er å dekke Indigo IKT sitt</w:t>
      </w:r>
      <w:r w:rsidRPr="00D351FE">
        <w:rPr>
          <w:lang w:eastAsia="nb-NO"/>
        </w:rPr>
        <w:t xml:space="preserve"> behov for</w:t>
      </w:r>
      <w:r>
        <w:rPr>
          <w:lang w:eastAsia="nb-NO"/>
        </w:rPr>
        <w:t xml:space="preserve"> skrivere og</w:t>
      </w:r>
      <w:r w:rsidRPr="00D351FE">
        <w:rPr>
          <w:lang w:eastAsia="nb-NO"/>
        </w:rPr>
        <w:t xml:space="preserve"> multifunksjonsmaskiner som kan håndtere utskrift, skanning og kopiering på en effektiv og sikker måte</w:t>
      </w:r>
      <w:r>
        <w:rPr>
          <w:lang w:eastAsia="nb-NO"/>
        </w:rPr>
        <w:t xml:space="preserve"> i tilknyttede eierkommuner</w:t>
      </w:r>
      <w:r w:rsidRPr="00D351FE">
        <w:rPr>
          <w:lang w:eastAsia="nb-NO"/>
        </w:rPr>
        <w:t xml:space="preserve">. </w:t>
      </w:r>
      <w:r w:rsidR="004500D5">
        <w:rPr>
          <w:lang w:eastAsia="nb-NO"/>
        </w:rPr>
        <w:t xml:space="preserve">Behovet </w:t>
      </w:r>
      <w:r w:rsidR="00B11B56">
        <w:rPr>
          <w:lang w:eastAsia="nb-NO"/>
        </w:rPr>
        <w:t>omfatter en</w:t>
      </w:r>
      <w:r w:rsidR="00AD44B6">
        <w:rPr>
          <w:lang w:eastAsia="nb-NO"/>
        </w:rPr>
        <w:t xml:space="preserve"> </w:t>
      </w:r>
      <w:r w:rsidR="00AD44B6" w:rsidRPr="00632AC0">
        <w:rPr>
          <w:lang w:eastAsia="nb-NO"/>
        </w:rPr>
        <w:t>m</w:t>
      </w:r>
      <w:r w:rsidR="00B76546" w:rsidRPr="00632AC0">
        <w:rPr>
          <w:lang w:eastAsia="nb-NO"/>
        </w:rPr>
        <w:t>askin</w:t>
      </w:r>
      <w:r w:rsidR="00B11B56" w:rsidRPr="00632AC0">
        <w:rPr>
          <w:lang w:eastAsia="nb-NO"/>
        </w:rPr>
        <w:t>park</w:t>
      </w:r>
      <w:r w:rsidR="00FC46E7" w:rsidRPr="00632AC0">
        <w:rPr>
          <w:lang w:eastAsia="nb-NO"/>
        </w:rPr>
        <w:t xml:space="preserve"> av høy kvalitet som er </w:t>
      </w:r>
      <w:r w:rsidR="00FD4CDC" w:rsidRPr="00632AC0">
        <w:rPr>
          <w:lang w:eastAsia="nb-NO"/>
        </w:rPr>
        <w:t>driftssik</w:t>
      </w:r>
      <w:r w:rsidR="00FC46E7" w:rsidRPr="00632AC0">
        <w:rPr>
          <w:lang w:eastAsia="nb-NO"/>
        </w:rPr>
        <w:t>ker</w:t>
      </w:r>
      <w:r w:rsidR="00B76546" w:rsidRPr="00632AC0">
        <w:rPr>
          <w:lang w:eastAsia="nb-NO"/>
        </w:rPr>
        <w:t xml:space="preserve"> og</w:t>
      </w:r>
      <w:r w:rsidR="00FC46E7" w:rsidRPr="00632AC0">
        <w:rPr>
          <w:lang w:eastAsia="nb-NO"/>
        </w:rPr>
        <w:t xml:space="preserve"> som</w:t>
      </w:r>
      <w:r w:rsidR="00B76546" w:rsidRPr="00632AC0">
        <w:rPr>
          <w:lang w:eastAsia="nb-NO"/>
        </w:rPr>
        <w:t xml:space="preserve"> </w:t>
      </w:r>
      <w:r w:rsidR="00AD44B6" w:rsidRPr="00632AC0">
        <w:rPr>
          <w:lang w:eastAsia="nb-NO"/>
        </w:rPr>
        <w:t>tilfredsstille</w:t>
      </w:r>
      <w:r w:rsidR="00FC46E7" w:rsidRPr="00632AC0">
        <w:rPr>
          <w:lang w:eastAsia="nb-NO"/>
        </w:rPr>
        <w:t>r</w:t>
      </w:r>
      <w:r w:rsidR="00AD44B6" w:rsidRPr="00632AC0">
        <w:rPr>
          <w:lang w:eastAsia="nb-NO"/>
        </w:rPr>
        <w:t xml:space="preserve"> </w:t>
      </w:r>
      <w:r w:rsidR="00A31DEE" w:rsidRPr="00632AC0">
        <w:rPr>
          <w:lang w:eastAsia="nb-NO"/>
        </w:rPr>
        <w:t>strenge</w:t>
      </w:r>
      <w:r w:rsidR="00AD44B6" w:rsidRPr="00632AC0">
        <w:rPr>
          <w:lang w:eastAsia="nb-NO"/>
        </w:rPr>
        <w:t xml:space="preserve"> krav til sikkerhet</w:t>
      </w:r>
      <w:r w:rsidR="007D0FC9" w:rsidRPr="00632AC0">
        <w:rPr>
          <w:lang w:eastAsia="nb-NO"/>
        </w:rPr>
        <w:t>.</w:t>
      </w:r>
      <w:r w:rsidR="00B76546" w:rsidRPr="00632AC0">
        <w:rPr>
          <w:lang w:eastAsia="nb-NO"/>
        </w:rPr>
        <w:t xml:space="preserve"> </w:t>
      </w:r>
      <w:r>
        <w:rPr>
          <w:lang w:eastAsia="nb-NO"/>
        </w:rPr>
        <w:t>Sikker print/</w:t>
      </w:r>
      <w:proofErr w:type="spellStart"/>
      <w:r>
        <w:rPr>
          <w:lang w:eastAsia="nb-NO"/>
        </w:rPr>
        <w:t>follow</w:t>
      </w:r>
      <w:proofErr w:type="spellEnd"/>
      <w:r>
        <w:rPr>
          <w:lang w:eastAsia="nb-NO"/>
        </w:rPr>
        <w:t xml:space="preserve"> me-funksjonalitet skal være inkludert på alle maskine</w:t>
      </w:r>
      <w:r w:rsidR="00A31DEE">
        <w:rPr>
          <w:lang w:eastAsia="nb-NO"/>
        </w:rPr>
        <w:t>ne</w:t>
      </w:r>
      <w:r>
        <w:rPr>
          <w:lang w:eastAsia="nb-NO"/>
        </w:rPr>
        <w:t>.</w:t>
      </w:r>
      <w:r w:rsidR="005B2AD4">
        <w:rPr>
          <w:lang w:eastAsia="nb-NO"/>
        </w:rPr>
        <w:t xml:space="preserve"> </w:t>
      </w:r>
      <w:r w:rsidR="00BC2D47">
        <w:rPr>
          <w:lang w:eastAsia="nb-NO"/>
        </w:rPr>
        <w:t>Videre</w:t>
      </w:r>
      <w:r w:rsidR="000B2CC9">
        <w:rPr>
          <w:lang w:eastAsia="nb-NO"/>
        </w:rPr>
        <w:t xml:space="preserve"> er </w:t>
      </w:r>
      <w:r w:rsidR="00BC2D47">
        <w:rPr>
          <w:lang w:eastAsia="nb-NO"/>
        </w:rPr>
        <w:t>det</w:t>
      </w:r>
      <w:r w:rsidR="000B2CC9">
        <w:rPr>
          <w:lang w:eastAsia="nb-NO"/>
        </w:rPr>
        <w:t xml:space="preserve"> behov for </w:t>
      </w:r>
      <w:r w:rsidR="009A165A">
        <w:rPr>
          <w:lang w:eastAsia="nb-NO"/>
        </w:rPr>
        <w:t>til</w:t>
      </w:r>
      <w:r w:rsidR="00BC2D47">
        <w:rPr>
          <w:lang w:eastAsia="nb-NO"/>
        </w:rPr>
        <w:t>hørende</w:t>
      </w:r>
      <w:r w:rsidR="009A165A">
        <w:rPr>
          <w:lang w:eastAsia="nb-NO"/>
        </w:rPr>
        <w:t xml:space="preserve"> tjenester </w:t>
      </w:r>
      <w:r w:rsidR="001A0726">
        <w:rPr>
          <w:lang w:eastAsia="nb-NO"/>
        </w:rPr>
        <w:t>for</w:t>
      </w:r>
      <w:r w:rsidR="009A165A">
        <w:rPr>
          <w:lang w:eastAsia="nb-NO"/>
        </w:rPr>
        <w:t xml:space="preserve"> </w:t>
      </w:r>
      <w:r w:rsidR="001A0726">
        <w:rPr>
          <w:lang w:eastAsia="nb-NO"/>
        </w:rPr>
        <w:t xml:space="preserve">løpende </w:t>
      </w:r>
      <w:r w:rsidR="009A165A">
        <w:rPr>
          <w:lang w:eastAsia="nb-NO"/>
        </w:rPr>
        <w:t xml:space="preserve">drift og vedlikehold av maskinene. </w:t>
      </w:r>
      <w:r>
        <w:rPr>
          <w:lang w:eastAsia="nb-NO"/>
        </w:rPr>
        <w:t xml:space="preserve"> </w:t>
      </w:r>
    </w:p>
    <w:p w14:paraId="47C04364" w14:textId="77777777" w:rsidR="007730DE" w:rsidRDefault="007730DE" w:rsidP="003F78DA">
      <w:pPr>
        <w:jc w:val="both"/>
        <w:rPr>
          <w:lang w:eastAsia="nb-NO"/>
        </w:rPr>
      </w:pPr>
      <w:r w:rsidRPr="00057882">
        <w:rPr>
          <w:rFonts w:ascii="Open Sans SemiBold" w:hAnsi="Open Sans SemiBold" w:cs="Open Sans SemiBold"/>
          <w:lang w:eastAsia="nb-NO"/>
        </w:rPr>
        <w:t>Anskaffelsen har som formål å</w:t>
      </w:r>
      <w:r>
        <w:rPr>
          <w:lang w:eastAsia="nb-NO"/>
        </w:rPr>
        <w:t>:</w:t>
      </w:r>
    </w:p>
    <w:p w14:paraId="35E61E42" w14:textId="77777777" w:rsidR="007730DE" w:rsidRPr="0029051A" w:rsidRDefault="007730DE" w:rsidP="00DD2FA5">
      <w:pPr>
        <w:pStyle w:val="Listeavsnitt"/>
        <w:numPr>
          <w:ilvl w:val="0"/>
          <w:numId w:val="9"/>
        </w:numPr>
        <w:jc w:val="both"/>
        <w:rPr>
          <w:color w:val="auto"/>
        </w:rPr>
      </w:pPr>
      <w:r w:rsidRPr="0029051A">
        <w:rPr>
          <w:color w:val="auto"/>
        </w:rPr>
        <w:t>Sikre en fremtidsrettet, brukervennlig og sikker løsning for utskrift, kopi og skanning</w:t>
      </w:r>
    </w:p>
    <w:p w14:paraId="58239607" w14:textId="77777777" w:rsidR="007730DE" w:rsidRPr="0029051A" w:rsidRDefault="007730DE" w:rsidP="00DD2FA5">
      <w:pPr>
        <w:pStyle w:val="Listeavsnitt"/>
        <w:numPr>
          <w:ilvl w:val="0"/>
          <w:numId w:val="9"/>
        </w:numPr>
        <w:jc w:val="both"/>
        <w:rPr>
          <w:color w:val="auto"/>
        </w:rPr>
      </w:pPr>
      <w:r w:rsidRPr="0029051A">
        <w:rPr>
          <w:color w:val="auto"/>
        </w:rPr>
        <w:t>Oppnå en enhetlig og fleksibel maskinpark, som er moderne, bærekraftig og tilpasset kommunenes behov</w:t>
      </w:r>
    </w:p>
    <w:p w14:paraId="683F7264" w14:textId="235D821D" w:rsidR="007730DE" w:rsidRPr="0029051A" w:rsidRDefault="007730DE" w:rsidP="00DD2FA5">
      <w:pPr>
        <w:pStyle w:val="Listeavsnitt"/>
        <w:numPr>
          <w:ilvl w:val="0"/>
          <w:numId w:val="9"/>
        </w:numPr>
        <w:jc w:val="both"/>
        <w:rPr>
          <w:color w:val="auto"/>
        </w:rPr>
      </w:pPr>
      <w:r w:rsidRPr="0029051A">
        <w:rPr>
          <w:color w:val="auto"/>
        </w:rPr>
        <w:t xml:space="preserve">Etablere en felles løsning som er lik for alle </w:t>
      </w:r>
      <w:r w:rsidR="009405F0">
        <w:rPr>
          <w:color w:val="auto"/>
        </w:rPr>
        <w:t>IT-brukere</w:t>
      </w:r>
      <w:r w:rsidR="00872842">
        <w:rPr>
          <w:color w:val="auto"/>
        </w:rPr>
        <w:t xml:space="preserve"> i Indigo IKT-nettet</w:t>
      </w:r>
      <w:r w:rsidRPr="0029051A">
        <w:rPr>
          <w:color w:val="auto"/>
        </w:rPr>
        <w:t xml:space="preserve">, med kun én </w:t>
      </w:r>
      <w:proofErr w:type="spellStart"/>
      <w:r w:rsidRPr="0029051A">
        <w:rPr>
          <w:color w:val="auto"/>
        </w:rPr>
        <w:t>utskriftskø</w:t>
      </w:r>
      <w:proofErr w:type="spellEnd"/>
    </w:p>
    <w:p w14:paraId="65145D16" w14:textId="64088379" w:rsidR="007730DE" w:rsidRPr="0029051A" w:rsidRDefault="007730DE" w:rsidP="00DD2FA5">
      <w:pPr>
        <w:pStyle w:val="Listeavsnitt"/>
        <w:numPr>
          <w:ilvl w:val="0"/>
          <w:numId w:val="9"/>
        </w:numPr>
        <w:jc w:val="both"/>
        <w:rPr>
          <w:color w:val="auto"/>
        </w:rPr>
      </w:pPr>
      <w:r w:rsidRPr="0029051A">
        <w:rPr>
          <w:color w:val="auto"/>
        </w:rPr>
        <w:t xml:space="preserve">Sikre at utskrifter ikke kommer på avveie, og samtidig sørge for at alle ansatte skal kunne benytte samtlige </w:t>
      </w:r>
      <w:r w:rsidR="0008695E">
        <w:rPr>
          <w:color w:val="auto"/>
        </w:rPr>
        <w:t>maskiner</w:t>
      </w:r>
      <w:r w:rsidRPr="0029051A">
        <w:rPr>
          <w:color w:val="auto"/>
        </w:rPr>
        <w:t xml:space="preserve"> på tvers av alle lokasjoner</w:t>
      </w:r>
    </w:p>
    <w:p w14:paraId="235B576F" w14:textId="4583AC03" w:rsidR="007730DE" w:rsidRPr="00E940C4" w:rsidRDefault="007730DE" w:rsidP="00DD2FA5">
      <w:pPr>
        <w:pStyle w:val="Listeavsnitt"/>
        <w:numPr>
          <w:ilvl w:val="0"/>
          <w:numId w:val="9"/>
        </w:numPr>
        <w:jc w:val="both"/>
        <w:rPr>
          <w:color w:val="auto"/>
        </w:rPr>
      </w:pPr>
      <w:r w:rsidRPr="0029051A">
        <w:rPr>
          <w:color w:val="auto"/>
        </w:rPr>
        <w:t>Redusere tidsbruk til drift, oppfølging og administrasjon av tjenesten</w:t>
      </w:r>
    </w:p>
    <w:p w14:paraId="023602B6" w14:textId="2BFE8BC9" w:rsidR="007730DE" w:rsidRPr="0029051A" w:rsidRDefault="007730DE" w:rsidP="00E940C4">
      <w:pPr>
        <w:spacing w:before="240"/>
        <w:jc w:val="both"/>
        <w:rPr>
          <w:lang w:eastAsia="nb-NO"/>
        </w:rPr>
      </w:pPr>
      <w:r w:rsidRPr="0029051A">
        <w:rPr>
          <w:lang w:eastAsia="nb-NO"/>
        </w:rPr>
        <w:t>Avtalen skal inkludere både maskinvare og alle tilhørende tjenester</w:t>
      </w:r>
      <w:r w:rsidR="00567511">
        <w:rPr>
          <w:lang w:eastAsia="nb-NO"/>
        </w:rPr>
        <w:t xml:space="preserve"> som kreves for å sikre løpende drift</w:t>
      </w:r>
      <w:r w:rsidR="007F0D22">
        <w:rPr>
          <w:lang w:eastAsia="nb-NO"/>
        </w:rPr>
        <w:t xml:space="preserve"> av maskin</w:t>
      </w:r>
      <w:r w:rsidR="00D820A4">
        <w:rPr>
          <w:lang w:eastAsia="nb-NO"/>
        </w:rPr>
        <w:t>parken</w:t>
      </w:r>
      <w:r w:rsidR="00E5445C">
        <w:rPr>
          <w:lang w:eastAsia="nb-NO"/>
        </w:rPr>
        <w:t xml:space="preserve">. </w:t>
      </w:r>
      <w:r w:rsidR="008A1CDA">
        <w:rPr>
          <w:lang w:eastAsia="nb-NO"/>
        </w:rPr>
        <w:t>D</w:t>
      </w:r>
      <w:r w:rsidR="00E5445C">
        <w:rPr>
          <w:lang w:eastAsia="nb-NO"/>
        </w:rPr>
        <w:t xml:space="preserve">ette </w:t>
      </w:r>
      <w:r w:rsidR="008A1CDA">
        <w:rPr>
          <w:lang w:eastAsia="nb-NO"/>
        </w:rPr>
        <w:t>omfatter</w:t>
      </w:r>
      <w:r w:rsidR="00DA1D3E">
        <w:rPr>
          <w:lang w:eastAsia="nb-NO"/>
        </w:rPr>
        <w:t xml:space="preserve"> </w:t>
      </w:r>
      <w:r w:rsidR="00E5445C">
        <w:rPr>
          <w:lang w:eastAsia="nb-NO"/>
        </w:rPr>
        <w:t>blant annet</w:t>
      </w:r>
      <w:r w:rsidRPr="0029051A">
        <w:rPr>
          <w:lang w:eastAsia="nb-NO"/>
        </w:rPr>
        <w:t xml:space="preserve"> service, support, bruksrettigheter, integrasjoner, drift, vedlikehold, forvaltning, </w:t>
      </w:r>
      <w:r w:rsidR="00633D90">
        <w:rPr>
          <w:lang w:eastAsia="nb-NO"/>
        </w:rPr>
        <w:t xml:space="preserve">forbruk, </w:t>
      </w:r>
      <w:r w:rsidRPr="0029051A">
        <w:rPr>
          <w:lang w:eastAsia="nb-NO"/>
        </w:rPr>
        <w:t xml:space="preserve">overvåking og rapportering. </w:t>
      </w:r>
      <w:r w:rsidR="008A1CDA">
        <w:rPr>
          <w:lang w:eastAsia="nb-NO"/>
        </w:rPr>
        <w:t>L</w:t>
      </w:r>
      <w:r w:rsidRPr="0029051A">
        <w:rPr>
          <w:lang w:eastAsia="nb-NO"/>
        </w:rPr>
        <w:t>isten er ikke uttømmende</w:t>
      </w:r>
      <w:r w:rsidR="008A1CDA">
        <w:rPr>
          <w:lang w:eastAsia="nb-NO"/>
        </w:rPr>
        <w:t xml:space="preserve">, og </w:t>
      </w:r>
      <w:r w:rsidR="004B1D69">
        <w:rPr>
          <w:lang w:eastAsia="nb-NO"/>
        </w:rPr>
        <w:t>alle øvrige tjenester som er nødvendig for en komplett og velfungere</w:t>
      </w:r>
      <w:r w:rsidR="00C222C7">
        <w:rPr>
          <w:lang w:eastAsia="nb-NO"/>
        </w:rPr>
        <w:t>nde tjeneste skal også inkluderes</w:t>
      </w:r>
      <w:r w:rsidRPr="0029051A">
        <w:rPr>
          <w:lang w:eastAsia="nb-NO"/>
        </w:rPr>
        <w:t>. Løsningen skal leveres som en</w:t>
      </w:r>
      <w:r w:rsidR="00331618">
        <w:rPr>
          <w:lang w:eastAsia="nb-NO"/>
        </w:rPr>
        <w:t xml:space="preserve"> </w:t>
      </w:r>
      <w:proofErr w:type="spellStart"/>
      <w:r w:rsidR="00331618">
        <w:rPr>
          <w:lang w:eastAsia="nb-NO"/>
        </w:rPr>
        <w:t>skybasert</w:t>
      </w:r>
      <w:proofErr w:type="spellEnd"/>
      <w:r w:rsidRPr="0029051A">
        <w:rPr>
          <w:lang w:eastAsia="nb-NO"/>
        </w:rPr>
        <w:t xml:space="preserve"> helhetlig tjeneste (Print as a Service), hvor Leverandøren har det helhetlige ansvaret</w:t>
      </w:r>
      <w:r w:rsidR="001A685A">
        <w:rPr>
          <w:lang w:eastAsia="nb-NO"/>
        </w:rPr>
        <w:t xml:space="preserve"> for </w:t>
      </w:r>
      <w:r w:rsidRPr="0029051A">
        <w:rPr>
          <w:lang w:eastAsia="nb-NO"/>
        </w:rPr>
        <w:t>maskinparken</w:t>
      </w:r>
      <w:r w:rsidR="00AD6CE2">
        <w:rPr>
          <w:lang w:eastAsia="nb-NO"/>
        </w:rPr>
        <w:t>.</w:t>
      </w:r>
      <w:r w:rsidR="00096CAF">
        <w:rPr>
          <w:lang w:eastAsia="nb-NO"/>
        </w:rPr>
        <w:t xml:space="preserve"> </w:t>
      </w:r>
      <w:r w:rsidR="00CF588C">
        <w:rPr>
          <w:lang w:eastAsia="nb-NO"/>
        </w:rPr>
        <w:t>Kunden har i dag en serverbasert on-</w:t>
      </w:r>
      <w:proofErr w:type="spellStart"/>
      <w:r w:rsidR="00CF588C">
        <w:rPr>
          <w:lang w:eastAsia="nb-NO"/>
        </w:rPr>
        <w:t>prem</w:t>
      </w:r>
      <w:proofErr w:type="spellEnd"/>
      <w:r w:rsidR="00CF588C">
        <w:rPr>
          <w:lang w:eastAsia="nb-NO"/>
        </w:rPr>
        <w:t xml:space="preserve"> løsning. </w:t>
      </w:r>
    </w:p>
    <w:p w14:paraId="6D12BB3C" w14:textId="77777777" w:rsidR="007730DE" w:rsidRPr="00057882" w:rsidRDefault="007730DE" w:rsidP="003F78DA">
      <w:pPr>
        <w:pStyle w:val="Overskrift4"/>
        <w:jc w:val="both"/>
        <w:rPr>
          <w:rFonts w:ascii="Open Sans Bold" w:hAnsi="Open Sans Bold" w:hint="eastAsia"/>
        </w:rPr>
      </w:pPr>
      <w:r w:rsidRPr="00057882">
        <w:rPr>
          <w:rFonts w:ascii="Open Sans Bold" w:hAnsi="Open Sans Bold"/>
        </w:rPr>
        <w:t>Segmenter</w:t>
      </w:r>
    </w:p>
    <w:p w14:paraId="02A5D2B5" w14:textId="79334C89" w:rsidR="007730DE" w:rsidRPr="0029051A" w:rsidRDefault="007730DE" w:rsidP="003F78DA">
      <w:pPr>
        <w:jc w:val="both"/>
        <w:rPr>
          <w:lang w:eastAsia="nb-NO"/>
        </w:rPr>
      </w:pPr>
      <w:r w:rsidRPr="0029051A">
        <w:rPr>
          <w:lang w:eastAsia="nb-NO"/>
        </w:rPr>
        <w:t xml:space="preserve">For å ivareta ulike bruksbehov i kommunene er </w:t>
      </w:r>
      <w:r w:rsidR="000F55AF">
        <w:rPr>
          <w:lang w:eastAsia="nb-NO"/>
        </w:rPr>
        <w:t>behovet</w:t>
      </w:r>
      <w:r w:rsidRPr="0029051A">
        <w:rPr>
          <w:lang w:eastAsia="nb-NO"/>
        </w:rPr>
        <w:t xml:space="preserve"> delt inn i fem segmenter som representerer forskjellige størrelser, kapasitet og modelltype for skriverne og multifunksjonsmaskinene</w:t>
      </w:r>
      <w:r w:rsidRPr="00A439C9">
        <w:rPr>
          <w:lang w:eastAsia="nb-NO"/>
        </w:rPr>
        <w:t xml:space="preserve">. Segment 1-4 omfatter multifunksjonsmaskiner, mens segment 5 omfatter en </w:t>
      </w:r>
      <w:r w:rsidR="00E44803" w:rsidRPr="00A439C9">
        <w:rPr>
          <w:lang w:eastAsia="nb-NO"/>
        </w:rPr>
        <w:t>farge</w:t>
      </w:r>
      <w:r w:rsidRPr="00A439C9">
        <w:rPr>
          <w:lang w:eastAsia="nb-NO"/>
        </w:rPr>
        <w:t>skriver</w:t>
      </w:r>
      <w:r w:rsidR="00A439C9" w:rsidRPr="00A439C9">
        <w:rPr>
          <w:lang w:eastAsia="nb-NO"/>
        </w:rPr>
        <w:t>.</w:t>
      </w:r>
      <w:r w:rsidRPr="0029051A">
        <w:rPr>
          <w:lang w:eastAsia="nb-NO"/>
        </w:rPr>
        <w:t xml:space="preserve"> For mer informasjon om hvilken funksjonalitet som skal tilbys per segment, se krav under «</w:t>
      </w:r>
      <w:r w:rsidR="00C328B1">
        <w:rPr>
          <w:lang w:eastAsia="nb-NO"/>
        </w:rPr>
        <w:t xml:space="preserve">Krav til </w:t>
      </w:r>
      <w:r w:rsidR="00FF7482">
        <w:rPr>
          <w:lang w:eastAsia="nb-NO"/>
        </w:rPr>
        <w:t>maskiner</w:t>
      </w:r>
      <w:r w:rsidRPr="0029051A">
        <w:rPr>
          <w:lang w:eastAsia="nb-NO"/>
        </w:rPr>
        <w:t xml:space="preserve">». </w:t>
      </w:r>
    </w:p>
    <w:p w14:paraId="2E910F25" w14:textId="77777777" w:rsidR="007730DE" w:rsidRPr="0029051A" w:rsidRDefault="007730DE" w:rsidP="003F78DA">
      <w:pPr>
        <w:jc w:val="both"/>
        <w:rPr>
          <w:rFonts w:ascii="Open Sans SemiBold" w:hAnsi="Open Sans SemiBold" w:cs="Open Sans SemiBold"/>
          <w:lang w:eastAsia="nb-NO"/>
        </w:rPr>
      </w:pPr>
      <w:r w:rsidRPr="0029051A">
        <w:rPr>
          <w:rFonts w:ascii="Open Sans SemiBold" w:hAnsi="Open Sans SemiBold" w:cs="Open Sans SemiBold"/>
          <w:lang w:eastAsia="nb-NO"/>
        </w:rPr>
        <w:t xml:space="preserve">Estimert volum per segment på tilbudstidspunktet: </w:t>
      </w:r>
    </w:p>
    <w:p w14:paraId="0DFECA6D" w14:textId="77777777" w:rsidR="007730DE" w:rsidRPr="0029051A" w:rsidRDefault="007730DE" w:rsidP="00DD2FA5">
      <w:pPr>
        <w:pStyle w:val="Listeavsnitt"/>
        <w:numPr>
          <w:ilvl w:val="0"/>
          <w:numId w:val="8"/>
        </w:numPr>
        <w:jc w:val="both"/>
        <w:rPr>
          <w:color w:val="auto"/>
        </w:rPr>
      </w:pPr>
      <w:r w:rsidRPr="0029051A">
        <w:rPr>
          <w:rFonts w:ascii="Open Sans SemiBold" w:hAnsi="Open Sans SemiBold" w:cs="Open Sans SemiBold"/>
          <w:color w:val="auto"/>
        </w:rPr>
        <w:t>Segment 1</w:t>
      </w:r>
      <w:r w:rsidRPr="0029051A">
        <w:rPr>
          <w:color w:val="auto"/>
        </w:rPr>
        <w:t>: 65 stk.</w:t>
      </w:r>
    </w:p>
    <w:p w14:paraId="02A862C3" w14:textId="77777777" w:rsidR="007730DE" w:rsidRPr="0029051A" w:rsidRDefault="007730DE" w:rsidP="00DD2FA5">
      <w:pPr>
        <w:pStyle w:val="Listeavsnitt"/>
        <w:numPr>
          <w:ilvl w:val="0"/>
          <w:numId w:val="8"/>
        </w:numPr>
        <w:jc w:val="both"/>
        <w:rPr>
          <w:color w:val="auto"/>
        </w:rPr>
      </w:pPr>
      <w:r w:rsidRPr="0029051A">
        <w:rPr>
          <w:rFonts w:ascii="Open Sans SemiBold" w:hAnsi="Open Sans SemiBold" w:cs="Open Sans SemiBold"/>
          <w:color w:val="auto"/>
        </w:rPr>
        <w:t>Segment 2</w:t>
      </w:r>
      <w:r w:rsidRPr="0029051A">
        <w:rPr>
          <w:color w:val="auto"/>
        </w:rPr>
        <w:t>: 250 stk.</w:t>
      </w:r>
    </w:p>
    <w:p w14:paraId="10E177EF" w14:textId="77777777" w:rsidR="007730DE" w:rsidRPr="0029051A" w:rsidRDefault="007730DE" w:rsidP="00DD2FA5">
      <w:pPr>
        <w:pStyle w:val="Listeavsnitt"/>
        <w:numPr>
          <w:ilvl w:val="0"/>
          <w:numId w:val="8"/>
        </w:numPr>
        <w:jc w:val="both"/>
        <w:rPr>
          <w:color w:val="auto"/>
        </w:rPr>
      </w:pPr>
      <w:r w:rsidRPr="0029051A">
        <w:rPr>
          <w:rFonts w:ascii="Open Sans SemiBold" w:hAnsi="Open Sans SemiBold" w:cs="Open Sans SemiBold"/>
          <w:color w:val="auto"/>
        </w:rPr>
        <w:t>Segment 3</w:t>
      </w:r>
      <w:r w:rsidRPr="0029051A">
        <w:rPr>
          <w:color w:val="auto"/>
        </w:rPr>
        <w:t>: 200 stk.</w:t>
      </w:r>
    </w:p>
    <w:p w14:paraId="34C2BBEE" w14:textId="77777777" w:rsidR="007730DE" w:rsidRPr="0029051A" w:rsidRDefault="007730DE" w:rsidP="00DD2FA5">
      <w:pPr>
        <w:pStyle w:val="Listeavsnitt"/>
        <w:numPr>
          <w:ilvl w:val="0"/>
          <w:numId w:val="8"/>
        </w:numPr>
        <w:jc w:val="both"/>
        <w:rPr>
          <w:color w:val="auto"/>
        </w:rPr>
      </w:pPr>
      <w:r w:rsidRPr="0029051A">
        <w:rPr>
          <w:rFonts w:ascii="Open Sans SemiBold" w:hAnsi="Open Sans SemiBold" w:cs="Open Sans SemiBold"/>
          <w:color w:val="auto"/>
        </w:rPr>
        <w:t>Segment 4</w:t>
      </w:r>
      <w:r w:rsidRPr="0029051A">
        <w:rPr>
          <w:color w:val="auto"/>
        </w:rPr>
        <w:t>: 15 stk.</w:t>
      </w:r>
    </w:p>
    <w:p w14:paraId="2DB07B78" w14:textId="77777777" w:rsidR="007730DE" w:rsidRPr="0029051A" w:rsidRDefault="007730DE" w:rsidP="00DD2FA5">
      <w:pPr>
        <w:pStyle w:val="Listeavsnitt"/>
        <w:numPr>
          <w:ilvl w:val="0"/>
          <w:numId w:val="8"/>
        </w:numPr>
        <w:jc w:val="both"/>
        <w:rPr>
          <w:color w:val="auto"/>
        </w:rPr>
      </w:pPr>
      <w:r w:rsidRPr="0029051A">
        <w:rPr>
          <w:rFonts w:ascii="Open Sans SemiBold" w:hAnsi="Open Sans SemiBold" w:cs="Open Sans SemiBold"/>
          <w:color w:val="auto"/>
        </w:rPr>
        <w:t>Segment 5</w:t>
      </w:r>
      <w:r w:rsidRPr="0029051A">
        <w:rPr>
          <w:color w:val="auto"/>
        </w:rPr>
        <w:t xml:space="preserve">: 70 stk. </w:t>
      </w:r>
    </w:p>
    <w:p w14:paraId="667D748C" w14:textId="42274E51" w:rsidR="007730DE" w:rsidRPr="0029051A" w:rsidRDefault="007730DE" w:rsidP="003F78DA">
      <w:pPr>
        <w:spacing w:before="240"/>
        <w:jc w:val="both"/>
      </w:pPr>
      <w:r w:rsidRPr="0029051A">
        <w:t xml:space="preserve">Behovet vil kunne endre seg i avtaleperioden. Det er derfor ønskelig med en fleksibel avtale som kan skaleres i tråd med endrede behov. </w:t>
      </w:r>
    </w:p>
    <w:p w14:paraId="549C56D0" w14:textId="62BF53C7" w:rsidR="0029051A" w:rsidRDefault="007730DE" w:rsidP="00642BD2">
      <w:pPr>
        <w:jc w:val="both"/>
        <w:rPr>
          <w:lang w:eastAsia="nb-NO"/>
        </w:rPr>
      </w:pPr>
      <w:r w:rsidRPr="0029051A">
        <w:rPr>
          <w:lang w:eastAsia="nb-NO"/>
        </w:rPr>
        <w:t xml:space="preserve"> </w:t>
      </w:r>
    </w:p>
    <w:p w14:paraId="0DA2E1B0" w14:textId="137D7DD3" w:rsidR="008039ED" w:rsidRPr="007A3A41" w:rsidRDefault="007A3A41" w:rsidP="007A3A41">
      <w:pPr>
        <w:pStyle w:val="Overskrift4"/>
        <w:jc w:val="both"/>
        <w:rPr>
          <w:rFonts w:ascii="Open Sans Bold" w:hAnsi="Open Sans Bold" w:hint="eastAsia"/>
        </w:rPr>
      </w:pPr>
      <w:r w:rsidRPr="007A3A41">
        <w:rPr>
          <w:rFonts w:ascii="Open Sans Bold" w:hAnsi="Open Sans Bold"/>
        </w:rPr>
        <w:lastRenderedPageBreak/>
        <w:t>Support og drift</w:t>
      </w:r>
    </w:p>
    <w:p w14:paraId="5F7E9F74" w14:textId="77777777" w:rsidR="00BA7D49" w:rsidRPr="00BA7D49" w:rsidRDefault="00BA7D49" w:rsidP="00BA7D49">
      <w:pPr>
        <w:jc w:val="both"/>
        <w:rPr>
          <w:lang w:eastAsia="nb-NO"/>
        </w:rPr>
      </w:pPr>
      <w:r w:rsidRPr="00BA7D49">
        <w:rPr>
          <w:lang w:eastAsia="nb-NO"/>
        </w:rPr>
        <w:t>Indigo IKT IKS tilbyr døgnkontinuerlig brukerstøtte til sine eierkommuner. Brukerstøtten betjener vakttelefon i tidsrommet kl. 07:00–15:30. Utenfor dette tidsrommet mottas henvendelser via oppdragsgivers vakttelefon. Oppdragsgiver håndterer 1. linje support og eskalerer saker til leverandør ved behov.</w:t>
      </w:r>
    </w:p>
    <w:p w14:paraId="17B805E0" w14:textId="77777777" w:rsidR="00BA7D49" w:rsidRPr="00BA7D49" w:rsidRDefault="00BA7D49" w:rsidP="00BA7D49">
      <w:pPr>
        <w:jc w:val="both"/>
        <w:rPr>
          <w:lang w:eastAsia="nb-NO"/>
        </w:rPr>
      </w:pPr>
      <w:r w:rsidRPr="00BA7D49">
        <w:rPr>
          <w:lang w:eastAsia="nb-NO"/>
        </w:rPr>
        <w:t>Organiseringen av supporttjenesten utgjør en sentral rammebetingelse for leveransen. Leverandøren må kunne samhandle med oppdragsgivers supportfunksjon og håndtere eskalerte henvendelser effektivt.</w:t>
      </w:r>
    </w:p>
    <w:p w14:paraId="09C628F6" w14:textId="77777777" w:rsidR="00BA7D49" w:rsidRPr="00BA7D49" w:rsidRDefault="00BA7D49" w:rsidP="00BA7D49">
      <w:pPr>
        <w:jc w:val="both"/>
        <w:rPr>
          <w:lang w:eastAsia="nb-NO"/>
        </w:rPr>
      </w:pPr>
      <w:r w:rsidRPr="00BA7D49">
        <w:rPr>
          <w:lang w:eastAsia="nb-NO"/>
        </w:rPr>
        <w:t>Behov for respons og løsning utenfor normal arbeidstid gjelder for hele tjenesten. Særlig innen pleie- og omsorgstjenesten kan behovet for rask håndtering være kritisk. Historisk har omfanget av slike henvendelser vært begrenset, anslagsvis én henvendelse per måned.</w:t>
      </w:r>
    </w:p>
    <w:p w14:paraId="05E762AB" w14:textId="77777777" w:rsidR="007A3A41" w:rsidRDefault="007A3A41" w:rsidP="00642BD2">
      <w:pPr>
        <w:jc w:val="both"/>
        <w:rPr>
          <w:lang w:eastAsia="nb-NO"/>
        </w:rPr>
      </w:pPr>
    </w:p>
    <w:p w14:paraId="739E55DC" w14:textId="7F9DAEC0" w:rsidR="001D0016" w:rsidRPr="001D0016" w:rsidRDefault="001D0016" w:rsidP="001D0016">
      <w:pPr>
        <w:pStyle w:val="Overskrift3"/>
        <w:rPr>
          <w:rFonts w:ascii="Open Sans" w:hAnsi="Open Sans" w:cs="Open Sans"/>
        </w:rPr>
      </w:pPr>
      <w:bookmarkStart w:id="2" w:name="_Toc220057491"/>
      <w:r w:rsidRPr="32DDE44C">
        <w:rPr>
          <w:rFonts w:ascii="Open Sans" w:hAnsi="Open Sans" w:cs="Open Sans"/>
        </w:rPr>
        <w:t>Definisjoner</w:t>
      </w:r>
      <w:bookmarkEnd w:id="2"/>
    </w:p>
    <w:tbl>
      <w:tblPr>
        <w:tblStyle w:val="Vanligtabell1"/>
        <w:tblW w:w="0" w:type="auto"/>
        <w:tblLook w:val="04A0" w:firstRow="1" w:lastRow="0" w:firstColumn="1" w:lastColumn="0" w:noHBand="0" w:noVBand="1"/>
      </w:tblPr>
      <w:tblGrid>
        <w:gridCol w:w="3114"/>
        <w:gridCol w:w="5946"/>
      </w:tblGrid>
      <w:tr w:rsidR="001D0016" w14:paraId="26DA2886" w14:textId="77777777" w:rsidTr="00840F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9382C6A" w14:textId="18A9AA37" w:rsidR="001D0016" w:rsidRPr="00451CC1" w:rsidRDefault="00C5476D" w:rsidP="00642BD2">
            <w:pPr>
              <w:jc w:val="both"/>
              <w:rPr>
                <w:sz w:val="18"/>
                <w:szCs w:val="20"/>
                <w:lang w:eastAsia="nb-NO"/>
              </w:rPr>
            </w:pPr>
            <w:r w:rsidRPr="00451CC1">
              <w:rPr>
                <w:sz w:val="18"/>
                <w:szCs w:val="20"/>
                <w:lang w:eastAsia="nb-NO"/>
              </w:rPr>
              <w:t>Konfigurasjon</w:t>
            </w:r>
          </w:p>
        </w:tc>
        <w:tc>
          <w:tcPr>
            <w:tcW w:w="5946" w:type="dxa"/>
          </w:tcPr>
          <w:p w14:paraId="2B0CD87E" w14:textId="71DE3F48" w:rsidR="001D0016" w:rsidRPr="00451CC1" w:rsidRDefault="00F905DB" w:rsidP="00642BD2">
            <w:pPr>
              <w:jc w:val="both"/>
              <w:cnfStyle w:val="100000000000" w:firstRow="1" w:lastRow="0" w:firstColumn="0" w:lastColumn="0" w:oddVBand="0" w:evenVBand="0" w:oddHBand="0" w:evenHBand="0" w:firstRowFirstColumn="0" w:firstRowLastColumn="0" w:lastRowFirstColumn="0" w:lastRowLastColumn="0"/>
              <w:rPr>
                <w:b w:val="0"/>
                <w:sz w:val="16"/>
                <w:szCs w:val="18"/>
                <w:lang w:eastAsia="nb-NO"/>
              </w:rPr>
            </w:pPr>
            <w:r w:rsidRPr="00451CC1">
              <w:rPr>
                <w:b w:val="0"/>
                <w:sz w:val="16"/>
                <w:szCs w:val="18"/>
                <w:lang w:eastAsia="nb-NO"/>
              </w:rPr>
              <w:t xml:space="preserve">Konfigurasjon omfatter alle innstillinger, parametere og tilpasninger som styrer funksjonalitet, ytelse og sikkerhet i </w:t>
            </w:r>
            <w:r w:rsidR="00C07185" w:rsidRPr="00451CC1">
              <w:rPr>
                <w:b w:val="0"/>
                <w:sz w:val="16"/>
                <w:szCs w:val="18"/>
                <w:lang w:eastAsia="nb-NO"/>
              </w:rPr>
              <w:t>Utskriftsadministrasjonssystemet</w:t>
            </w:r>
            <w:r w:rsidRPr="00451CC1">
              <w:rPr>
                <w:b w:val="0"/>
                <w:sz w:val="16"/>
                <w:szCs w:val="18"/>
                <w:lang w:eastAsia="nb-NO"/>
              </w:rPr>
              <w:t xml:space="preserve"> og tilhørende infrastruktur. Dette inkluderer systemparametere, nettverksoppsett, tilgangs- og rettighetsstyring, integrasjoner mot andre systemer og kundespesifikke tilpasninger. Konfigurasjon omfatter også geografiske oppsett, som lokasjonsbaserte enheter, regler og fysisk plassering av ressurser, herunder leverandørens og eventuelle underleverandørers datasentre og andre lokasjoner som påvirker drift, tilgjengelighet og beredskap.</w:t>
            </w:r>
          </w:p>
        </w:tc>
      </w:tr>
      <w:tr w:rsidR="001D0016" w14:paraId="0F0B87A9" w14:textId="77777777" w:rsidTr="00840F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A5172DA" w14:textId="7F59AC7B" w:rsidR="001D0016" w:rsidRPr="00451CC1" w:rsidRDefault="00C07185" w:rsidP="00642BD2">
            <w:pPr>
              <w:jc w:val="both"/>
              <w:rPr>
                <w:sz w:val="18"/>
                <w:szCs w:val="20"/>
                <w:lang w:eastAsia="nb-NO"/>
              </w:rPr>
            </w:pPr>
            <w:r w:rsidRPr="00451CC1">
              <w:rPr>
                <w:sz w:val="18"/>
                <w:szCs w:val="20"/>
                <w:lang w:eastAsia="nb-NO"/>
              </w:rPr>
              <w:t>Utskriftsadministrasjonssystem</w:t>
            </w:r>
          </w:p>
        </w:tc>
        <w:tc>
          <w:tcPr>
            <w:tcW w:w="5946" w:type="dxa"/>
          </w:tcPr>
          <w:p w14:paraId="41AFC453" w14:textId="551C9211" w:rsidR="001D0016" w:rsidRPr="00451CC1" w:rsidRDefault="00C07185" w:rsidP="00642BD2">
            <w:pPr>
              <w:jc w:val="both"/>
              <w:cnfStyle w:val="000000100000" w:firstRow="0" w:lastRow="0" w:firstColumn="0" w:lastColumn="0" w:oddVBand="0" w:evenVBand="0" w:oddHBand="1" w:evenHBand="0" w:firstRowFirstColumn="0" w:firstRowLastColumn="0" w:lastRowFirstColumn="0" w:lastRowLastColumn="0"/>
              <w:rPr>
                <w:sz w:val="16"/>
                <w:szCs w:val="18"/>
                <w:lang w:eastAsia="nb-NO"/>
              </w:rPr>
            </w:pPr>
            <w:r w:rsidRPr="00451CC1">
              <w:rPr>
                <w:sz w:val="16"/>
                <w:szCs w:val="18"/>
                <w:lang w:eastAsia="nb-NO"/>
              </w:rPr>
              <w:t xml:space="preserve">Utskriftsadministrasjonssystemet </w:t>
            </w:r>
            <w:r w:rsidR="00B106D2" w:rsidRPr="00451CC1">
              <w:rPr>
                <w:sz w:val="16"/>
                <w:szCs w:val="18"/>
                <w:lang w:eastAsia="nb-NO"/>
              </w:rPr>
              <w:t xml:space="preserve">er den samlede programvareløsningen som styrer, overvåker og administrerer utskriftsinfrastrukturen. Plattformen skal håndtere funksjoner som </w:t>
            </w:r>
            <w:proofErr w:type="spellStart"/>
            <w:r w:rsidR="00B106D2" w:rsidRPr="00451CC1">
              <w:rPr>
                <w:sz w:val="16"/>
                <w:szCs w:val="18"/>
                <w:lang w:eastAsia="nb-NO"/>
              </w:rPr>
              <w:t>køstyring</w:t>
            </w:r>
            <w:proofErr w:type="spellEnd"/>
            <w:r w:rsidR="00B106D2" w:rsidRPr="00451CC1">
              <w:rPr>
                <w:sz w:val="16"/>
                <w:szCs w:val="18"/>
                <w:lang w:eastAsia="nb-NO"/>
              </w:rPr>
              <w:t>, autentisering, sikker utskrift, rapportering, kostnadsallokering og integrasjon mot kundens systemer. Den skal være skalerbar, ha høy tilgjengelighet og støtte sentralisert administrasjon av alle tilknyttede enheter og tjenester.</w:t>
            </w:r>
          </w:p>
        </w:tc>
      </w:tr>
      <w:tr w:rsidR="001D0016" w14:paraId="05A38BB9" w14:textId="77777777" w:rsidTr="00840FD0">
        <w:tc>
          <w:tcPr>
            <w:cnfStyle w:val="001000000000" w:firstRow="0" w:lastRow="0" w:firstColumn="1" w:lastColumn="0" w:oddVBand="0" w:evenVBand="0" w:oddHBand="0" w:evenHBand="0" w:firstRowFirstColumn="0" w:firstRowLastColumn="0" w:lastRowFirstColumn="0" w:lastRowLastColumn="0"/>
            <w:tcW w:w="3114" w:type="dxa"/>
          </w:tcPr>
          <w:p w14:paraId="48601A43" w14:textId="5E4ED45C" w:rsidR="001D0016" w:rsidRPr="00451CC1" w:rsidRDefault="00A9715D" w:rsidP="00642BD2">
            <w:pPr>
              <w:jc w:val="both"/>
              <w:rPr>
                <w:sz w:val="18"/>
                <w:szCs w:val="20"/>
                <w:lang w:eastAsia="nb-NO"/>
              </w:rPr>
            </w:pPr>
            <w:r w:rsidRPr="00451CC1">
              <w:rPr>
                <w:sz w:val="18"/>
                <w:szCs w:val="20"/>
                <w:lang w:eastAsia="nb-NO"/>
              </w:rPr>
              <w:t>D</w:t>
            </w:r>
            <w:r w:rsidR="00AF2F4D" w:rsidRPr="00451CC1">
              <w:rPr>
                <w:sz w:val="18"/>
                <w:szCs w:val="20"/>
                <w:lang w:eastAsia="nb-NO"/>
              </w:rPr>
              <w:t>river</w:t>
            </w:r>
          </w:p>
        </w:tc>
        <w:tc>
          <w:tcPr>
            <w:tcW w:w="5946" w:type="dxa"/>
          </w:tcPr>
          <w:p w14:paraId="29DC5B33" w14:textId="068C8BD8" w:rsidR="001D0016" w:rsidRPr="00451CC1" w:rsidRDefault="00A9715D" w:rsidP="00642BD2">
            <w:pPr>
              <w:jc w:val="both"/>
              <w:cnfStyle w:val="000000000000" w:firstRow="0" w:lastRow="0" w:firstColumn="0" w:lastColumn="0" w:oddVBand="0" w:evenVBand="0" w:oddHBand="0" w:evenHBand="0" w:firstRowFirstColumn="0" w:firstRowLastColumn="0" w:lastRowFirstColumn="0" w:lastRowLastColumn="0"/>
              <w:rPr>
                <w:sz w:val="16"/>
                <w:szCs w:val="18"/>
                <w:lang w:eastAsia="nb-NO"/>
              </w:rPr>
            </w:pPr>
            <w:r w:rsidRPr="00451CC1">
              <w:rPr>
                <w:sz w:val="16"/>
                <w:szCs w:val="18"/>
                <w:lang w:eastAsia="nb-NO"/>
              </w:rPr>
              <w:t>D</w:t>
            </w:r>
            <w:r w:rsidR="00AF2F4D" w:rsidRPr="00451CC1">
              <w:rPr>
                <w:sz w:val="16"/>
                <w:szCs w:val="18"/>
                <w:lang w:eastAsia="nb-NO"/>
              </w:rPr>
              <w:t xml:space="preserve">river er programvare som fungerer som grensesnitt mellom datamaskin og skriver. Den oversetter utskriftsdata fra datamaskinens format til et format som skriveren kan forstå. </w:t>
            </w:r>
          </w:p>
        </w:tc>
      </w:tr>
      <w:tr w:rsidR="001D0016" w14:paraId="5CBB8A0C" w14:textId="77777777" w:rsidTr="00840F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6E33E3AA" w14:textId="0F1E8E7E" w:rsidR="001D0016" w:rsidRPr="00451CC1" w:rsidRDefault="00002B23" w:rsidP="00642BD2">
            <w:pPr>
              <w:jc w:val="both"/>
              <w:rPr>
                <w:sz w:val="18"/>
                <w:szCs w:val="20"/>
                <w:lang w:eastAsia="nb-NO"/>
              </w:rPr>
            </w:pPr>
            <w:r w:rsidRPr="00451CC1">
              <w:rPr>
                <w:sz w:val="18"/>
                <w:szCs w:val="20"/>
                <w:lang w:eastAsia="nb-NO"/>
              </w:rPr>
              <w:t>Indre/åpen sone</w:t>
            </w:r>
          </w:p>
        </w:tc>
        <w:tc>
          <w:tcPr>
            <w:tcW w:w="5946" w:type="dxa"/>
          </w:tcPr>
          <w:p w14:paraId="6812948B" w14:textId="124F2862" w:rsidR="00FF324A" w:rsidRPr="00451CC1" w:rsidRDefault="00FF324A" w:rsidP="00FF324A">
            <w:pPr>
              <w:jc w:val="both"/>
              <w:cnfStyle w:val="000000100000" w:firstRow="0" w:lastRow="0" w:firstColumn="0" w:lastColumn="0" w:oddVBand="0" w:evenVBand="0" w:oddHBand="1" w:evenHBand="0" w:firstRowFirstColumn="0" w:firstRowLastColumn="0" w:lastRowFirstColumn="0" w:lastRowLastColumn="0"/>
              <w:rPr>
                <w:sz w:val="16"/>
                <w:szCs w:val="18"/>
                <w:lang w:eastAsia="nb-NO"/>
              </w:rPr>
            </w:pPr>
            <w:r w:rsidRPr="00451CC1">
              <w:rPr>
                <w:sz w:val="16"/>
                <w:szCs w:val="18"/>
                <w:lang w:eastAsia="nb-NO"/>
              </w:rPr>
              <w:t>Indigo benytter en segmentert nettverksmodell med to soner for å ivareta sikkerhet og drift: i</w:t>
            </w:r>
            <w:r w:rsidR="002575F3" w:rsidRPr="00451CC1">
              <w:rPr>
                <w:sz w:val="16"/>
                <w:szCs w:val="18"/>
                <w:lang w:eastAsia="nb-NO"/>
              </w:rPr>
              <w:t>ndre/åpen sone og sikker sone.</w:t>
            </w:r>
          </w:p>
          <w:p w14:paraId="57B1D815" w14:textId="4ED4D17F" w:rsidR="001D0016" w:rsidRPr="00451CC1" w:rsidRDefault="00FF324A" w:rsidP="00642BD2">
            <w:pPr>
              <w:jc w:val="both"/>
              <w:cnfStyle w:val="000000100000" w:firstRow="0" w:lastRow="0" w:firstColumn="0" w:lastColumn="0" w:oddVBand="0" w:evenVBand="0" w:oddHBand="1" w:evenHBand="0" w:firstRowFirstColumn="0" w:firstRowLastColumn="0" w:lastRowFirstColumn="0" w:lastRowLastColumn="0"/>
              <w:rPr>
                <w:sz w:val="16"/>
                <w:szCs w:val="18"/>
                <w:lang w:eastAsia="nb-NO"/>
              </w:rPr>
            </w:pPr>
            <w:r w:rsidRPr="00451CC1">
              <w:rPr>
                <w:sz w:val="16"/>
                <w:szCs w:val="18"/>
                <w:lang w:eastAsia="nb-NO"/>
              </w:rPr>
              <w:t>Indre/åpen sone gir tilgang til internett og kan ikke brukes til behandling av helsesensitive data.</w:t>
            </w:r>
          </w:p>
        </w:tc>
      </w:tr>
      <w:tr w:rsidR="00002B23" w14:paraId="605AB463" w14:textId="77777777" w:rsidTr="00840FD0">
        <w:tc>
          <w:tcPr>
            <w:cnfStyle w:val="001000000000" w:firstRow="0" w:lastRow="0" w:firstColumn="1" w:lastColumn="0" w:oddVBand="0" w:evenVBand="0" w:oddHBand="0" w:evenHBand="0" w:firstRowFirstColumn="0" w:firstRowLastColumn="0" w:lastRowFirstColumn="0" w:lastRowLastColumn="0"/>
            <w:tcW w:w="3114" w:type="dxa"/>
          </w:tcPr>
          <w:p w14:paraId="735BCD20" w14:textId="046C3CA4" w:rsidR="00002B23" w:rsidRPr="00451CC1" w:rsidRDefault="00130562" w:rsidP="00642BD2">
            <w:pPr>
              <w:jc w:val="both"/>
              <w:rPr>
                <w:sz w:val="18"/>
                <w:szCs w:val="20"/>
                <w:lang w:eastAsia="nb-NO"/>
              </w:rPr>
            </w:pPr>
            <w:r w:rsidRPr="00451CC1">
              <w:rPr>
                <w:sz w:val="18"/>
                <w:szCs w:val="20"/>
                <w:lang w:eastAsia="nb-NO"/>
              </w:rPr>
              <w:t>Sikker sone</w:t>
            </w:r>
          </w:p>
        </w:tc>
        <w:tc>
          <w:tcPr>
            <w:tcW w:w="5946" w:type="dxa"/>
          </w:tcPr>
          <w:p w14:paraId="55B27C43" w14:textId="77777777" w:rsidR="002575F3" w:rsidRPr="00451CC1" w:rsidRDefault="002575F3" w:rsidP="002575F3">
            <w:pPr>
              <w:jc w:val="both"/>
              <w:cnfStyle w:val="000000000000" w:firstRow="0" w:lastRow="0" w:firstColumn="0" w:lastColumn="0" w:oddVBand="0" w:evenVBand="0" w:oddHBand="0" w:evenHBand="0" w:firstRowFirstColumn="0" w:firstRowLastColumn="0" w:lastRowFirstColumn="0" w:lastRowLastColumn="0"/>
              <w:rPr>
                <w:sz w:val="16"/>
                <w:szCs w:val="18"/>
                <w:lang w:eastAsia="nb-NO"/>
              </w:rPr>
            </w:pPr>
            <w:r w:rsidRPr="00451CC1">
              <w:rPr>
                <w:sz w:val="16"/>
                <w:szCs w:val="18"/>
                <w:lang w:eastAsia="nb-NO"/>
              </w:rPr>
              <w:t>Indigo benytter en segmentert nettverksmodell med to soner for å ivareta sikkerhet og drift: indre/åpen sone og sikker sone.</w:t>
            </w:r>
          </w:p>
          <w:p w14:paraId="444FA060" w14:textId="77777777" w:rsidR="00527F6D" w:rsidRPr="00451CC1" w:rsidRDefault="003E7A5B" w:rsidP="00642BD2">
            <w:pPr>
              <w:jc w:val="both"/>
              <w:cnfStyle w:val="000000000000" w:firstRow="0" w:lastRow="0" w:firstColumn="0" w:lastColumn="0" w:oddVBand="0" w:evenVBand="0" w:oddHBand="0" w:evenHBand="0" w:firstRowFirstColumn="0" w:firstRowLastColumn="0" w:lastRowFirstColumn="0" w:lastRowLastColumn="0"/>
              <w:rPr>
                <w:sz w:val="16"/>
                <w:szCs w:val="18"/>
                <w:lang w:eastAsia="nb-NO"/>
              </w:rPr>
            </w:pPr>
            <w:r w:rsidRPr="00451CC1">
              <w:rPr>
                <w:sz w:val="16"/>
                <w:szCs w:val="18"/>
                <w:lang w:eastAsia="nb-NO"/>
              </w:rPr>
              <w:t>Sikker sone er for kritiske systemer og behandling av helsesensitive persondata, og har ingen tilgang til internett.</w:t>
            </w:r>
          </w:p>
          <w:p w14:paraId="23D93F36" w14:textId="31A3AA14" w:rsidR="00002B23" w:rsidRPr="00451CC1" w:rsidRDefault="00527F6D" w:rsidP="00642BD2">
            <w:pPr>
              <w:jc w:val="both"/>
              <w:cnfStyle w:val="000000000000" w:firstRow="0" w:lastRow="0" w:firstColumn="0" w:lastColumn="0" w:oddVBand="0" w:evenVBand="0" w:oddHBand="0" w:evenHBand="0" w:firstRowFirstColumn="0" w:firstRowLastColumn="0" w:lastRowFirstColumn="0" w:lastRowLastColumn="0"/>
              <w:rPr>
                <w:sz w:val="16"/>
                <w:szCs w:val="18"/>
                <w:lang w:eastAsia="nb-NO"/>
              </w:rPr>
            </w:pPr>
            <w:r w:rsidRPr="00451CC1">
              <w:rPr>
                <w:sz w:val="16"/>
                <w:szCs w:val="18"/>
                <w:lang w:eastAsia="nb-NO"/>
              </w:rPr>
              <w:t>Eventuell kommunikasjon ut av eller inn til sonen</w:t>
            </w:r>
            <w:r w:rsidR="009D0BFA" w:rsidRPr="00451CC1">
              <w:rPr>
                <w:sz w:val="16"/>
                <w:szCs w:val="18"/>
                <w:lang w:eastAsia="nb-NO"/>
              </w:rPr>
              <w:t xml:space="preserve">, samt </w:t>
            </w:r>
            <w:r w:rsidR="00986842" w:rsidRPr="00451CC1">
              <w:rPr>
                <w:sz w:val="16"/>
                <w:szCs w:val="18"/>
                <w:lang w:eastAsia="nb-NO"/>
              </w:rPr>
              <w:t xml:space="preserve">avgrenset </w:t>
            </w:r>
            <w:r w:rsidR="009D0BFA" w:rsidRPr="00451CC1">
              <w:rPr>
                <w:sz w:val="16"/>
                <w:szCs w:val="18"/>
                <w:lang w:eastAsia="nb-NO"/>
              </w:rPr>
              <w:t>tilgang til internett,</w:t>
            </w:r>
            <w:r w:rsidRPr="00451CC1">
              <w:rPr>
                <w:sz w:val="16"/>
                <w:szCs w:val="18"/>
                <w:lang w:eastAsia="nb-NO"/>
              </w:rPr>
              <w:t xml:space="preserve"> kan kun etableres etter særskilt risikovurdering og underlagt strenge sikkerhetsmekanismer og kontroll.</w:t>
            </w:r>
            <w:r w:rsidR="003E7A5B" w:rsidRPr="00451CC1">
              <w:rPr>
                <w:sz w:val="16"/>
                <w:szCs w:val="18"/>
                <w:lang w:eastAsia="nb-NO"/>
              </w:rPr>
              <w:t xml:space="preserve"> </w:t>
            </w:r>
          </w:p>
        </w:tc>
      </w:tr>
    </w:tbl>
    <w:p w14:paraId="197281BD" w14:textId="71FF7422" w:rsidR="00E36A55" w:rsidRDefault="00E36A55" w:rsidP="00642BD2">
      <w:pPr>
        <w:jc w:val="both"/>
        <w:rPr>
          <w:lang w:eastAsia="nb-NO"/>
        </w:rPr>
      </w:pPr>
    </w:p>
    <w:p w14:paraId="701739BE" w14:textId="77777777" w:rsidR="00E36A55" w:rsidRDefault="00E36A55">
      <w:pPr>
        <w:spacing w:after="120" w:line="264" w:lineRule="auto"/>
        <w:rPr>
          <w:lang w:eastAsia="nb-NO"/>
        </w:rPr>
      </w:pPr>
      <w:r>
        <w:rPr>
          <w:lang w:eastAsia="nb-NO"/>
        </w:rPr>
        <w:br w:type="page"/>
      </w:r>
    </w:p>
    <w:p w14:paraId="539BC3C1" w14:textId="59C423C0" w:rsidR="00956D83" w:rsidRPr="0050417F" w:rsidRDefault="00956D83" w:rsidP="00956D83">
      <w:pPr>
        <w:pStyle w:val="Overskrift3"/>
        <w:rPr>
          <w:rFonts w:ascii="Open Sans" w:hAnsi="Open Sans" w:cs="Open Sans"/>
          <w:spacing w:val="-10"/>
          <w:kern w:val="28"/>
          <w:sz w:val="40"/>
          <w:szCs w:val="40"/>
        </w:rPr>
      </w:pPr>
      <w:bookmarkStart w:id="3" w:name="_Toc220057492"/>
      <w:r w:rsidRPr="0050417F">
        <w:rPr>
          <w:rFonts w:ascii="Open Sans" w:hAnsi="Open Sans" w:cs="Open Sans"/>
        </w:rPr>
        <w:lastRenderedPageBreak/>
        <w:t>Kravtyper og kravbesvarelse</w:t>
      </w:r>
      <w:bookmarkEnd w:id="3"/>
    </w:p>
    <w:p w14:paraId="19B19636" w14:textId="77777777" w:rsidR="00956D83" w:rsidRPr="0050417F" w:rsidRDefault="00956D83" w:rsidP="00956D83">
      <w:pPr>
        <w:pStyle w:val="Overskrift4"/>
        <w:rPr>
          <w:rFonts w:ascii="Open Sans" w:hAnsi="Open Sans" w:cs="Open Sans"/>
        </w:rPr>
      </w:pPr>
      <w:r w:rsidRPr="0050417F">
        <w:rPr>
          <w:rFonts w:ascii="Open Sans" w:hAnsi="Open Sans" w:cs="Open Sans"/>
        </w:rPr>
        <w:t xml:space="preserve">Type Krav: </w:t>
      </w:r>
    </w:p>
    <w:p w14:paraId="4CDC59F4" w14:textId="77777777" w:rsidR="00956D83" w:rsidRPr="0050417F" w:rsidRDefault="00956D83" w:rsidP="00956D83">
      <w:r w:rsidRPr="0050417F">
        <w:t>Alle kravene i kravspesifikasjonen vil være av en av følgende to kravtyper:</w:t>
      </w:r>
    </w:p>
    <w:p w14:paraId="3C73B24B" w14:textId="5C1C882B" w:rsidR="00956D83" w:rsidRPr="0050417F" w:rsidRDefault="00956D83" w:rsidP="00DD2FA5">
      <w:pPr>
        <w:pStyle w:val="Listeavsnitt"/>
        <w:widowControl/>
        <w:numPr>
          <w:ilvl w:val="0"/>
          <w:numId w:val="4"/>
        </w:numPr>
        <w:tabs>
          <w:tab w:val="clear" w:pos="8364"/>
        </w:tabs>
        <w:overflowPunct/>
        <w:autoSpaceDE/>
        <w:autoSpaceDN/>
        <w:adjustRightInd/>
        <w:spacing w:before="0" w:after="160" w:line="256" w:lineRule="auto"/>
      </w:pPr>
      <w:r w:rsidRPr="0050417F">
        <w:rPr>
          <w:b/>
          <w:bCs/>
        </w:rPr>
        <w:t>SKAL-krav – «S»:</w:t>
      </w:r>
      <w:r w:rsidRPr="0050417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50417F" w:rsidRDefault="00956D83" w:rsidP="00DD2FA5">
      <w:pPr>
        <w:pStyle w:val="Listeavsnitt"/>
        <w:widowControl/>
        <w:numPr>
          <w:ilvl w:val="1"/>
          <w:numId w:val="4"/>
        </w:numPr>
        <w:tabs>
          <w:tab w:val="clear" w:pos="8364"/>
        </w:tabs>
        <w:overflowPunct/>
        <w:autoSpaceDE/>
        <w:autoSpaceDN/>
        <w:adjustRightInd/>
        <w:spacing w:before="0" w:after="160" w:line="256" w:lineRule="auto"/>
      </w:pPr>
      <w:r w:rsidRPr="0050417F">
        <w:t>Skal-krav blir ikke evaluert ut over oppfylt/ikke oppfylt, og tilhører derfor ingen av tildelingskriteriene.</w:t>
      </w:r>
    </w:p>
    <w:p w14:paraId="346FE6B1" w14:textId="77777777" w:rsidR="00956D83" w:rsidRPr="0050417F" w:rsidRDefault="00956D83" w:rsidP="00DD2FA5">
      <w:pPr>
        <w:pStyle w:val="Listeavsnitt"/>
        <w:widowControl/>
        <w:numPr>
          <w:ilvl w:val="1"/>
          <w:numId w:val="4"/>
        </w:numPr>
        <w:tabs>
          <w:tab w:val="clear" w:pos="8364"/>
        </w:tabs>
        <w:overflowPunct/>
        <w:autoSpaceDE/>
        <w:autoSpaceDN/>
        <w:adjustRightInd/>
        <w:spacing w:before="0" w:after="160" w:line="256" w:lineRule="auto"/>
      </w:pPr>
      <w:r w:rsidRPr="0050417F">
        <w:t xml:space="preserve">Leverandøren skal besvare kravet med en bekreftelse om at kravet er "Oppfylt / Ja" eller "Ikke oppfylt / Nei". </w:t>
      </w:r>
    </w:p>
    <w:p w14:paraId="43F1ED51" w14:textId="77777777" w:rsidR="00956D83" w:rsidRPr="0050417F" w:rsidRDefault="00956D83" w:rsidP="00DD2FA5">
      <w:pPr>
        <w:pStyle w:val="Listeavsnitt"/>
        <w:widowControl/>
        <w:numPr>
          <w:ilvl w:val="1"/>
          <w:numId w:val="4"/>
        </w:numPr>
        <w:tabs>
          <w:tab w:val="clear" w:pos="8364"/>
        </w:tabs>
        <w:overflowPunct/>
        <w:autoSpaceDE/>
        <w:autoSpaceDN/>
        <w:adjustRightInd/>
        <w:spacing w:before="0" w:after="160" w:line="256" w:lineRule="auto"/>
      </w:pPr>
      <w:r w:rsidRPr="0050417F">
        <w:t xml:space="preserve">Leverandøren er ansvarlig for å sikre at Skal-kravet er tilstrekkelig besvart/ dokumentert for at Kunden skal kunne verifisere eller sannsynliggjøre at kravet er oppfylt. </w:t>
      </w:r>
    </w:p>
    <w:p w14:paraId="332A0E2C" w14:textId="77777777" w:rsidR="00956D83" w:rsidRPr="0050417F" w:rsidRDefault="00956D83" w:rsidP="00DD2FA5">
      <w:pPr>
        <w:pStyle w:val="Listeavsnitt"/>
        <w:widowControl/>
        <w:numPr>
          <w:ilvl w:val="1"/>
          <w:numId w:val="4"/>
        </w:numPr>
        <w:tabs>
          <w:tab w:val="clear" w:pos="8364"/>
        </w:tabs>
        <w:overflowPunct/>
        <w:autoSpaceDE/>
        <w:autoSpaceDN/>
        <w:adjustRightInd/>
        <w:spacing w:before="0" w:after="160" w:line="256" w:lineRule="auto"/>
      </w:pPr>
      <w:r w:rsidRPr="0050417F">
        <w:t xml:space="preserve">Kunden understreker at det kun er Skal-krav (S) som er minimumskrav i denne konkurransen. </w:t>
      </w:r>
    </w:p>
    <w:p w14:paraId="6F6E8E57" w14:textId="77777777" w:rsidR="00956D83" w:rsidRPr="0050417F" w:rsidRDefault="00956D83" w:rsidP="00956D83">
      <w:pPr>
        <w:pStyle w:val="Listeavsnitt"/>
        <w:numPr>
          <w:ilvl w:val="0"/>
          <w:numId w:val="0"/>
        </w:numPr>
        <w:spacing w:after="160" w:line="256" w:lineRule="auto"/>
        <w:ind w:left="1440"/>
      </w:pPr>
    </w:p>
    <w:p w14:paraId="7F579012" w14:textId="35149A63" w:rsidR="00956D83" w:rsidRPr="0050417F" w:rsidRDefault="00956D83" w:rsidP="00DD2FA5">
      <w:pPr>
        <w:pStyle w:val="Listeavsnitt"/>
        <w:widowControl/>
        <w:numPr>
          <w:ilvl w:val="0"/>
          <w:numId w:val="5"/>
        </w:numPr>
        <w:tabs>
          <w:tab w:val="clear" w:pos="8364"/>
        </w:tabs>
        <w:overflowPunct/>
        <w:autoSpaceDE/>
        <w:autoSpaceDN/>
        <w:adjustRightInd/>
        <w:spacing w:before="0" w:after="160" w:line="256" w:lineRule="auto"/>
      </w:pPr>
      <w:r w:rsidRPr="0050417F">
        <w:rPr>
          <w:b/>
          <w:bCs/>
        </w:rPr>
        <w:t>BØR-krav – «B»:</w:t>
      </w:r>
      <w:r w:rsidRPr="0050417F">
        <w:t xml:space="preserve"> Evalueringskrav knyttet til Leverandørens tilbudte </w:t>
      </w:r>
      <w:r w:rsidRPr="0050417F">
        <w:rPr>
          <w:color w:val="auto"/>
        </w:rPr>
        <w:t>løsning</w:t>
      </w:r>
      <w:r w:rsidRPr="0050417F">
        <w:t>. Kunden vil evaluere Leverandørens besvarelse av Bør-krav opp mot tildelingskriteriene angitt i konkurransegrunnlaget. Manglende oppfyllelse av Bør-krav vil ikke medføre avvisning av tilbudet.</w:t>
      </w:r>
    </w:p>
    <w:p w14:paraId="5D3EF51A" w14:textId="20D7528A" w:rsidR="00956D83" w:rsidRPr="0050417F" w:rsidRDefault="00956D83" w:rsidP="00DD2FA5">
      <w:pPr>
        <w:pStyle w:val="Listeavsnitt"/>
        <w:widowControl/>
        <w:numPr>
          <w:ilvl w:val="1"/>
          <w:numId w:val="5"/>
        </w:numPr>
        <w:tabs>
          <w:tab w:val="clear" w:pos="8364"/>
        </w:tabs>
        <w:overflowPunct/>
        <w:autoSpaceDE/>
        <w:autoSpaceDN/>
        <w:adjustRightInd/>
        <w:spacing w:before="0" w:after="160" w:line="256" w:lineRule="auto"/>
      </w:pPr>
      <w:r w:rsidRPr="0050417F">
        <w:t xml:space="preserve">Bør-krav tilhører ett av de overordnede tildelingskriteriene, jf. Konkurransegrunnlagets punkt </w:t>
      </w:r>
      <w:r w:rsidR="00972A13" w:rsidRPr="00972A13">
        <w:rPr>
          <w:color w:val="262626" w:themeColor="text1" w:themeTint="D9"/>
        </w:rPr>
        <w:t>10.1</w:t>
      </w:r>
      <w:r w:rsidRPr="00972A13">
        <w:rPr>
          <w:color w:val="262626" w:themeColor="text1" w:themeTint="D9"/>
        </w:rPr>
        <w:t xml:space="preserve">. </w:t>
      </w:r>
    </w:p>
    <w:p w14:paraId="534DDC4F" w14:textId="004E9BC6" w:rsidR="00956D83" w:rsidRPr="0050417F" w:rsidRDefault="00956D83" w:rsidP="00DD2FA5">
      <w:pPr>
        <w:pStyle w:val="Listeavsnitt"/>
        <w:widowControl/>
        <w:numPr>
          <w:ilvl w:val="1"/>
          <w:numId w:val="5"/>
        </w:numPr>
        <w:tabs>
          <w:tab w:val="clear" w:pos="8364"/>
        </w:tabs>
        <w:overflowPunct/>
        <w:autoSpaceDE/>
        <w:autoSpaceDN/>
        <w:adjustRightInd/>
        <w:spacing w:before="0" w:after="160" w:line="256" w:lineRule="auto"/>
      </w:pPr>
      <w:r w:rsidRPr="0050417F">
        <w:t xml:space="preserve">Leverandøren skal besvare kravet med en bekreftelse om at kravet er "Oppfylt / Ja" </w:t>
      </w:r>
      <w:r w:rsidRPr="0050417F">
        <w:rPr>
          <w:i/>
          <w:iCs/>
        </w:rPr>
        <w:t>(</w:t>
      </w:r>
      <w:r w:rsidRPr="0050417F">
        <w:rPr>
          <w:i/>
          <w:iCs/>
          <w:u w:val="single"/>
        </w:rPr>
        <w:t>dekkes</w:t>
      </w:r>
      <w:r w:rsidRPr="0050417F">
        <w:rPr>
          <w:i/>
          <w:iCs/>
        </w:rPr>
        <w:t xml:space="preserve"> gjennom </w:t>
      </w:r>
      <w:r w:rsidRPr="0050417F">
        <w:rPr>
          <w:i/>
          <w:iCs/>
          <w:color w:val="auto"/>
        </w:rPr>
        <w:t>løsningen</w:t>
      </w:r>
      <w:r w:rsidRPr="0050417F">
        <w:rPr>
          <w:i/>
          <w:iCs/>
          <w:color w:val="FF0000"/>
        </w:rPr>
        <w:t xml:space="preserve"> </w:t>
      </w:r>
      <w:r w:rsidRPr="0050417F">
        <w:rPr>
          <w:i/>
          <w:iCs/>
        </w:rPr>
        <w:t>som er tilbudt og er inkludert i tilbudte priser</w:t>
      </w:r>
      <w:r w:rsidRPr="0050417F">
        <w:t xml:space="preserve">) eller "Ikke oppfylt / Nei" </w:t>
      </w:r>
      <w:r w:rsidRPr="0050417F">
        <w:rPr>
          <w:i/>
          <w:iCs/>
        </w:rPr>
        <w:t>(</w:t>
      </w:r>
      <w:r w:rsidRPr="0050417F">
        <w:rPr>
          <w:i/>
          <w:iCs/>
          <w:u w:val="single"/>
        </w:rPr>
        <w:t>dekkes ikke</w:t>
      </w:r>
      <w:r w:rsidRPr="0050417F">
        <w:rPr>
          <w:i/>
          <w:iCs/>
        </w:rPr>
        <w:t xml:space="preserve"> av tilbudt </w:t>
      </w:r>
      <w:r w:rsidRPr="0050417F">
        <w:rPr>
          <w:i/>
          <w:iCs/>
          <w:color w:val="auto"/>
        </w:rPr>
        <w:t>løsning</w:t>
      </w:r>
      <w:r w:rsidRPr="0050417F">
        <w:rPr>
          <w:i/>
          <w:iCs/>
        </w:rPr>
        <w:t>).</w:t>
      </w:r>
      <w:r w:rsidRPr="0050417F">
        <w:t xml:space="preserve"> </w:t>
      </w:r>
    </w:p>
    <w:p w14:paraId="6D0991D2" w14:textId="77777777" w:rsidR="00956D83" w:rsidRPr="0050417F" w:rsidRDefault="00956D83" w:rsidP="00DD2FA5">
      <w:pPr>
        <w:pStyle w:val="Listeavsnitt"/>
        <w:widowControl/>
        <w:numPr>
          <w:ilvl w:val="1"/>
          <w:numId w:val="5"/>
        </w:numPr>
        <w:tabs>
          <w:tab w:val="clear" w:pos="8364"/>
        </w:tabs>
        <w:overflowPunct/>
        <w:autoSpaceDE/>
        <w:autoSpaceDN/>
        <w:adjustRightInd/>
        <w:spacing w:before="0" w:after="160" w:line="256" w:lineRule="auto"/>
      </w:pPr>
      <w:r w:rsidRPr="0050417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0C320BF8" w14:textId="6E3ECE89" w:rsidR="00AF737E" w:rsidRPr="0050417F" w:rsidRDefault="00956D83" w:rsidP="00DD2FA5">
      <w:pPr>
        <w:pStyle w:val="Listeavsnitt"/>
        <w:widowControl/>
        <w:numPr>
          <w:ilvl w:val="1"/>
          <w:numId w:val="5"/>
        </w:numPr>
        <w:tabs>
          <w:tab w:val="clear" w:pos="8364"/>
        </w:tabs>
        <w:overflowPunct/>
        <w:autoSpaceDE/>
        <w:autoSpaceDN/>
        <w:adjustRightInd/>
        <w:spacing w:before="0" w:after="160" w:line="256" w:lineRule="auto"/>
      </w:pPr>
      <w:r w:rsidRPr="0050417F">
        <w:t>Det er Leverandørens ansvar å fremlegge tilstrekkelig relevant dokumentasjon for at Kunden skal kunne vurdere hvor godt tilbudet oppfyller kravet.</w:t>
      </w:r>
    </w:p>
    <w:p w14:paraId="1B6C7640" w14:textId="77777777" w:rsidR="00AF737E" w:rsidRPr="0050417F" w:rsidRDefault="00AF737E" w:rsidP="00956D83">
      <w:pPr>
        <w:pStyle w:val="Listeavsnitt"/>
        <w:widowControl/>
        <w:numPr>
          <w:ilvl w:val="0"/>
          <w:numId w:val="0"/>
        </w:numPr>
        <w:tabs>
          <w:tab w:val="clear" w:pos="8364"/>
        </w:tabs>
        <w:overflowPunct/>
        <w:autoSpaceDE/>
        <w:autoSpaceDN/>
        <w:adjustRightInd/>
        <w:spacing w:before="0" w:after="160" w:line="256" w:lineRule="auto"/>
        <w:ind w:left="1440"/>
      </w:pPr>
    </w:p>
    <w:p w14:paraId="1FC92D2C" w14:textId="77777777" w:rsidR="00956D83" w:rsidRPr="0050417F" w:rsidRDefault="00956D83" w:rsidP="00956D83">
      <w:pPr>
        <w:pStyle w:val="Overskrift4"/>
        <w:rPr>
          <w:rFonts w:ascii="Open Sans" w:hAnsi="Open Sans" w:cs="Open Sans"/>
        </w:rPr>
      </w:pPr>
      <w:r w:rsidRPr="0050417F">
        <w:rPr>
          <w:rFonts w:ascii="Open Sans" w:hAnsi="Open Sans" w:cs="Open Sans"/>
        </w:rPr>
        <w:t>Besvarelse av Kundens krav i kravtabell:</w:t>
      </w:r>
    </w:p>
    <w:p w14:paraId="03D6BDA4" w14:textId="6C5B6E72" w:rsidR="00956D83" w:rsidRPr="0050417F" w:rsidRDefault="00956D83" w:rsidP="00956D83">
      <w:r w:rsidRPr="0050417F">
        <w:t>Benyttet kravtabell har en oppbygging som vist i tabellen nedenfor:</w:t>
      </w:r>
    </w:p>
    <w:tbl>
      <w:tblPr>
        <w:tblpPr w:leftFromText="141" w:rightFromText="141" w:vertAnchor="text" w:horzAnchor="margin" w:tblpXSpec="center" w:tblpY="379"/>
        <w:tblW w:w="104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3175"/>
        <w:gridCol w:w="709"/>
        <w:gridCol w:w="2126"/>
        <w:gridCol w:w="3855"/>
      </w:tblGrid>
      <w:tr w:rsidR="00BE0724" w:rsidRPr="0050417F" w14:paraId="10AFA28B" w14:textId="77777777" w:rsidTr="002B4642">
        <w:tc>
          <w:tcPr>
            <w:tcW w:w="562" w:type="dxa"/>
            <w:shd w:val="clear" w:color="auto" w:fill="D9D9D9" w:themeFill="background1" w:themeFillShade="D9"/>
          </w:tcPr>
          <w:p w14:paraId="0AA9052D" w14:textId="77777777" w:rsidR="00BE0724" w:rsidRPr="0050417F" w:rsidRDefault="00BE0724" w:rsidP="00301337">
            <w:pPr>
              <w:rPr>
                <w:sz w:val="18"/>
                <w:szCs w:val="18"/>
                <w:lang w:eastAsia="nb-NO"/>
              </w:rPr>
            </w:pPr>
            <w:r w:rsidRPr="0050417F">
              <w:rPr>
                <w:sz w:val="18"/>
                <w:szCs w:val="18"/>
                <w:lang w:eastAsia="nb-NO"/>
              </w:rPr>
              <w:t>Nr.</w:t>
            </w:r>
          </w:p>
        </w:tc>
        <w:tc>
          <w:tcPr>
            <w:tcW w:w="3175" w:type="dxa"/>
            <w:shd w:val="clear" w:color="auto" w:fill="D9D9D9" w:themeFill="background1" w:themeFillShade="D9"/>
          </w:tcPr>
          <w:p w14:paraId="113857A8" w14:textId="77777777" w:rsidR="00BE0724" w:rsidRPr="0050417F" w:rsidRDefault="00BE0724" w:rsidP="00301337">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3987865F" w14:textId="77777777" w:rsidR="00BE0724" w:rsidRPr="0050417F" w:rsidRDefault="00BE0724" w:rsidP="00301337">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F3AC926" w14:textId="77777777" w:rsidR="00BE0724" w:rsidRPr="0050417F" w:rsidRDefault="00BE0724" w:rsidP="00301337">
            <w:pPr>
              <w:jc w:val="center"/>
              <w:rPr>
                <w:sz w:val="18"/>
                <w:szCs w:val="18"/>
                <w:lang w:eastAsia="nb-NO"/>
              </w:rPr>
            </w:pPr>
            <w:r w:rsidRPr="0050417F">
              <w:rPr>
                <w:sz w:val="18"/>
                <w:szCs w:val="18"/>
                <w:lang w:eastAsia="nb-NO"/>
              </w:rPr>
              <w:t>Leverandørens bekreftelse (Ja/Nei):</w:t>
            </w:r>
          </w:p>
        </w:tc>
        <w:tc>
          <w:tcPr>
            <w:tcW w:w="3855" w:type="dxa"/>
            <w:shd w:val="clear" w:color="auto" w:fill="D9D9D9" w:themeFill="background1" w:themeFillShade="D9"/>
          </w:tcPr>
          <w:p w14:paraId="2D437A17" w14:textId="77777777" w:rsidR="00BE0724" w:rsidRPr="0050417F" w:rsidRDefault="00BE0724" w:rsidP="00301337">
            <w:pPr>
              <w:jc w:val="center"/>
              <w:rPr>
                <w:sz w:val="18"/>
                <w:szCs w:val="18"/>
                <w:lang w:eastAsia="nb-NO"/>
              </w:rPr>
            </w:pPr>
            <w:r w:rsidRPr="0050417F">
              <w:rPr>
                <w:sz w:val="18"/>
                <w:szCs w:val="18"/>
                <w:lang w:eastAsia="nb-NO"/>
              </w:rPr>
              <w:t>Leverandørens besvarelse:</w:t>
            </w:r>
          </w:p>
        </w:tc>
      </w:tr>
      <w:tr w:rsidR="00BE0724" w:rsidRPr="00840FD0" w14:paraId="682FA416" w14:textId="77777777" w:rsidTr="002B4642">
        <w:tc>
          <w:tcPr>
            <w:tcW w:w="562" w:type="dxa"/>
            <w:shd w:val="clear" w:color="auto" w:fill="D9D9D9" w:themeFill="background1" w:themeFillShade="D9"/>
          </w:tcPr>
          <w:p w14:paraId="3CFB6E56" w14:textId="77777777" w:rsidR="00BE0724" w:rsidRPr="0050417F" w:rsidRDefault="00BE0724" w:rsidP="00301337">
            <w:pPr>
              <w:rPr>
                <w:sz w:val="18"/>
                <w:szCs w:val="18"/>
                <w:lang w:eastAsia="nb-NO"/>
              </w:rPr>
            </w:pPr>
          </w:p>
        </w:tc>
        <w:tc>
          <w:tcPr>
            <w:tcW w:w="3175" w:type="dxa"/>
            <w:shd w:val="clear" w:color="auto" w:fill="F2F2F2" w:themeFill="background1" w:themeFillShade="F2"/>
          </w:tcPr>
          <w:p w14:paraId="14C4A9CB" w14:textId="77777777" w:rsidR="00BE0724" w:rsidRPr="00D871C9" w:rsidRDefault="00BE0724" w:rsidP="00301337">
            <w:pPr>
              <w:pStyle w:val="Tabeller"/>
              <w:rPr>
                <w:rFonts w:ascii="Open Sans" w:hAnsi="Open Sans" w:cs="Open Sans"/>
                <w:lang w:val="nn-NO"/>
              </w:rPr>
            </w:pPr>
            <w:r w:rsidRPr="00D871C9">
              <w:rPr>
                <w:rFonts w:ascii="Open Sans" w:hAnsi="Open Sans" w:cs="Open Sans"/>
                <w:lang w:val="nn-NO"/>
              </w:rPr>
              <w:t xml:space="preserve">[Krav] </w:t>
            </w:r>
            <w:r w:rsidRPr="00D871C9">
              <w:rPr>
                <w:rFonts w:ascii="Open Sans" w:hAnsi="Open Sans" w:cs="Open Sans"/>
                <w:lang w:val="nn-NO"/>
              </w:rPr>
              <w:br/>
            </w:r>
            <w:r w:rsidRPr="00D871C9">
              <w:rPr>
                <w:rFonts w:ascii="Open Sans" w:hAnsi="Open Sans" w:cs="Open Sans"/>
                <w:lang w:val="nn-NO"/>
              </w:rPr>
              <w:br/>
              <w:t xml:space="preserve">[Dokumentasjonskrav/svarinstruks </w:t>
            </w:r>
            <w:r w:rsidRPr="00D871C9">
              <w:rPr>
                <w:rFonts w:ascii="Open Sans" w:hAnsi="Open Sans" w:cs="Open Sans"/>
                <w:i/>
                <w:color w:val="0070C0"/>
                <w:lang w:val="nn-NO"/>
              </w:rPr>
              <w:t>(Blå tekst i kursiv)</w:t>
            </w:r>
            <w:r w:rsidRPr="00D871C9">
              <w:rPr>
                <w:rFonts w:ascii="Open Sans" w:hAnsi="Open Sans" w:cs="Open Sans"/>
                <w:lang w:val="nn-NO"/>
              </w:rPr>
              <w:t>]</w:t>
            </w:r>
          </w:p>
        </w:tc>
        <w:tc>
          <w:tcPr>
            <w:tcW w:w="709" w:type="dxa"/>
            <w:shd w:val="clear" w:color="auto" w:fill="F2F2F2" w:themeFill="background1" w:themeFillShade="F2"/>
          </w:tcPr>
          <w:p w14:paraId="57B28E56" w14:textId="77777777" w:rsidR="00BE0724" w:rsidRPr="00D871C9" w:rsidRDefault="00BE0724" w:rsidP="00301337">
            <w:pPr>
              <w:jc w:val="center"/>
              <w:rPr>
                <w:sz w:val="18"/>
                <w:szCs w:val="18"/>
                <w:lang w:val="nn-NO" w:eastAsia="nb-NO"/>
              </w:rPr>
            </w:pPr>
          </w:p>
        </w:tc>
        <w:tc>
          <w:tcPr>
            <w:tcW w:w="2126" w:type="dxa"/>
          </w:tcPr>
          <w:p w14:paraId="780B5EEB" w14:textId="77777777" w:rsidR="00BE0724" w:rsidRPr="00D871C9" w:rsidRDefault="00BE0724" w:rsidP="00301337">
            <w:pPr>
              <w:jc w:val="center"/>
              <w:rPr>
                <w:sz w:val="18"/>
                <w:szCs w:val="18"/>
                <w:lang w:val="nn-NO" w:eastAsia="nb-NO"/>
              </w:rPr>
            </w:pPr>
          </w:p>
        </w:tc>
        <w:tc>
          <w:tcPr>
            <w:tcW w:w="3855" w:type="dxa"/>
          </w:tcPr>
          <w:p w14:paraId="674549DD" w14:textId="77777777" w:rsidR="00BE0724" w:rsidRPr="00D871C9" w:rsidRDefault="00BE0724" w:rsidP="00301337">
            <w:pPr>
              <w:jc w:val="center"/>
              <w:rPr>
                <w:sz w:val="18"/>
                <w:szCs w:val="18"/>
                <w:lang w:val="nn-NO" w:eastAsia="nb-NO"/>
              </w:rPr>
            </w:pPr>
          </w:p>
        </w:tc>
      </w:tr>
      <w:tr w:rsidR="00BE0724" w:rsidRPr="0050417F" w14:paraId="71E690D6" w14:textId="77777777" w:rsidTr="002B4642">
        <w:tc>
          <w:tcPr>
            <w:tcW w:w="562" w:type="dxa"/>
            <w:shd w:val="clear" w:color="auto" w:fill="D9D9D9" w:themeFill="background1" w:themeFillShade="D9"/>
          </w:tcPr>
          <w:p w14:paraId="06B6C30D" w14:textId="77777777" w:rsidR="00BE0724" w:rsidRPr="00D871C9" w:rsidRDefault="00BE0724" w:rsidP="00301337">
            <w:pPr>
              <w:rPr>
                <w:sz w:val="18"/>
                <w:szCs w:val="18"/>
                <w:lang w:val="nn-NO" w:eastAsia="nb-NO"/>
              </w:rPr>
            </w:pPr>
          </w:p>
        </w:tc>
        <w:tc>
          <w:tcPr>
            <w:tcW w:w="3175" w:type="dxa"/>
            <w:shd w:val="clear" w:color="auto" w:fill="F2F2F2" w:themeFill="background1" w:themeFillShade="F2"/>
          </w:tcPr>
          <w:p w14:paraId="2C658225" w14:textId="77777777" w:rsidR="00BE0724" w:rsidRPr="0050417F" w:rsidRDefault="00BE0724" w:rsidP="00301337">
            <w:pPr>
              <w:rPr>
                <w:sz w:val="18"/>
                <w:szCs w:val="18"/>
                <w:lang w:eastAsia="nb-NO"/>
              </w:rPr>
            </w:pPr>
            <w:r w:rsidRPr="0050417F">
              <w:rPr>
                <w:sz w:val="18"/>
                <w:szCs w:val="18"/>
                <w:lang w:eastAsia="nb-NO"/>
              </w:rPr>
              <w:t>…</w:t>
            </w:r>
          </w:p>
        </w:tc>
        <w:tc>
          <w:tcPr>
            <w:tcW w:w="709" w:type="dxa"/>
            <w:shd w:val="clear" w:color="auto" w:fill="F2F2F2" w:themeFill="background1" w:themeFillShade="F2"/>
          </w:tcPr>
          <w:p w14:paraId="4D3E96AA" w14:textId="77777777" w:rsidR="00BE0724" w:rsidRPr="0050417F" w:rsidRDefault="00BE0724" w:rsidP="00301337">
            <w:pPr>
              <w:jc w:val="center"/>
              <w:rPr>
                <w:sz w:val="18"/>
                <w:szCs w:val="18"/>
                <w:lang w:eastAsia="nb-NO"/>
              </w:rPr>
            </w:pPr>
          </w:p>
        </w:tc>
        <w:tc>
          <w:tcPr>
            <w:tcW w:w="2126" w:type="dxa"/>
          </w:tcPr>
          <w:p w14:paraId="7526CDB3" w14:textId="77777777" w:rsidR="00BE0724" w:rsidRPr="0050417F" w:rsidRDefault="00BE0724" w:rsidP="00301337">
            <w:pPr>
              <w:jc w:val="center"/>
              <w:rPr>
                <w:sz w:val="18"/>
                <w:szCs w:val="18"/>
                <w:lang w:eastAsia="nb-NO"/>
              </w:rPr>
            </w:pPr>
          </w:p>
        </w:tc>
        <w:tc>
          <w:tcPr>
            <w:tcW w:w="3855" w:type="dxa"/>
          </w:tcPr>
          <w:p w14:paraId="6CAE32FA" w14:textId="77777777" w:rsidR="00BE0724" w:rsidRPr="0050417F" w:rsidRDefault="00BE0724" w:rsidP="00301337">
            <w:pPr>
              <w:jc w:val="center"/>
              <w:rPr>
                <w:sz w:val="18"/>
                <w:szCs w:val="18"/>
                <w:lang w:eastAsia="nb-NO"/>
              </w:rPr>
            </w:pPr>
          </w:p>
        </w:tc>
      </w:tr>
    </w:tbl>
    <w:p w14:paraId="0A638946" w14:textId="77777777" w:rsidR="00956D83" w:rsidRPr="0050417F" w:rsidRDefault="00956D83" w:rsidP="00956D83">
      <w:pPr>
        <w:pStyle w:val="Listeavsnitt"/>
        <w:widowControl/>
        <w:numPr>
          <w:ilvl w:val="0"/>
          <w:numId w:val="0"/>
        </w:numPr>
        <w:tabs>
          <w:tab w:val="clear" w:pos="8364"/>
        </w:tabs>
        <w:overflowPunct/>
        <w:autoSpaceDE/>
        <w:autoSpaceDN/>
        <w:adjustRightInd/>
        <w:spacing w:before="0" w:line="240" w:lineRule="auto"/>
        <w:ind w:left="720"/>
      </w:pPr>
    </w:p>
    <w:p w14:paraId="2795F2FC" w14:textId="77777777" w:rsidR="00956D83" w:rsidRPr="0050417F" w:rsidRDefault="00956D83" w:rsidP="00DD2FA5">
      <w:pPr>
        <w:pStyle w:val="Listeavsnitt"/>
        <w:widowControl/>
        <w:numPr>
          <w:ilvl w:val="0"/>
          <w:numId w:val="6"/>
        </w:numPr>
        <w:tabs>
          <w:tab w:val="clear" w:pos="8364"/>
        </w:tabs>
        <w:overflowPunct/>
        <w:autoSpaceDE/>
        <w:autoSpaceDN/>
        <w:adjustRightInd/>
        <w:spacing w:before="0" w:line="240" w:lineRule="auto"/>
      </w:pPr>
      <w:r w:rsidRPr="0050417F">
        <w:rPr>
          <w:b/>
          <w:bCs/>
        </w:rPr>
        <w:lastRenderedPageBreak/>
        <w:t>Kundens krav:</w:t>
      </w:r>
      <w:r w:rsidRPr="0050417F">
        <w:t xml:space="preserve"> er Kundens beskrivelse av et behov, en ytelse eller en funksjon, inklusive dokumentasjonskrav/svarinstruks </w:t>
      </w:r>
      <w:r w:rsidRPr="0050417F">
        <w:rPr>
          <w:i/>
          <w:iCs/>
          <w:color w:val="0070C0"/>
          <w:szCs w:val="20"/>
        </w:rPr>
        <w:t>(Blå tekst i kursiv)</w:t>
      </w:r>
      <w:r w:rsidRPr="0050417F">
        <w:rPr>
          <w:szCs w:val="20"/>
        </w:rPr>
        <w:t xml:space="preserve"> </w:t>
      </w:r>
      <w:r w:rsidRPr="0050417F">
        <w:t>til kravet.</w:t>
      </w:r>
    </w:p>
    <w:p w14:paraId="3E977BFF" w14:textId="77777777" w:rsidR="00956D83" w:rsidRPr="0050417F" w:rsidRDefault="00956D83" w:rsidP="00DD2FA5">
      <w:pPr>
        <w:pStyle w:val="Listeavsnitt"/>
        <w:widowControl/>
        <w:numPr>
          <w:ilvl w:val="0"/>
          <w:numId w:val="6"/>
        </w:numPr>
        <w:tabs>
          <w:tab w:val="clear" w:pos="8364"/>
        </w:tabs>
        <w:overflowPunct/>
        <w:autoSpaceDE/>
        <w:autoSpaceDN/>
        <w:adjustRightInd/>
        <w:spacing w:before="0" w:line="240" w:lineRule="auto"/>
      </w:pPr>
      <w:r w:rsidRPr="0050417F">
        <w:rPr>
          <w:b/>
          <w:bCs/>
        </w:rPr>
        <w:t>Leverandørens bekreftelse (Ja / Nei):</w:t>
      </w:r>
      <w:r w:rsidRPr="0050417F">
        <w:t xml:space="preserve"> Leverandøren skal i slik kolonne markere om Leverandøren mener kravet er oppfylt eller ikke i tilbudet.</w:t>
      </w:r>
    </w:p>
    <w:p w14:paraId="547CC64B" w14:textId="77777777" w:rsidR="00956D83" w:rsidRPr="0050417F" w:rsidRDefault="00956D83" w:rsidP="00DD2FA5">
      <w:pPr>
        <w:pStyle w:val="Listeavsnitt"/>
        <w:widowControl/>
        <w:numPr>
          <w:ilvl w:val="0"/>
          <w:numId w:val="6"/>
        </w:numPr>
        <w:tabs>
          <w:tab w:val="clear" w:pos="8364"/>
        </w:tabs>
        <w:overflowPunct/>
        <w:autoSpaceDE/>
        <w:autoSpaceDN/>
        <w:adjustRightInd/>
        <w:spacing w:before="0" w:line="240" w:lineRule="auto"/>
      </w:pPr>
      <w:r w:rsidRPr="0050417F">
        <w:rPr>
          <w:b/>
          <w:bCs/>
        </w:rPr>
        <w:t>Leverandørens besvarelse:</w:t>
      </w:r>
      <w:r w:rsidRPr="0050417F">
        <w:t xml:space="preserve"> er svarseksjon for det enkelte krav.</w:t>
      </w:r>
    </w:p>
    <w:p w14:paraId="51D01139" w14:textId="77777777" w:rsidR="00956D83" w:rsidRPr="0050417F" w:rsidRDefault="00956D83" w:rsidP="00956D83">
      <w:pPr>
        <w:pStyle w:val="Listeavsnitt"/>
        <w:numPr>
          <w:ilvl w:val="0"/>
          <w:numId w:val="0"/>
        </w:numPr>
        <w:ind w:left="720"/>
      </w:pPr>
    </w:p>
    <w:p w14:paraId="363199B7" w14:textId="77777777" w:rsidR="00956D83" w:rsidRPr="0050417F" w:rsidRDefault="00956D83" w:rsidP="00956D83">
      <w:pPr>
        <w:pStyle w:val="Overskrift4"/>
        <w:rPr>
          <w:rFonts w:ascii="Open Sans" w:hAnsi="Open Sans" w:cs="Open Sans"/>
        </w:rPr>
      </w:pPr>
      <w:r w:rsidRPr="0050417F">
        <w:rPr>
          <w:rFonts w:ascii="Open Sans" w:hAnsi="Open Sans" w:cs="Open Sans"/>
        </w:rPr>
        <w:t>Generelle retningslinjer for besvarelse av Kundens krav:</w:t>
      </w:r>
    </w:p>
    <w:p w14:paraId="27E2CB70" w14:textId="77777777" w:rsidR="00956D83" w:rsidRPr="0050417F" w:rsidRDefault="00956D83" w:rsidP="00DD2FA5">
      <w:pPr>
        <w:pStyle w:val="Listeavsnitt"/>
        <w:widowControl/>
        <w:numPr>
          <w:ilvl w:val="0"/>
          <w:numId w:val="7"/>
        </w:numPr>
        <w:tabs>
          <w:tab w:val="clear" w:pos="8364"/>
        </w:tabs>
        <w:overflowPunct/>
        <w:autoSpaceDE/>
        <w:autoSpaceDN/>
        <w:adjustRightInd/>
        <w:spacing w:before="0" w:line="240" w:lineRule="auto"/>
      </w:pPr>
      <w:r w:rsidRPr="0050417F">
        <w:t>Samtlige av Kundens krav skal besvares i sin helhet i det respektive kravet.</w:t>
      </w:r>
    </w:p>
    <w:p w14:paraId="42A345E1" w14:textId="77777777" w:rsidR="00956D83" w:rsidRPr="0050417F" w:rsidRDefault="00956D83" w:rsidP="00DD2FA5">
      <w:pPr>
        <w:pStyle w:val="Listeavsnitt"/>
        <w:widowControl/>
        <w:numPr>
          <w:ilvl w:val="0"/>
          <w:numId w:val="7"/>
        </w:numPr>
        <w:tabs>
          <w:tab w:val="clear" w:pos="8364"/>
        </w:tabs>
        <w:overflowPunct/>
        <w:autoSpaceDE/>
        <w:autoSpaceDN/>
        <w:adjustRightInd/>
        <w:spacing w:before="0" w:line="240" w:lineRule="auto"/>
      </w:pPr>
      <w:r w:rsidRPr="0050417F">
        <w:t>Leverandøren anmodes på generelt grunnlag om å besvare krav poengtert og kortfattet.</w:t>
      </w:r>
    </w:p>
    <w:p w14:paraId="75C221B4" w14:textId="77777777" w:rsidR="006F342E" w:rsidRPr="0050417F" w:rsidRDefault="006F342E" w:rsidP="00DD2FA5">
      <w:pPr>
        <w:pStyle w:val="Listeavsnitt"/>
        <w:widowControl/>
        <w:numPr>
          <w:ilvl w:val="0"/>
          <w:numId w:val="7"/>
        </w:numPr>
        <w:tabs>
          <w:tab w:val="clear" w:pos="8364"/>
        </w:tabs>
        <w:overflowPunct/>
        <w:autoSpaceDE/>
        <w:autoSpaceDN/>
        <w:adjustRightInd/>
        <w:spacing w:before="0" w:line="240" w:lineRule="auto"/>
      </w:pPr>
      <w:r w:rsidRPr="0050417F">
        <w:t xml:space="preserve">Dersom det benyttes egne vedlegg, skal henvisning til slikt/slike vedlegg tydelig </w:t>
      </w:r>
      <w:proofErr w:type="gramStart"/>
      <w:r w:rsidRPr="0050417F">
        <w:t>fremgå</w:t>
      </w:r>
      <w:proofErr w:type="gramEnd"/>
      <w:r w:rsidRPr="0050417F">
        <w:t xml:space="preserve"> av svarseksjonen til kravet («Leverandørens besvarelse»). Ved bruk av vedlegg skal Leverandøren svare ut kravet i sin helhet i slikt/slike vedlegg med tydelig henvisning til Kundens krav.</w:t>
      </w:r>
    </w:p>
    <w:p w14:paraId="3A572937" w14:textId="77777777" w:rsidR="00956D83" w:rsidRPr="0050417F" w:rsidRDefault="00956D83" w:rsidP="00DD2FA5">
      <w:pPr>
        <w:pStyle w:val="Listeavsnitt"/>
        <w:widowControl/>
        <w:numPr>
          <w:ilvl w:val="0"/>
          <w:numId w:val="7"/>
        </w:numPr>
        <w:tabs>
          <w:tab w:val="clear" w:pos="8364"/>
        </w:tabs>
        <w:overflowPunct/>
        <w:autoSpaceDE/>
        <w:autoSpaceDN/>
        <w:adjustRightInd/>
        <w:spacing w:before="0" w:line="240" w:lineRule="auto"/>
      </w:pPr>
      <w:r w:rsidRPr="0050417F">
        <w:t xml:space="preserve">For krav med sidetallsbegrensninger medregnes ikke eventuelle illustrasjoner, bilder og/eller screenshots. </w:t>
      </w:r>
    </w:p>
    <w:p w14:paraId="399A66A0" w14:textId="359A4498" w:rsidR="00956D83" w:rsidRPr="0050417F" w:rsidRDefault="00956D83" w:rsidP="00956D83">
      <w:pPr>
        <w:rPr>
          <w:lang w:eastAsia="nb-NO"/>
        </w:rPr>
      </w:pPr>
    </w:p>
    <w:p w14:paraId="7A464F36" w14:textId="7659BC35" w:rsidR="00956D83" w:rsidRPr="0050417F" w:rsidRDefault="00956D83" w:rsidP="00956D83">
      <w:pPr>
        <w:rPr>
          <w:lang w:eastAsia="nb-NO"/>
        </w:rPr>
      </w:pPr>
    </w:p>
    <w:p w14:paraId="47F8C768" w14:textId="77777777" w:rsidR="00956D83" w:rsidRPr="0050417F" w:rsidRDefault="00956D83">
      <w:pPr>
        <w:spacing w:after="120" w:line="264" w:lineRule="auto"/>
        <w:rPr>
          <w:lang w:eastAsia="nb-NO"/>
        </w:rPr>
      </w:pPr>
      <w:r w:rsidRPr="0050417F">
        <w:rPr>
          <w:lang w:eastAsia="nb-NO"/>
        </w:rPr>
        <w:br w:type="page"/>
      </w:r>
    </w:p>
    <w:p w14:paraId="3429BED0" w14:textId="77777777" w:rsidR="00956D83" w:rsidRPr="0050417F" w:rsidRDefault="00956D83" w:rsidP="00956D83">
      <w:pPr>
        <w:rPr>
          <w:lang w:eastAsia="nb-NO"/>
        </w:rPr>
        <w:sectPr w:rsidR="00956D83" w:rsidRPr="0050417F" w:rsidSect="00A42729">
          <w:headerReference w:type="default" r:id="rId11"/>
          <w:footerReference w:type="default" r:id="rId12"/>
          <w:headerReference w:type="first" r:id="rId13"/>
          <w:footerReference w:type="first" r:id="rId14"/>
          <w:pgSz w:w="11906" w:h="16838"/>
          <w:pgMar w:top="1928" w:right="1418" w:bottom="1418" w:left="1418" w:header="709" w:footer="709" w:gutter="0"/>
          <w:cols w:space="708"/>
          <w:titlePg/>
          <w:docGrid w:linePitch="360"/>
        </w:sectPr>
      </w:pPr>
    </w:p>
    <w:p w14:paraId="6B96252D" w14:textId="3F2CC19D" w:rsidR="00956D83" w:rsidRDefault="00956D83" w:rsidP="32DDE44C">
      <w:pPr>
        <w:pStyle w:val="Overskrift2"/>
        <w:rPr>
          <w:rFonts w:ascii="Open Sans" w:hAnsi="Open Sans" w:cs="Open Sans"/>
        </w:rPr>
      </w:pPr>
      <w:bookmarkStart w:id="4" w:name="_Toc220057493"/>
      <w:r w:rsidRPr="32DDE44C">
        <w:rPr>
          <w:rFonts w:ascii="Open Sans" w:hAnsi="Open Sans" w:cs="Open Sans"/>
          <w:b/>
          <w:bCs/>
        </w:rPr>
        <w:lastRenderedPageBreak/>
        <w:t>Krav</w:t>
      </w:r>
      <w:bookmarkEnd w:id="4"/>
      <w:r w:rsidR="00402F8B">
        <w:rPr>
          <w:rFonts w:ascii="Open Sans" w:hAnsi="Open Sans" w:cs="Open Sans"/>
          <w:b/>
          <w:bCs/>
        </w:rPr>
        <w:t xml:space="preserve"> til helhetlig løsning</w:t>
      </w:r>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7C070B" w:rsidRPr="0050417F" w14:paraId="5046B7AD" w14:textId="77777777" w:rsidTr="7E9356D6">
        <w:tc>
          <w:tcPr>
            <w:tcW w:w="562" w:type="dxa"/>
            <w:shd w:val="clear" w:color="auto" w:fill="D9D9D9" w:themeFill="background2" w:themeFillShade="D9"/>
          </w:tcPr>
          <w:p w14:paraId="60E9C7F9" w14:textId="77777777" w:rsidR="007C070B" w:rsidRPr="0050417F" w:rsidRDefault="007C070B">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03A9955F" w14:textId="77777777" w:rsidR="007C070B" w:rsidRPr="0050417F" w:rsidRDefault="007C070B">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1BD3FEEF" w14:textId="77777777" w:rsidR="007C070B" w:rsidRPr="0050417F" w:rsidRDefault="007C070B">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2EE7CAC0" w14:textId="77777777" w:rsidR="007C070B" w:rsidRPr="0050417F" w:rsidRDefault="007C070B">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0D59FCDF" w14:textId="77777777" w:rsidR="007C070B" w:rsidRPr="0050417F" w:rsidRDefault="007C070B">
            <w:pPr>
              <w:jc w:val="center"/>
              <w:rPr>
                <w:sz w:val="18"/>
                <w:szCs w:val="18"/>
                <w:lang w:eastAsia="nb-NO"/>
              </w:rPr>
            </w:pPr>
            <w:r w:rsidRPr="0050417F">
              <w:rPr>
                <w:sz w:val="18"/>
                <w:szCs w:val="18"/>
                <w:lang w:eastAsia="nb-NO"/>
              </w:rPr>
              <w:t>Leverandørens besvarelse:</w:t>
            </w:r>
          </w:p>
        </w:tc>
      </w:tr>
      <w:tr w:rsidR="007C070B" w:rsidRPr="0050417F" w14:paraId="0F38251C" w14:textId="77777777" w:rsidTr="7E9356D6">
        <w:tc>
          <w:tcPr>
            <w:tcW w:w="562" w:type="dxa"/>
            <w:shd w:val="clear" w:color="auto" w:fill="D9D9D9" w:themeFill="background2" w:themeFillShade="D9"/>
          </w:tcPr>
          <w:p w14:paraId="44013852" w14:textId="0944551F" w:rsidR="007C070B" w:rsidRPr="0050417F" w:rsidRDefault="005379C9" w:rsidP="005379C9">
            <w:pPr>
              <w:jc w:val="center"/>
              <w:rPr>
                <w:sz w:val="18"/>
                <w:szCs w:val="18"/>
                <w:lang w:eastAsia="nb-NO"/>
              </w:rPr>
            </w:pPr>
            <w:r>
              <w:rPr>
                <w:sz w:val="18"/>
                <w:szCs w:val="18"/>
                <w:lang w:eastAsia="nb-NO"/>
              </w:rPr>
              <w:t>1</w:t>
            </w:r>
          </w:p>
        </w:tc>
        <w:tc>
          <w:tcPr>
            <w:tcW w:w="5387" w:type="dxa"/>
            <w:shd w:val="clear" w:color="auto" w:fill="F2F2F2" w:themeFill="background2" w:themeFillShade="F2"/>
          </w:tcPr>
          <w:p w14:paraId="595DCA39" w14:textId="20B6DA8F" w:rsidR="00CC7FAF" w:rsidRPr="00CC7FAF" w:rsidRDefault="00CC7FAF" w:rsidP="00CC7FAF">
            <w:pPr>
              <w:rPr>
                <w:color w:val="000000"/>
                <w:sz w:val="18"/>
                <w:szCs w:val="18"/>
              </w:rPr>
            </w:pPr>
            <w:r w:rsidRPr="00CC7FAF">
              <w:rPr>
                <w:color w:val="000000"/>
                <w:sz w:val="18"/>
                <w:szCs w:val="18"/>
              </w:rPr>
              <w:t xml:space="preserve">Leverandøren </w:t>
            </w:r>
            <w:r w:rsidR="005736E5">
              <w:rPr>
                <w:color w:val="000000"/>
                <w:sz w:val="18"/>
                <w:szCs w:val="18"/>
              </w:rPr>
              <w:t>bør</w:t>
            </w:r>
            <w:r w:rsidRPr="00CC7FAF">
              <w:rPr>
                <w:color w:val="000000"/>
                <w:sz w:val="18"/>
                <w:szCs w:val="18"/>
              </w:rPr>
              <w:t xml:space="preserve"> levere en komplett</w:t>
            </w:r>
            <w:r w:rsidR="0007727C">
              <w:rPr>
                <w:color w:val="000000"/>
                <w:sz w:val="18"/>
                <w:szCs w:val="18"/>
              </w:rPr>
              <w:t>, innholdsrik</w:t>
            </w:r>
            <w:r w:rsidRPr="00CC7FAF">
              <w:rPr>
                <w:color w:val="000000"/>
                <w:sz w:val="18"/>
                <w:szCs w:val="18"/>
              </w:rPr>
              <w:t xml:space="preserve"> </w:t>
            </w:r>
            <w:r w:rsidR="005736E5">
              <w:rPr>
                <w:color w:val="000000"/>
                <w:sz w:val="18"/>
                <w:szCs w:val="18"/>
              </w:rPr>
              <w:t>og helhetlig</w:t>
            </w:r>
            <w:r w:rsidRPr="00CC7FAF">
              <w:rPr>
                <w:color w:val="000000"/>
                <w:sz w:val="18"/>
                <w:szCs w:val="18"/>
              </w:rPr>
              <w:t xml:space="preserve"> tjeneste levert som </w:t>
            </w:r>
            <w:r w:rsidR="00C575B4">
              <w:rPr>
                <w:color w:val="000000"/>
                <w:sz w:val="18"/>
                <w:szCs w:val="18"/>
              </w:rPr>
              <w:t>«</w:t>
            </w:r>
            <w:r w:rsidRPr="00CC7FAF">
              <w:rPr>
                <w:color w:val="000000"/>
                <w:sz w:val="18"/>
                <w:szCs w:val="18"/>
              </w:rPr>
              <w:t>Print as a Service</w:t>
            </w:r>
            <w:r w:rsidR="00C575B4">
              <w:rPr>
                <w:color w:val="000000"/>
                <w:sz w:val="18"/>
                <w:szCs w:val="18"/>
              </w:rPr>
              <w:t>»</w:t>
            </w:r>
            <w:r w:rsidR="00080BC6">
              <w:rPr>
                <w:color w:val="000000"/>
                <w:sz w:val="18"/>
                <w:szCs w:val="18"/>
              </w:rPr>
              <w:t>,</w:t>
            </w:r>
            <w:r w:rsidRPr="00CC7FAF">
              <w:rPr>
                <w:color w:val="000000"/>
                <w:sz w:val="18"/>
                <w:szCs w:val="18"/>
              </w:rPr>
              <w:t xml:space="preserve"> som inkluderer </w:t>
            </w:r>
            <w:r w:rsidR="00A74BD9">
              <w:rPr>
                <w:color w:val="000000"/>
                <w:sz w:val="18"/>
                <w:szCs w:val="18"/>
              </w:rPr>
              <w:t xml:space="preserve">leie, </w:t>
            </w:r>
            <w:r w:rsidRPr="00CC7FAF">
              <w:rPr>
                <w:color w:val="000000"/>
                <w:sz w:val="18"/>
                <w:szCs w:val="18"/>
              </w:rPr>
              <w:t xml:space="preserve">drift, service og forvaltning av maskinparken. </w:t>
            </w:r>
          </w:p>
          <w:p w14:paraId="7E23D1EF" w14:textId="40EE7C95" w:rsidR="00CC7FAF" w:rsidRPr="00CC7FAF" w:rsidRDefault="00CC7FAF" w:rsidP="00CC7FAF">
            <w:pPr>
              <w:rPr>
                <w:color w:val="000000"/>
                <w:sz w:val="18"/>
                <w:szCs w:val="18"/>
              </w:rPr>
            </w:pPr>
            <w:r w:rsidRPr="00CC7FAF">
              <w:rPr>
                <w:color w:val="000000"/>
                <w:sz w:val="18"/>
                <w:szCs w:val="18"/>
              </w:rPr>
              <w:t xml:space="preserve">Tjenesten </w:t>
            </w:r>
            <w:r w:rsidR="00414338">
              <w:rPr>
                <w:color w:val="000000"/>
                <w:sz w:val="18"/>
                <w:szCs w:val="18"/>
              </w:rPr>
              <w:t>bør</w:t>
            </w:r>
            <w:r w:rsidRPr="00CC7FAF">
              <w:rPr>
                <w:color w:val="000000"/>
                <w:sz w:val="18"/>
                <w:szCs w:val="18"/>
              </w:rPr>
              <w:t xml:space="preserve"> omfatte alle nødvendige aktiviteter for å sikre en stabil, sikker og effektiv bruk av tjenesten, herunder løpende </w:t>
            </w:r>
            <w:r w:rsidR="00F043FA">
              <w:rPr>
                <w:color w:val="000000"/>
                <w:sz w:val="18"/>
                <w:szCs w:val="18"/>
              </w:rPr>
              <w:t>oppfølging</w:t>
            </w:r>
            <w:r w:rsidR="008B27A4">
              <w:rPr>
                <w:color w:val="000000"/>
                <w:sz w:val="18"/>
                <w:szCs w:val="18"/>
              </w:rPr>
              <w:t xml:space="preserve"> og</w:t>
            </w:r>
            <w:r w:rsidRPr="00CC7FAF">
              <w:rPr>
                <w:color w:val="000000"/>
                <w:sz w:val="18"/>
                <w:szCs w:val="18"/>
              </w:rPr>
              <w:t xml:space="preserve"> overvåking, feilhåndtering, vedlikehold,</w:t>
            </w:r>
            <w:r w:rsidR="0007727C">
              <w:rPr>
                <w:color w:val="000000"/>
                <w:sz w:val="18"/>
                <w:szCs w:val="18"/>
              </w:rPr>
              <w:t xml:space="preserve"> reparasjon,</w:t>
            </w:r>
            <w:r w:rsidRPr="00CC7FAF">
              <w:rPr>
                <w:color w:val="000000"/>
                <w:sz w:val="18"/>
                <w:szCs w:val="18"/>
              </w:rPr>
              <w:t xml:space="preserve"> forsyning av forbruksmateriell</w:t>
            </w:r>
            <w:r w:rsidR="00791FD3">
              <w:rPr>
                <w:color w:val="000000"/>
                <w:sz w:val="18"/>
                <w:szCs w:val="18"/>
              </w:rPr>
              <w:t xml:space="preserve"> (</w:t>
            </w:r>
            <w:r w:rsidR="00952B1A">
              <w:rPr>
                <w:color w:val="000000"/>
                <w:sz w:val="18"/>
                <w:szCs w:val="18"/>
              </w:rPr>
              <w:t>automatisk)</w:t>
            </w:r>
            <w:r w:rsidR="000005CE" w:rsidRPr="00CC7FAF">
              <w:rPr>
                <w:color w:val="000000"/>
                <w:sz w:val="18"/>
                <w:szCs w:val="18"/>
              </w:rPr>
              <w:t>,</w:t>
            </w:r>
            <w:r w:rsidRPr="00CC7FAF">
              <w:rPr>
                <w:color w:val="000000"/>
                <w:sz w:val="18"/>
                <w:szCs w:val="18"/>
              </w:rPr>
              <w:t xml:space="preserve"> </w:t>
            </w:r>
            <w:r w:rsidR="00BB4828">
              <w:rPr>
                <w:color w:val="000000"/>
                <w:sz w:val="18"/>
                <w:szCs w:val="18"/>
              </w:rPr>
              <w:t>samt n</w:t>
            </w:r>
            <w:r w:rsidR="00DA4E21">
              <w:rPr>
                <w:color w:val="000000"/>
                <w:sz w:val="18"/>
                <w:szCs w:val="18"/>
              </w:rPr>
              <w:t>ø</w:t>
            </w:r>
            <w:r w:rsidR="006B684B">
              <w:rPr>
                <w:color w:val="000000"/>
                <w:sz w:val="18"/>
                <w:szCs w:val="18"/>
              </w:rPr>
              <w:t xml:space="preserve">dvendig </w:t>
            </w:r>
            <w:r w:rsidRPr="00CC7FAF">
              <w:rPr>
                <w:color w:val="000000"/>
                <w:sz w:val="18"/>
                <w:szCs w:val="18"/>
              </w:rPr>
              <w:t>programvare, lisenser, integrasjoner og øvrig</w:t>
            </w:r>
            <w:r w:rsidR="00E97BF8">
              <w:rPr>
                <w:color w:val="000000"/>
                <w:sz w:val="18"/>
                <w:szCs w:val="18"/>
              </w:rPr>
              <w:t>e ytelser</w:t>
            </w:r>
            <w:r w:rsidRPr="00CC7FAF">
              <w:rPr>
                <w:color w:val="000000"/>
                <w:sz w:val="18"/>
                <w:szCs w:val="18"/>
              </w:rPr>
              <w:t xml:space="preserve"> som er nødvendig for å kunne levere en</w:t>
            </w:r>
            <w:r w:rsidR="005B3CF8">
              <w:rPr>
                <w:color w:val="000000"/>
                <w:sz w:val="18"/>
                <w:szCs w:val="18"/>
              </w:rPr>
              <w:t xml:space="preserve"> </w:t>
            </w:r>
            <w:proofErr w:type="gramStart"/>
            <w:r w:rsidR="005B3CF8">
              <w:rPr>
                <w:color w:val="000000"/>
                <w:sz w:val="18"/>
                <w:szCs w:val="18"/>
              </w:rPr>
              <w:t>optimal</w:t>
            </w:r>
            <w:proofErr w:type="gramEnd"/>
            <w:r w:rsidRPr="00CC7FAF">
              <w:rPr>
                <w:color w:val="000000"/>
                <w:sz w:val="18"/>
                <w:szCs w:val="18"/>
              </w:rPr>
              <w:t xml:space="preserve"> helhetlig løsning</w:t>
            </w:r>
            <w:r w:rsidR="005B3CF8">
              <w:rPr>
                <w:color w:val="000000"/>
                <w:sz w:val="18"/>
                <w:szCs w:val="18"/>
              </w:rPr>
              <w:t xml:space="preserve"> tilpasset Kundens behov</w:t>
            </w:r>
            <w:r w:rsidRPr="00CC7FAF">
              <w:rPr>
                <w:color w:val="000000"/>
                <w:sz w:val="18"/>
                <w:szCs w:val="18"/>
              </w:rPr>
              <w:t xml:space="preserve">. </w:t>
            </w:r>
          </w:p>
          <w:p w14:paraId="3F39A6E0" w14:textId="1648917B" w:rsidR="00CC7FAF" w:rsidRPr="00CC7FAF" w:rsidRDefault="00CC7FAF" w:rsidP="00CC7FAF">
            <w:pPr>
              <w:rPr>
                <w:color w:val="000000"/>
                <w:sz w:val="18"/>
                <w:szCs w:val="18"/>
              </w:rPr>
            </w:pPr>
            <w:r w:rsidRPr="00CC7FAF">
              <w:rPr>
                <w:color w:val="000000"/>
                <w:sz w:val="18"/>
                <w:szCs w:val="18"/>
              </w:rPr>
              <w:t xml:space="preserve">Leverandøren </w:t>
            </w:r>
            <w:r w:rsidR="002779ED">
              <w:rPr>
                <w:color w:val="000000"/>
                <w:sz w:val="18"/>
                <w:szCs w:val="18"/>
              </w:rPr>
              <w:t>bør</w:t>
            </w:r>
            <w:r w:rsidRPr="00CC7FAF">
              <w:rPr>
                <w:color w:val="000000"/>
                <w:sz w:val="18"/>
                <w:szCs w:val="18"/>
              </w:rPr>
              <w:t xml:space="preserve"> ha ansvaret for at løsningen fungerer etter hensikten, og for å avdekke og håndtere feil uavhengig av hva de skyldes. </w:t>
            </w:r>
          </w:p>
          <w:p w14:paraId="0B7F1CC3" w14:textId="591E8041" w:rsidR="007C070B" w:rsidRDefault="00A05D05" w:rsidP="007C070B">
            <w:pPr>
              <w:rPr>
                <w:i/>
                <w:color w:val="0070C0"/>
                <w:sz w:val="18"/>
                <w:szCs w:val="18"/>
              </w:rPr>
            </w:pPr>
            <w:r w:rsidRPr="00A05D05">
              <w:rPr>
                <w:i/>
                <w:color w:val="0070C0"/>
                <w:sz w:val="18"/>
                <w:szCs w:val="18"/>
              </w:rPr>
              <w:t xml:space="preserve">Leverandøren skal bekrefte (Ja/Nei) at kravet er oppfylt og </w:t>
            </w:r>
            <w:r w:rsidR="00B157F7">
              <w:rPr>
                <w:i/>
                <w:color w:val="0070C0"/>
                <w:sz w:val="18"/>
                <w:szCs w:val="18"/>
              </w:rPr>
              <w:t xml:space="preserve">kort </w:t>
            </w:r>
            <w:r w:rsidRPr="00A05D05">
              <w:rPr>
                <w:i/>
                <w:color w:val="0070C0"/>
                <w:sz w:val="18"/>
                <w:szCs w:val="18"/>
              </w:rPr>
              <w:t>beskrive:</w:t>
            </w:r>
          </w:p>
          <w:p w14:paraId="66AE3FE9" w14:textId="77777777" w:rsidR="00A05D05" w:rsidRDefault="00C077B1" w:rsidP="00A05D05">
            <w:pPr>
              <w:pStyle w:val="Listeavsnitt"/>
              <w:numPr>
                <w:ilvl w:val="0"/>
                <w:numId w:val="5"/>
              </w:numPr>
              <w:rPr>
                <w:rFonts w:eastAsiaTheme="minorHAnsi"/>
                <w:i/>
                <w:color w:val="0070C0"/>
                <w:kern w:val="0"/>
                <w:sz w:val="18"/>
                <w:szCs w:val="18"/>
                <w:lang w:eastAsia="en-US"/>
              </w:rPr>
            </w:pPr>
            <w:r w:rsidRPr="00C077B1">
              <w:rPr>
                <w:rFonts w:eastAsiaTheme="minorHAnsi"/>
                <w:i/>
                <w:color w:val="0070C0"/>
                <w:kern w:val="0"/>
                <w:sz w:val="18"/>
                <w:szCs w:val="18"/>
                <w:lang w:eastAsia="en-US"/>
              </w:rPr>
              <w:t>Hv</w:t>
            </w:r>
            <w:r>
              <w:rPr>
                <w:rFonts w:eastAsiaTheme="minorHAnsi"/>
                <w:i/>
                <w:color w:val="0070C0"/>
                <w:kern w:val="0"/>
                <w:sz w:val="18"/>
                <w:szCs w:val="18"/>
                <w:lang w:eastAsia="en-US"/>
              </w:rPr>
              <w:t xml:space="preserve">ordan </w:t>
            </w:r>
            <w:r w:rsidR="00926007">
              <w:rPr>
                <w:rFonts w:eastAsiaTheme="minorHAnsi"/>
                <w:i/>
                <w:color w:val="0070C0"/>
                <w:kern w:val="0"/>
                <w:sz w:val="18"/>
                <w:szCs w:val="18"/>
                <w:lang w:eastAsia="en-US"/>
              </w:rPr>
              <w:t xml:space="preserve">tjenesten er organisert, </w:t>
            </w:r>
            <w:r w:rsidR="00CA1057">
              <w:rPr>
                <w:rFonts w:eastAsiaTheme="minorHAnsi"/>
                <w:i/>
                <w:color w:val="0070C0"/>
                <w:kern w:val="0"/>
                <w:sz w:val="18"/>
                <w:szCs w:val="18"/>
                <w:lang w:eastAsia="en-US"/>
              </w:rPr>
              <w:t>inkludert hvordan drift, service og vedlikehold</w:t>
            </w:r>
            <w:r w:rsidR="00F36240">
              <w:rPr>
                <w:rFonts w:eastAsiaTheme="minorHAnsi"/>
                <w:i/>
                <w:color w:val="0070C0"/>
                <w:kern w:val="0"/>
                <w:sz w:val="18"/>
                <w:szCs w:val="18"/>
                <w:lang w:eastAsia="en-US"/>
              </w:rPr>
              <w:t xml:space="preserve"> ivaretas</w:t>
            </w:r>
          </w:p>
          <w:p w14:paraId="202C535A" w14:textId="4DA89707" w:rsidR="0009714F" w:rsidRPr="0009714F" w:rsidRDefault="0009714F" w:rsidP="00A05D05">
            <w:pPr>
              <w:pStyle w:val="Listeavsnitt"/>
              <w:numPr>
                <w:ilvl w:val="0"/>
                <w:numId w:val="5"/>
              </w:numPr>
              <w:rPr>
                <w:rFonts w:eastAsiaTheme="minorHAnsi"/>
                <w:i/>
                <w:color w:val="0070C0"/>
                <w:kern w:val="0"/>
                <w:sz w:val="18"/>
                <w:szCs w:val="18"/>
                <w:lang w:eastAsia="en-US"/>
              </w:rPr>
            </w:pPr>
            <w:r>
              <w:rPr>
                <w:rFonts w:eastAsiaTheme="minorHAnsi"/>
                <w:i/>
                <w:color w:val="0070C0"/>
                <w:kern w:val="0"/>
                <w:sz w:val="18"/>
                <w:szCs w:val="18"/>
                <w:lang w:eastAsia="en-US"/>
              </w:rPr>
              <w:t>Hvordan</w:t>
            </w:r>
            <w:r w:rsidR="00665B37">
              <w:rPr>
                <w:rFonts w:eastAsiaTheme="minorHAnsi"/>
                <w:i/>
                <w:color w:val="0070C0"/>
                <w:kern w:val="0"/>
                <w:sz w:val="18"/>
                <w:szCs w:val="18"/>
                <w:lang w:eastAsia="en-US"/>
              </w:rPr>
              <w:t xml:space="preserve"> </w:t>
            </w:r>
            <w:r w:rsidR="0031194F">
              <w:rPr>
                <w:rFonts w:eastAsiaTheme="minorHAnsi"/>
                <w:i/>
                <w:color w:val="0070C0"/>
                <w:kern w:val="0"/>
                <w:sz w:val="18"/>
                <w:szCs w:val="18"/>
                <w:lang w:eastAsia="en-US"/>
              </w:rPr>
              <w:t>tjenesten</w:t>
            </w:r>
            <w:r w:rsidR="00D009F8">
              <w:rPr>
                <w:rFonts w:eastAsiaTheme="minorHAnsi"/>
                <w:i/>
                <w:color w:val="0070C0"/>
                <w:kern w:val="0"/>
                <w:sz w:val="18"/>
                <w:szCs w:val="18"/>
                <w:lang w:eastAsia="en-US"/>
              </w:rPr>
              <w:t xml:space="preserve"> følges opp, herunder </w:t>
            </w:r>
            <w:r w:rsidR="00316A0D">
              <w:rPr>
                <w:rFonts w:eastAsiaTheme="minorHAnsi"/>
                <w:i/>
                <w:color w:val="0070C0"/>
                <w:kern w:val="0"/>
                <w:sz w:val="18"/>
                <w:szCs w:val="18"/>
                <w:lang w:eastAsia="en-US"/>
              </w:rPr>
              <w:t xml:space="preserve">overvåking av maskinpark og </w:t>
            </w:r>
            <w:r w:rsidR="000467DC">
              <w:rPr>
                <w:rFonts w:eastAsiaTheme="minorHAnsi"/>
                <w:i/>
                <w:color w:val="0070C0"/>
                <w:kern w:val="0"/>
                <w:sz w:val="18"/>
                <w:szCs w:val="18"/>
                <w:lang w:eastAsia="en-US"/>
              </w:rPr>
              <w:t>programvare</w:t>
            </w:r>
            <w:r w:rsidR="00316A0D">
              <w:rPr>
                <w:rFonts w:eastAsiaTheme="minorHAnsi"/>
                <w:i/>
                <w:color w:val="0070C0"/>
                <w:kern w:val="0"/>
                <w:sz w:val="18"/>
                <w:szCs w:val="18"/>
                <w:lang w:eastAsia="en-US"/>
              </w:rPr>
              <w:t xml:space="preserve">, </w:t>
            </w:r>
            <w:r w:rsidR="00690C87">
              <w:rPr>
                <w:rFonts w:eastAsiaTheme="minorHAnsi"/>
                <w:i/>
                <w:color w:val="0070C0"/>
                <w:kern w:val="0"/>
                <w:sz w:val="18"/>
                <w:szCs w:val="18"/>
                <w:lang w:eastAsia="en-US"/>
              </w:rPr>
              <w:t>identifisering</w:t>
            </w:r>
            <w:r w:rsidR="00664ED7">
              <w:rPr>
                <w:rFonts w:eastAsiaTheme="minorHAnsi"/>
                <w:i/>
                <w:color w:val="0070C0"/>
                <w:kern w:val="0"/>
                <w:sz w:val="18"/>
                <w:szCs w:val="18"/>
                <w:lang w:eastAsia="en-US"/>
              </w:rPr>
              <w:t xml:space="preserve"> av avvik og hånd</w:t>
            </w:r>
            <w:r w:rsidR="001D3405">
              <w:rPr>
                <w:rFonts w:eastAsiaTheme="minorHAnsi"/>
                <w:i/>
                <w:color w:val="0070C0"/>
                <w:kern w:val="0"/>
                <w:sz w:val="18"/>
                <w:szCs w:val="18"/>
                <w:lang w:eastAsia="en-US"/>
              </w:rPr>
              <w:t xml:space="preserve">tering av </w:t>
            </w:r>
            <w:r w:rsidR="003945B9">
              <w:rPr>
                <w:rFonts w:eastAsiaTheme="minorHAnsi"/>
                <w:i/>
                <w:color w:val="0070C0"/>
                <w:kern w:val="0"/>
                <w:sz w:val="18"/>
                <w:szCs w:val="18"/>
                <w:lang w:eastAsia="en-US"/>
              </w:rPr>
              <w:t>feil</w:t>
            </w:r>
          </w:p>
          <w:p w14:paraId="6090F656" w14:textId="799E6148" w:rsidR="0031194F" w:rsidRPr="0009714F" w:rsidRDefault="00787D33" w:rsidP="00A05D05">
            <w:pPr>
              <w:pStyle w:val="Listeavsnitt"/>
              <w:numPr>
                <w:ilvl w:val="0"/>
                <w:numId w:val="5"/>
              </w:numPr>
              <w:rPr>
                <w:rFonts w:eastAsiaTheme="minorHAnsi"/>
                <w:i/>
                <w:color w:val="0070C0"/>
                <w:kern w:val="0"/>
                <w:sz w:val="18"/>
                <w:szCs w:val="18"/>
                <w:lang w:eastAsia="en-US"/>
              </w:rPr>
            </w:pPr>
            <w:r>
              <w:rPr>
                <w:rFonts w:eastAsiaTheme="minorHAnsi"/>
                <w:i/>
                <w:color w:val="0070C0"/>
                <w:kern w:val="0"/>
                <w:sz w:val="18"/>
                <w:szCs w:val="18"/>
                <w:lang w:eastAsia="en-US"/>
              </w:rPr>
              <w:t xml:space="preserve">Hvordan </w:t>
            </w:r>
            <w:r w:rsidR="00234009">
              <w:rPr>
                <w:rFonts w:eastAsiaTheme="minorHAnsi"/>
                <w:i/>
                <w:color w:val="0070C0"/>
                <w:kern w:val="0"/>
                <w:sz w:val="18"/>
                <w:szCs w:val="18"/>
                <w:lang w:eastAsia="en-US"/>
              </w:rPr>
              <w:t xml:space="preserve">forbruksmateriell </w:t>
            </w:r>
            <w:r w:rsidR="00882ABA">
              <w:rPr>
                <w:rFonts w:eastAsiaTheme="minorHAnsi"/>
                <w:i/>
                <w:color w:val="0070C0"/>
                <w:kern w:val="0"/>
                <w:sz w:val="18"/>
                <w:szCs w:val="18"/>
                <w:lang w:eastAsia="en-US"/>
              </w:rPr>
              <w:t>er en integrert del av tjenesten</w:t>
            </w:r>
          </w:p>
          <w:p w14:paraId="6D51DAB0" w14:textId="3886582A" w:rsidR="007C070B" w:rsidRPr="00D51B18" w:rsidRDefault="00EF4F7A" w:rsidP="00D51B18">
            <w:pPr>
              <w:pStyle w:val="Listeavsnitt"/>
              <w:numPr>
                <w:ilvl w:val="0"/>
                <w:numId w:val="5"/>
              </w:numPr>
              <w:spacing w:after="240"/>
              <w:rPr>
                <w:rFonts w:eastAsiaTheme="minorHAnsi"/>
                <w:i/>
                <w:color w:val="0070C0"/>
                <w:kern w:val="0"/>
                <w:sz w:val="18"/>
                <w:szCs w:val="18"/>
                <w:lang w:eastAsia="en-US"/>
              </w:rPr>
            </w:pPr>
            <w:r>
              <w:rPr>
                <w:rFonts w:eastAsiaTheme="minorHAnsi"/>
                <w:i/>
                <w:color w:val="0070C0"/>
                <w:kern w:val="0"/>
                <w:sz w:val="18"/>
                <w:szCs w:val="18"/>
                <w:lang w:eastAsia="en-US"/>
              </w:rPr>
              <w:t xml:space="preserve">Hvordan den helhetlige tjenesten samlet sett bidrar til en stabil og velfungerende </w:t>
            </w:r>
            <w:r w:rsidR="000D3C22">
              <w:rPr>
                <w:rFonts w:eastAsiaTheme="minorHAnsi"/>
                <w:i/>
                <w:color w:val="0070C0"/>
                <w:kern w:val="0"/>
                <w:sz w:val="18"/>
                <w:szCs w:val="18"/>
                <w:lang w:eastAsia="en-US"/>
              </w:rPr>
              <w:t>løsning</w:t>
            </w:r>
          </w:p>
        </w:tc>
        <w:tc>
          <w:tcPr>
            <w:tcW w:w="709" w:type="dxa"/>
            <w:shd w:val="clear" w:color="auto" w:fill="F2F2F2" w:themeFill="background2" w:themeFillShade="F2"/>
          </w:tcPr>
          <w:p w14:paraId="783F9642" w14:textId="76807F38" w:rsidR="007C070B" w:rsidRPr="0050417F" w:rsidRDefault="00E55D85">
            <w:pPr>
              <w:jc w:val="center"/>
              <w:rPr>
                <w:sz w:val="18"/>
                <w:szCs w:val="18"/>
                <w:lang w:eastAsia="nb-NO"/>
              </w:rPr>
            </w:pPr>
            <w:r>
              <w:rPr>
                <w:sz w:val="18"/>
                <w:szCs w:val="18"/>
                <w:lang w:eastAsia="nb-NO"/>
              </w:rPr>
              <w:t>B</w:t>
            </w:r>
          </w:p>
        </w:tc>
        <w:tc>
          <w:tcPr>
            <w:tcW w:w="2126" w:type="dxa"/>
          </w:tcPr>
          <w:p w14:paraId="3A7459CA" w14:textId="77777777" w:rsidR="007C070B" w:rsidRPr="0050417F" w:rsidRDefault="007C070B">
            <w:pPr>
              <w:jc w:val="center"/>
              <w:rPr>
                <w:sz w:val="18"/>
                <w:szCs w:val="18"/>
                <w:lang w:eastAsia="nb-NO"/>
              </w:rPr>
            </w:pPr>
          </w:p>
        </w:tc>
        <w:tc>
          <w:tcPr>
            <w:tcW w:w="5245" w:type="dxa"/>
          </w:tcPr>
          <w:p w14:paraId="1CA55EF2" w14:textId="54663201" w:rsidR="007C070B" w:rsidRPr="0050417F" w:rsidRDefault="007C070B">
            <w:pPr>
              <w:jc w:val="center"/>
              <w:rPr>
                <w:sz w:val="18"/>
                <w:szCs w:val="18"/>
                <w:lang w:eastAsia="nb-NO"/>
              </w:rPr>
            </w:pPr>
          </w:p>
        </w:tc>
      </w:tr>
    </w:tbl>
    <w:p w14:paraId="0204FB5E" w14:textId="77777777" w:rsidR="007C070B" w:rsidRDefault="007C070B" w:rsidP="00F24890">
      <w:pPr>
        <w:rPr>
          <w:lang w:eastAsia="nb-NO"/>
        </w:rPr>
      </w:pPr>
    </w:p>
    <w:p w14:paraId="00C5DB42" w14:textId="574E06AA" w:rsidR="007B6DB9" w:rsidRPr="00305E66" w:rsidRDefault="007B6DB9" w:rsidP="007B6DB9">
      <w:pPr>
        <w:pStyle w:val="Overskrift2"/>
        <w:rPr>
          <w:rFonts w:ascii="Open Sans" w:hAnsi="Open Sans" w:cs="Open Sans"/>
          <w:b/>
          <w:bCs/>
        </w:rPr>
      </w:pPr>
      <w:bookmarkStart w:id="5" w:name="_Toc220057494"/>
      <w:r w:rsidRPr="00305E66">
        <w:rPr>
          <w:rFonts w:ascii="Open Sans" w:hAnsi="Open Sans" w:cs="Open Sans"/>
          <w:b/>
          <w:bCs/>
        </w:rPr>
        <w:lastRenderedPageBreak/>
        <w:t>Krav til bestilling og levering</w:t>
      </w:r>
      <w:r w:rsidR="004C326F">
        <w:rPr>
          <w:rFonts w:ascii="Open Sans" w:hAnsi="Open Sans" w:cs="Open Sans"/>
          <w:b/>
          <w:bCs/>
        </w:rPr>
        <w:t xml:space="preserve"> av maskiner</w:t>
      </w:r>
      <w:bookmarkEnd w:id="5"/>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7B6DB9" w:rsidRPr="0050417F" w14:paraId="79E5997A" w14:textId="77777777">
        <w:tc>
          <w:tcPr>
            <w:tcW w:w="562" w:type="dxa"/>
            <w:shd w:val="clear" w:color="auto" w:fill="D9D9D9" w:themeFill="background2" w:themeFillShade="D9"/>
          </w:tcPr>
          <w:p w14:paraId="41791A64" w14:textId="77777777" w:rsidR="007B6DB9" w:rsidRPr="0050417F" w:rsidRDefault="007B6DB9">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5DF636A2" w14:textId="77777777" w:rsidR="007B6DB9" w:rsidRPr="0050417F" w:rsidRDefault="007B6DB9">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499AD505" w14:textId="77777777" w:rsidR="007B6DB9" w:rsidRPr="0050417F" w:rsidRDefault="007B6DB9">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53EAF76F" w14:textId="77777777" w:rsidR="007B6DB9" w:rsidRPr="0050417F" w:rsidRDefault="007B6DB9">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78233643" w14:textId="77777777" w:rsidR="007B6DB9" w:rsidRPr="0050417F" w:rsidRDefault="007B6DB9">
            <w:pPr>
              <w:jc w:val="center"/>
              <w:rPr>
                <w:sz w:val="18"/>
                <w:szCs w:val="18"/>
                <w:lang w:eastAsia="nb-NO"/>
              </w:rPr>
            </w:pPr>
            <w:r w:rsidRPr="0050417F">
              <w:rPr>
                <w:sz w:val="18"/>
                <w:szCs w:val="18"/>
                <w:lang w:eastAsia="nb-NO"/>
              </w:rPr>
              <w:t>Leverandørens besvarelse:</w:t>
            </w:r>
          </w:p>
        </w:tc>
      </w:tr>
      <w:tr w:rsidR="007B6DB9" w:rsidRPr="0050417F" w14:paraId="1A780B0E" w14:textId="77777777" w:rsidTr="09B73C19">
        <w:tc>
          <w:tcPr>
            <w:tcW w:w="562" w:type="dxa"/>
            <w:shd w:val="clear" w:color="auto" w:fill="D9D9D9" w:themeFill="background2" w:themeFillShade="D9"/>
          </w:tcPr>
          <w:p w14:paraId="783DE84F" w14:textId="1D824581" w:rsidR="007B6DB9" w:rsidRPr="0050417F" w:rsidRDefault="005379C9" w:rsidP="005379C9">
            <w:pPr>
              <w:jc w:val="center"/>
              <w:rPr>
                <w:sz w:val="18"/>
                <w:szCs w:val="18"/>
                <w:lang w:eastAsia="nb-NO"/>
              </w:rPr>
            </w:pPr>
            <w:r>
              <w:rPr>
                <w:sz w:val="18"/>
                <w:szCs w:val="18"/>
                <w:lang w:eastAsia="nb-NO"/>
              </w:rPr>
              <w:t>2</w:t>
            </w:r>
          </w:p>
        </w:tc>
        <w:tc>
          <w:tcPr>
            <w:tcW w:w="5387" w:type="dxa"/>
            <w:shd w:val="clear" w:color="auto" w:fill="F2F2F2" w:themeFill="background2" w:themeFillShade="F2"/>
          </w:tcPr>
          <w:p w14:paraId="7A061CCD" w14:textId="67DFB2B7" w:rsidR="007B6DB9" w:rsidRDefault="007B6DB9">
            <w:pPr>
              <w:pStyle w:val="Default"/>
              <w:spacing w:after="160"/>
              <w:rPr>
                <w:rFonts w:ascii="Open Sans" w:hAnsi="Open Sans" w:cs="Open Sans"/>
                <w:sz w:val="18"/>
                <w:szCs w:val="18"/>
              </w:rPr>
            </w:pPr>
            <w:r w:rsidRPr="0050417F">
              <w:rPr>
                <w:rFonts w:ascii="Open Sans" w:hAnsi="Open Sans" w:cs="Open Sans"/>
                <w:sz w:val="18"/>
                <w:szCs w:val="18"/>
              </w:rPr>
              <w:t xml:space="preserve">Levering av maskiner skal skje </w:t>
            </w:r>
            <w:r w:rsidR="00262CF6">
              <w:rPr>
                <w:rFonts w:ascii="Open Sans" w:hAnsi="Open Sans" w:cs="Open Sans"/>
                <w:sz w:val="18"/>
                <w:szCs w:val="18"/>
              </w:rPr>
              <w:t>ikke senere enn</w:t>
            </w:r>
            <w:r w:rsidRPr="0050417F">
              <w:rPr>
                <w:rFonts w:ascii="Open Sans" w:hAnsi="Open Sans" w:cs="Open Sans"/>
                <w:sz w:val="18"/>
                <w:szCs w:val="18"/>
              </w:rPr>
              <w:t xml:space="preserve"> 3 uker etter bestillingstidspunkt</w:t>
            </w:r>
            <w:r w:rsidR="001B31F6">
              <w:rPr>
                <w:rFonts w:ascii="Open Sans" w:hAnsi="Open Sans" w:cs="Open Sans"/>
                <w:sz w:val="18"/>
                <w:szCs w:val="18"/>
              </w:rPr>
              <w:t xml:space="preserve">. </w:t>
            </w:r>
            <w:r w:rsidR="009F6A8E">
              <w:rPr>
                <w:rFonts w:ascii="Open Sans" w:hAnsi="Open Sans" w:cs="Open Sans"/>
                <w:sz w:val="18"/>
                <w:szCs w:val="18"/>
              </w:rPr>
              <w:t>Maskin anses</w:t>
            </w:r>
            <w:r w:rsidR="00DB392D">
              <w:rPr>
                <w:rFonts w:ascii="Open Sans" w:hAnsi="Open Sans" w:cs="Open Sans"/>
                <w:sz w:val="18"/>
                <w:szCs w:val="18"/>
              </w:rPr>
              <w:t xml:space="preserve"> </w:t>
            </w:r>
            <w:r w:rsidR="009F6A8E">
              <w:rPr>
                <w:rFonts w:ascii="Open Sans" w:hAnsi="Open Sans" w:cs="Open Sans"/>
                <w:sz w:val="18"/>
                <w:szCs w:val="18"/>
              </w:rPr>
              <w:t>i</w:t>
            </w:r>
            <w:r w:rsidRPr="0050417F">
              <w:rPr>
                <w:rFonts w:ascii="Open Sans" w:hAnsi="Open Sans" w:cs="Open Sans"/>
                <w:sz w:val="18"/>
                <w:szCs w:val="18"/>
              </w:rPr>
              <w:t>kke</w:t>
            </w:r>
            <w:r w:rsidR="005541A2">
              <w:rPr>
                <w:rFonts w:ascii="Open Sans" w:hAnsi="Open Sans" w:cs="Open Sans"/>
                <w:sz w:val="18"/>
                <w:szCs w:val="18"/>
              </w:rPr>
              <w:t xml:space="preserve"> </w:t>
            </w:r>
            <w:r w:rsidR="002B66EB">
              <w:rPr>
                <w:rFonts w:ascii="Open Sans" w:hAnsi="Open Sans" w:cs="Open Sans"/>
                <w:sz w:val="18"/>
                <w:szCs w:val="18"/>
              </w:rPr>
              <w:t>som</w:t>
            </w:r>
            <w:r w:rsidRPr="0050417F">
              <w:rPr>
                <w:rFonts w:ascii="Open Sans" w:hAnsi="Open Sans" w:cs="Open Sans"/>
                <w:sz w:val="18"/>
                <w:szCs w:val="18"/>
              </w:rPr>
              <w:t xml:space="preserve"> levert før den er klar til bruk for sluttbruker.</w:t>
            </w:r>
          </w:p>
          <w:p w14:paraId="2C55E5E4" w14:textId="76611F1C" w:rsidR="004F0367" w:rsidRPr="0050417F" w:rsidRDefault="004F0367">
            <w:pPr>
              <w:pStyle w:val="Default"/>
              <w:spacing w:after="160"/>
              <w:rPr>
                <w:rFonts w:ascii="Open Sans" w:hAnsi="Open Sans" w:cs="Open Sans"/>
                <w:sz w:val="18"/>
                <w:szCs w:val="18"/>
              </w:rPr>
            </w:pPr>
            <w:r>
              <w:rPr>
                <w:rFonts w:ascii="Open Sans" w:hAnsi="Open Sans" w:cs="Open Sans"/>
                <w:sz w:val="18"/>
                <w:szCs w:val="18"/>
              </w:rPr>
              <w:t xml:space="preserve">Bestilling anses som mottatt når kunden har sendt utfylt bestillingsskjema til leverandørens angitte kontaktpunkt.  </w:t>
            </w:r>
          </w:p>
          <w:p w14:paraId="578BD949" w14:textId="77777777" w:rsidR="007B6DB9" w:rsidRPr="002A3696" w:rsidRDefault="007B6DB9">
            <w:pPr>
              <w:pStyle w:val="Default"/>
              <w:spacing w:after="160"/>
              <w:rPr>
                <w:rFonts w:ascii="Open Sans" w:hAnsi="Open Sans" w:cs="Open Sans"/>
                <w:sz w:val="18"/>
                <w:szCs w:val="18"/>
              </w:rPr>
            </w:pPr>
            <w:r w:rsidRPr="002A3696">
              <w:rPr>
                <w:rFonts w:ascii="Open Sans" w:hAnsi="Open Sans" w:cs="Open Sans"/>
                <w:i/>
                <w:color w:val="0070C0"/>
                <w:sz w:val="18"/>
                <w:szCs w:val="18"/>
              </w:rPr>
              <w:t>Leverandøren skal bekrefte (Ja/Nei) at kravet er oppfylt.</w:t>
            </w:r>
          </w:p>
        </w:tc>
        <w:tc>
          <w:tcPr>
            <w:tcW w:w="709" w:type="dxa"/>
            <w:shd w:val="clear" w:color="auto" w:fill="F2F2F2" w:themeFill="background2" w:themeFillShade="F2"/>
          </w:tcPr>
          <w:p w14:paraId="2B1BA641" w14:textId="77777777" w:rsidR="007B6DB9" w:rsidRPr="0050417F" w:rsidRDefault="007B6DB9">
            <w:pPr>
              <w:jc w:val="center"/>
              <w:rPr>
                <w:sz w:val="18"/>
                <w:szCs w:val="18"/>
                <w:lang w:eastAsia="nb-NO"/>
              </w:rPr>
            </w:pPr>
            <w:r w:rsidRPr="0050417F">
              <w:rPr>
                <w:sz w:val="18"/>
                <w:szCs w:val="18"/>
                <w:lang w:eastAsia="nb-NO"/>
              </w:rPr>
              <w:t>S</w:t>
            </w:r>
          </w:p>
        </w:tc>
        <w:tc>
          <w:tcPr>
            <w:tcW w:w="2126" w:type="dxa"/>
          </w:tcPr>
          <w:p w14:paraId="5EC5D232" w14:textId="77777777" w:rsidR="007B6DB9" w:rsidRPr="0050417F" w:rsidRDefault="007B6DB9">
            <w:pPr>
              <w:jc w:val="center"/>
              <w:rPr>
                <w:sz w:val="18"/>
                <w:szCs w:val="18"/>
                <w:lang w:eastAsia="nb-NO"/>
              </w:rPr>
            </w:pPr>
          </w:p>
        </w:tc>
        <w:tc>
          <w:tcPr>
            <w:tcW w:w="5245" w:type="dxa"/>
            <w:shd w:val="clear" w:color="auto" w:fill="D9D9D9" w:themeFill="background2" w:themeFillShade="D9"/>
          </w:tcPr>
          <w:p w14:paraId="661DA60C" w14:textId="77777777" w:rsidR="007B6DB9" w:rsidRPr="0050417F" w:rsidRDefault="007B6DB9">
            <w:pPr>
              <w:jc w:val="center"/>
              <w:rPr>
                <w:sz w:val="18"/>
                <w:szCs w:val="18"/>
                <w:lang w:eastAsia="nb-NO"/>
              </w:rPr>
            </w:pPr>
          </w:p>
        </w:tc>
      </w:tr>
      <w:tr w:rsidR="007B6DB9" w:rsidRPr="0050417F" w14:paraId="3C4FF823" w14:textId="77777777" w:rsidTr="09B73C19">
        <w:tc>
          <w:tcPr>
            <w:tcW w:w="562" w:type="dxa"/>
            <w:shd w:val="clear" w:color="auto" w:fill="D9D9D9" w:themeFill="background2" w:themeFillShade="D9"/>
          </w:tcPr>
          <w:p w14:paraId="0A4CD2C2" w14:textId="29B12508" w:rsidR="007B6DB9" w:rsidRPr="0050417F" w:rsidRDefault="005379C9" w:rsidP="005379C9">
            <w:pPr>
              <w:jc w:val="center"/>
              <w:rPr>
                <w:sz w:val="18"/>
                <w:szCs w:val="18"/>
                <w:lang w:eastAsia="nb-NO"/>
              </w:rPr>
            </w:pPr>
            <w:r>
              <w:rPr>
                <w:sz w:val="18"/>
                <w:szCs w:val="18"/>
                <w:lang w:eastAsia="nb-NO"/>
              </w:rPr>
              <w:t>3</w:t>
            </w:r>
          </w:p>
        </w:tc>
        <w:tc>
          <w:tcPr>
            <w:tcW w:w="5387" w:type="dxa"/>
            <w:shd w:val="clear" w:color="auto" w:fill="F2F2F2" w:themeFill="background2" w:themeFillShade="F2"/>
          </w:tcPr>
          <w:p w14:paraId="3A058CD7" w14:textId="19C3E1DE" w:rsidR="00721DDA" w:rsidRDefault="00721DDA" w:rsidP="00721DDA">
            <w:pPr>
              <w:pStyle w:val="Default"/>
              <w:spacing w:after="160"/>
              <w:rPr>
                <w:rFonts w:ascii="Open Sans" w:hAnsi="Open Sans" w:cs="Open Sans"/>
                <w:sz w:val="18"/>
                <w:szCs w:val="18"/>
              </w:rPr>
            </w:pPr>
            <w:r w:rsidRPr="00721DDA">
              <w:rPr>
                <w:rFonts w:ascii="Open Sans" w:hAnsi="Open Sans" w:cs="Open Sans"/>
                <w:sz w:val="18"/>
                <w:szCs w:val="18"/>
              </w:rPr>
              <w:t>Kunden skal ha mulighet til å skalere maskinparken opp eller ned for å optimalisere og tilpasse kapasiteten til sitt faktiske behov til enhver tid</w:t>
            </w:r>
            <w:r w:rsidR="00A43519">
              <w:rPr>
                <w:rFonts w:ascii="Open Sans" w:hAnsi="Open Sans" w:cs="Open Sans"/>
                <w:sz w:val="18"/>
                <w:szCs w:val="18"/>
              </w:rPr>
              <w:t>, samt flytte maskiner mellom lokasjoner etter behov</w:t>
            </w:r>
            <w:r w:rsidRPr="00721DDA">
              <w:rPr>
                <w:rFonts w:ascii="Open Sans" w:hAnsi="Open Sans" w:cs="Open Sans"/>
                <w:sz w:val="18"/>
                <w:szCs w:val="18"/>
              </w:rPr>
              <w:t>.</w:t>
            </w:r>
          </w:p>
          <w:p w14:paraId="74292138" w14:textId="77777777" w:rsidR="00DD2FA5" w:rsidRPr="00DD2FA5" w:rsidRDefault="00DD2FA5" w:rsidP="00DD2FA5">
            <w:pPr>
              <w:pStyle w:val="Default"/>
              <w:numPr>
                <w:ilvl w:val="0"/>
                <w:numId w:val="23"/>
              </w:numPr>
              <w:rPr>
                <w:rFonts w:ascii="Open Sans" w:hAnsi="Open Sans" w:cs="Open Sans"/>
                <w:sz w:val="18"/>
                <w:szCs w:val="18"/>
              </w:rPr>
            </w:pPr>
            <w:r w:rsidRPr="00DD2FA5">
              <w:rPr>
                <w:rFonts w:ascii="Open Sans" w:hAnsi="Open Sans" w:cs="Open Sans"/>
                <w:sz w:val="18"/>
                <w:szCs w:val="18"/>
              </w:rPr>
              <w:t>Midlertidige behov: Kunden skal kunne disponere maskiner på midlertidige lokasjoner ved behov, for eksempel ved ombygging eller prosjekter med begrenset varighet.</w:t>
            </w:r>
          </w:p>
          <w:p w14:paraId="68EC66F0" w14:textId="77777777" w:rsidR="00DD2FA5" w:rsidRPr="00DD2FA5" w:rsidRDefault="00DD2FA5" w:rsidP="00DD2FA5">
            <w:pPr>
              <w:pStyle w:val="Default"/>
              <w:numPr>
                <w:ilvl w:val="0"/>
                <w:numId w:val="23"/>
              </w:numPr>
              <w:rPr>
                <w:rFonts w:ascii="Open Sans" w:hAnsi="Open Sans" w:cs="Open Sans"/>
                <w:sz w:val="18"/>
                <w:szCs w:val="18"/>
              </w:rPr>
            </w:pPr>
            <w:r w:rsidRPr="00DD2FA5">
              <w:rPr>
                <w:rFonts w:ascii="Open Sans" w:hAnsi="Open Sans" w:cs="Open Sans"/>
                <w:sz w:val="18"/>
                <w:szCs w:val="18"/>
              </w:rPr>
              <w:t>Segmentbytte: Kunden skal ha mulighet til å bytte ut en maskin med en annen som dekker et annet segment eller funksjon, dersom behovet endres.</w:t>
            </w:r>
          </w:p>
          <w:p w14:paraId="5036004B" w14:textId="33F84CEC" w:rsidR="00DD2FA5" w:rsidRPr="00DD2FA5" w:rsidRDefault="00DD2FA5" w:rsidP="00DD2FA5">
            <w:pPr>
              <w:pStyle w:val="Default"/>
              <w:numPr>
                <w:ilvl w:val="0"/>
                <w:numId w:val="23"/>
              </w:numPr>
              <w:rPr>
                <w:rFonts w:ascii="Open Sans" w:hAnsi="Open Sans" w:cs="Open Sans"/>
                <w:sz w:val="18"/>
                <w:szCs w:val="18"/>
              </w:rPr>
            </w:pPr>
            <w:r w:rsidRPr="00DD2FA5">
              <w:rPr>
                <w:rFonts w:ascii="Open Sans" w:hAnsi="Open Sans" w:cs="Open Sans"/>
                <w:sz w:val="18"/>
                <w:szCs w:val="18"/>
              </w:rPr>
              <w:t>Avhending: Kunden skal kunne levere tilbake maskiner som</w:t>
            </w:r>
            <w:r w:rsidR="008A6417">
              <w:rPr>
                <w:rFonts w:ascii="Open Sans" w:hAnsi="Open Sans" w:cs="Open Sans"/>
                <w:sz w:val="18"/>
                <w:szCs w:val="18"/>
              </w:rPr>
              <w:t xml:space="preserve"> det</w:t>
            </w:r>
            <w:r w:rsidRPr="00DD2FA5">
              <w:rPr>
                <w:rFonts w:ascii="Open Sans" w:hAnsi="Open Sans" w:cs="Open Sans"/>
                <w:sz w:val="18"/>
                <w:szCs w:val="18"/>
              </w:rPr>
              <w:t xml:space="preserve"> ikke lenger er </w:t>
            </w:r>
            <w:r w:rsidR="008A6417">
              <w:rPr>
                <w:rFonts w:ascii="Open Sans" w:hAnsi="Open Sans" w:cs="Open Sans"/>
                <w:sz w:val="18"/>
                <w:szCs w:val="18"/>
              </w:rPr>
              <w:t>behov for</w:t>
            </w:r>
            <w:r w:rsidRPr="00DD2FA5">
              <w:rPr>
                <w:rFonts w:ascii="Open Sans" w:hAnsi="Open Sans" w:cs="Open Sans"/>
                <w:sz w:val="18"/>
                <w:szCs w:val="18"/>
              </w:rPr>
              <w:t>, uten unødvendige hindringer.</w:t>
            </w:r>
          </w:p>
          <w:p w14:paraId="6F9C062C" w14:textId="77777777" w:rsidR="00DD2FA5" w:rsidRDefault="00DD2FA5" w:rsidP="00B106D2">
            <w:pPr>
              <w:pStyle w:val="Default"/>
              <w:spacing w:before="120" w:after="160"/>
              <w:rPr>
                <w:rFonts w:ascii="Open Sans" w:hAnsi="Open Sans" w:cs="Open Sans"/>
                <w:sz w:val="18"/>
                <w:szCs w:val="18"/>
              </w:rPr>
            </w:pPr>
            <w:r w:rsidRPr="00DD2FA5">
              <w:rPr>
                <w:rFonts w:ascii="Open Sans" w:hAnsi="Open Sans" w:cs="Open Sans"/>
                <w:sz w:val="18"/>
                <w:szCs w:val="18"/>
              </w:rPr>
              <w:t>Eksempel: Midlertidige brakker i forbindelse med ombygging av kommunale bygg med varighet 3–12 måneder.</w:t>
            </w:r>
          </w:p>
          <w:p w14:paraId="29416671" w14:textId="77777777" w:rsidR="007B6DB9" w:rsidRPr="00D60B92" w:rsidRDefault="007B6DB9" w:rsidP="00DD2FA5">
            <w:pPr>
              <w:pStyle w:val="Default"/>
              <w:spacing w:after="160"/>
              <w:rPr>
                <w:rFonts w:ascii="Open Sans" w:hAnsi="Open Sans" w:cs="Open Sans"/>
                <w:sz w:val="22"/>
                <w:szCs w:val="22"/>
              </w:rPr>
            </w:pPr>
            <w:r w:rsidRPr="002A3696">
              <w:rPr>
                <w:rFonts w:ascii="Open Sans" w:hAnsi="Open Sans" w:cs="Open Sans"/>
                <w:i/>
                <w:color w:val="0070C0"/>
                <w:sz w:val="18"/>
                <w:szCs w:val="18"/>
              </w:rPr>
              <w:t>Leverandøren skal bekrefte (Ja/Nei) at kravet er oppfylt.</w:t>
            </w:r>
          </w:p>
        </w:tc>
        <w:tc>
          <w:tcPr>
            <w:tcW w:w="709" w:type="dxa"/>
            <w:shd w:val="clear" w:color="auto" w:fill="F2F2F2" w:themeFill="background2" w:themeFillShade="F2"/>
          </w:tcPr>
          <w:p w14:paraId="4D03C8E1" w14:textId="77777777" w:rsidR="007B6DB9" w:rsidRPr="0050417F" w:rsidRDefault="007B6DB9">
            <w:pPr>
              <w:jc w:val="center"/>
              <w:rPr>
                <w:sz w:val="18"/>
                <w:szCs w:val="18"/>
                <w:lang w:eastAsia="nb-NO"/>
              </w:rPr>
            </w:pPr>
            <w:r w:rsidRPr="0050417F">
              <w:rPr>
                <w:sz w:val="18"/>
                <w:szCs w:val="18"/>
                <w:lang w:eastAsia="nb-NO"/>
              </w:rPr>
              <w:t>S</w:t>
            </w:r>
          </w:p>
        </w:tc>
        <w:tc>
          <w:tcPr>
            <w:tcW w:w="2126" w:type="dxa"/>
          </w:tcPr>
          <w:p w14:paraId="253E32B0" w14:textId="77777777" w:rsidR="007B6DB9" w:rsidRPr="0050417F" w:rsidRDefault="007B6DB9">
            <w:pPr>
              <w:jc w:val="center"/>
              <w:rPr>
                <w:sz w:val="18"/>
                <w:szCs w:val="18"/>
                <w:lang w:eastAsia="nb-NO"/>
              </w:rPr>
            </w:pPr>
          </w:p>
        </w:tc>
        <w:tc>
          <w:tcPr>
            <w:tcW w:w="5245" w:type="dxa"/>
            <w:shd w:val="clear" w:color="auto" w:fill="D9D9D9" w:themeFill="background2" w:themeFillShade="D9"/>
          </w:tcPr>
          <w:p w14:paraId="5E2B4055" w14:textId="531C3EC7" w:rsidR="007B6DB9" w:rsidRPr="006355D5" w:rsidRDefault="007B6DB9">
            <w:pPr>
              <w:jc w:val="center"/>
              <w:rPr>
                <w:sz w:val="18"/>
                <w:szCs w:val="18"/>
                <w:highlight w:val="yellow"/>
                <w:lang w:eastAsia="nb-NO"/>
              </w:rPr>
            </w:pPr>
          </w:p>
        </w:tc>
      </w:tr>
      <w:tr w:rsidR="007B6DB9" w:rsidRPr="0050417F" w14:paraId="46D7A218" w14:textId="77777777" w:rsidTr="09B73C19">
        <w:tc>
          <w:tcPr>
            <w:tcW w:w="562" w:type="dxa"/>
            <w:shd w:val="clear" w:color="auto" w:fill="D9D9D9" w:themeFill="background2" w:themeFillShade="D9"/>
          </w:tcPr>
          <w:p w14:paraId="65242EA3" w14:textId="0BE65C1B" w:rsidR="007B6DB9" w:rsidRPr="0050417F" w:rsidRDefault="005379C9" w:rsidP="005379C9">
            <w:pPr>
              <w:jc w:val="center"/>
              <w:rPr>
                <w:sz w:val="18"/>
                <w:szCs w:val="18"/>
                <w:lang w:eastAsia="nb-NO"/>
              </w:rPr>
            </w:pPr>
            <w:r>
              <w:rPr>
                <w:sz w:val="18"/>
                <w:szCs w:val="18"/>
                <w:lang w:eastAsia="nb-NO"/>
              </w:rPr>
              <w:t>4</w:t>
            </w:r>
          </w:p>
        </w:tc>
        <w:tc>
          <w:tcPr>
            <w:tcW w:w="5387" w:type="dxa"/>
            <w:shd w:val="clear" w:color="auto" w:fill="F2F2F2" w:themeFill="background2" w:themeFillShade="F2"/>
          </w:tcPr>
          <w:p w14:paraId="381E15EE" w14:textId="77777777" w:rsidR="007B6DB9" w:rsidRPr="0050417F" w:rsidRDefault="007B6DB9">
            <w:pPr>
              <w:pStyle w:val="Default"/>
              <w:spacing w:after="160"/>
              <w:rPr>
                <w:rFonts w:ascii="Open Sans" w:hAnsi="Open Sans" w:cs="Open Sans"/>
                <w:sz w:val="18"/>
                <w:szCs w:val="18"/>
              </w:rPr>
            </w:pPr>
            <w:r w:rsidRPr="0050417F">
              <w:rPr>
                <w:rFonts w:ascii="Open Sans" w:hAnsi="Open Sans" w:cs="Open Sans"/>
                <w:sz w:val="18"/>
                <w:szCs w:val="18"/>
              </w:rPr>
              <w:t xml:space="preserve">Maskinene skal leveres med godt synlig merking når de settes ut eller byttes til nye. </w:t>
            </w:r>
          </w:p>
          <w:p w14:paraId="753C28D2" w14:textId="77777777" w:rsidR="007B6DB9" w:rsidRPr="0050417F" w:rsidRDefault="007B6DB9">
            <w:pPr>
              <w:pStyle w:val="Default"/>
              <w:spacing w:after="160"/>
              <w:rPr>
                <w:rFonts w:ascii="Open Sans" w:hAnsi="Open Sans" w:cs="Open Sans"/>
                <w:sz w:val="18"/>
                <w:szCs w:val="18"/>
              </w:rPr>
            </w:pPr>
            <w:r w:rsidRPr="0050417F">
              <w:rPr>
                <w:rFonts w:ascii="Open Sans" w:hAnsi="Open Sans" w:cs="Open Sans"/>
                <w:sz w:val="18"/>
                <w:szCs w:val="18"/>
              </w:rPr>
              <w:lastRenderedPageBreak/>
              <w:t>Merking skal inneholde kontaktinfo til support (inkl. tidsrom de nås) og maskinens serien</w:t>
            </w:r>
            <w:r>
              <w:rPr>
                <w:rFonts w:ascii="Open Sans" w:hAnsi="Open Sans" w:cs="Open Sans"/>
                <w:sz w:val="18"/>
                <w:szCs w:val="18"/>
              </w:rPr>
              <w:t>ummer</w:t>
            </w:r>
            <w:r w:rsidRPr="0050417F">
              <w:rPr>
                <w:rFonts w:ascii="Open Sans" w:hAnsi="Open Sans" w:cs="Open Sans"/>
                <w:sz w:val="18"/>
                <w:szCs w:val="18"/>
              </w:rPr>
              <w:t xml:space="preserve">. </w:t>
            </w:r>
          </w:p>
          <w:p w14:paraId="1FF6E692" w14:textId="77777777" w:rsidR="007B6DB9" w:rsidRPr="0050417F" w:rsidRDefault="007B6DB9">
            <w:pPr>
              <w:rPr>
                <w:sz w:val="18"/>
                <w:szCs w:val="18"/>
              </w:rPr>
            </w:pPr>
            <w:r w:rsidRPr="002A3696">
              <w:rPr>
                <w:i/>
                <w:color w:val="0070C0"/>
                <w:sz w:val="18"/>
                <w:szCs w:val="18"/>
              </w:rPr>
              <w:t>Leverandøren skal bekrefte (Ja/Nei) at kravet er oppfylt.</w:t>
            </w:r>
          </w:p>
        </w:tc>
        <w:tc>
          <w:tcPr>
            <w:tcW w:w="709" w:type="dxa"/>
            <w:shd w:val="clear" w:color="auto" w:fill="F2F2F2" w:themeFill="background2" w:themeFillShade="F2"/>
          </w:tcPr>
          <w:p w14:paraId="5DF82044" w14:textId="77777777" w:rsidR="007B6DB9" w:rsidRPr="0050417F" w:rsidRDefault="007B6DB9">
            <w:pPr>
              <w:jc w:val="center"/>
              <w:rPr>
                <w:sz w:val="18"/>
                <w:szCs w:val="18"/>
                <w:lang w:eastAsia="nb-NO"/>
              </w:rPr>
            </w:pPr>
            <w:r w:rsidRPr="0050417F">
              <w:rPr>
                <w:sz w:val="18"/>
                <w:szCs w:val="18"/>
                <w:lang w:eastAsia="nb-NO"/>
              </w:rPr>
              <w:lastRenderedPageBreak/>
              <w:t>S</w:t>
            </w:r>
          </w:p>
        </w:tc>
        <w:tc>
          <w:tcPr>
            <w:tcW w:w="2126" w:type="dxa"/>
          </w:tcPr>
          <w:p w14:paraId="12FAB782" w14:textId="77777777" w:rsidR="007B6DB9" w:rsidRPr="0050417F" w:rsidRDefault="007B6DB9">
            <w:pPr>
              <w:jc w:val="center"/>
              <w:rPr>
                <w:sz w:val="18"/>
                <w:szCs w:val="18"/>
                <w:lang w:eastAsia="nb-NO"/>
              </w:rPr>
            </w:pPr>
          </w:p>
        </w:tc>
        <w:tc>
          <w:tcPr>
            <w:tcW w:w="5245" w:type="dxa"/>
            <w:shd w:val="clear" w:color="auto" w:fill="D9D9D9" w:themeFill="background2" w:themeFillShade="D9"/>
          </w:tcPr>
          <w:p w14:paraId="375EB1CC" w14:textId="77777777" w:rsidR="007B6DB9" w:rsidRPr="0050417F" w:rsidRDefault="007B6DB9">
            <w:pPr>
              <w:jc w:val="center"/>
              <w:rPr>
                <w:sz w:val="18"/>
                <w:szCs w:val="18"/>
                <w:lang w:eastAsia="nb-NO"/>
              </w:rPr>
            </w:pPr>
          </w:p>
        </w:tc>
      </w:tr>
    </w:tbl>
    <w:p w14:paraId="07EBEBE8" w14:textId="77777777" w:rsidR="007B6DB9" w:rsidRDefault="007B6DB9" w:rsidP="00F24890">
      <w:pPr>
        <w:rPr>
          <w:lang w:eastAsia="nb-NO"/>
        </w:rPr>
      </w:pPr>
    </w:p>
    <w:p w14:paraId="42A9BE66" w14:textId="77777777" w:rsidR="00542717" w:rsidRDefault="00542717" w:rsidP="00542717">
      <w:pPr>
        <w:pStyle w:val="Overskrift2"/>
        <w:rPr>
          <w:rFonts w:ascii="Open Sans" w:hAnsi="Open Sans" w:cs="Open Sans"/>
          <w:b/>
          <w:bCs/>
        </w:rPr>
      </w:pPr>
      <w:bookmarkStart w:id="6" w:name="_Toc220057495"/>
      <w:r w:rsidRPr="00305E66">
        <w:rPr>
          <w:rFonts w:ascii="Open Sans" w:hAnsi="Open Sans" w:cs="Open Sans"/>
          <w:b/>
          <w:bCs/>
        </w:rPr>
        <w:t>Krav til opplæring</w:t>
      </w:r>
      <w:r>
        <w:rPr>
          <w:rFonts w:ascii="Open Sans" w:hAnsi="Open Sans" w:cs="Open Sans"/>
          <w:b/>
          <w:bCs/>
        </w:rPr>
        <w:t xml:space="preserve">, </w:t>
      </w:r>
      <w:r w:rsidRPr="00305E66">
        <w:rPr>
          <w:rFonts w:ascii="Open Sans" w:hAnsi="Open Sans" w:cs="Open Sans"/>
          <w:b/>
          <w:bCs/>
        </w:rPr>
        <w:t>dokumentasjon</w:t>
      </w:r>
      <w:r>
        <w:rPr>
          <w:rFonts w:ascii="Open Sans" w:hAnsi="Open Sans" w:cs="Open Sans"/>
          <w:b/>
          <w:bCs/>
        </w:rPr>
        <w:t xml:space="preserve"> og rapportering</w:t>
      </w:r>
      <w:bookmarkEnd w:id="6"/>
    </w:p>
    <w:p w14:paraId="3090EF48" w14:textId="4F16FA30" w:rsidR="001D5A53" w:rsidRPr="001D5A53" w:rsidRDefault="001D5A53" w:rsidP="001D5A53">
      <w:pPr>
        <w:pStyle w:val="Overskrift3"/>
        <w:rPr>
          <w:rFonts w:ascii="Open Sans" w:hAnsi="Open Sans" w:cs="Open Sans"/>
        </w:rPr>
      </w:pPr>
      <w:bookmarkStart w:id="7" w:name="_Toc220057496"/>
      <w:r w:rsidRPr="001D5A53">
        <w:rPr>
          <w:rFonts w:ascii="Open Sans" w:hAnsi="Open Sans" w:cs="Open Sans"/>
        </w:rPr>
        <w:t>Opplæring</w:t>
      </w:r>
      <w:bookmarkEnd w:id="7"/>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717" w:rsidRPr="0050417F" w14:paraId="1409A2DB" w14:textId="77777777">
        <w:tc>
          <w:tcPr>
            <w:tcW w:w="562" w:type="dxa"/>
            <w:shd w:val="clear" w:color="auto" w:fill="D9D9D9" w:themeFill="background1" w:themeFillShade="D9"/>
          </w:tcPr>
          <w:p w14:paraId="04FA2839" w14:textId="77777777" w:rsidR="00542717" w:rsidRPr="0050417F" w:rsidRDefault="00542717">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BE5CC08" w14:textId="77777777" w:rsidR="00542717" w:rsidRPr="0050417F" w:rsidRDefault="00542717">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09D100AA" w14:textId="77777777" w:rsidR="00542717" w:rsidRPr="0050417F" w:rsidRDefault="00542717">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32131E40" w14:textId="77777777" w:rsidR="00542717" w:rsidRPr="0050417F" w:rsidRDefault="00542717">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227C4256" w14:textId="77777777" w:rsidR="00542717" w:rsidRPr="0050417F" w:rsidRDefault="00542717">
            <w:pPr>
              <w:jc w:val="center"/>
              <w:rPr>
                <w:sz w:val="18"/>
                <w:szCs w:val="18"/>
                <w:lang w:eastAsia="nb-NO"/>
              </w:rPr>
            </w:pPr>
            <w:r w:rsidRPr="0050417F">
              <w:rPr>
                <w:sz w:val="18"/>
                <w:szCs w:val="18"/>
                <w:lang w:eastAsia="nb-NO"/>
              </w:rPr>
              <w:t>Leverandørens besvarelse:</w:t>
            </w:r>
          </w:p>
        </w:tc>
      </w:tr>
      <w:tr w:rsidR="00542717" w:rsidRPr="0050417F" w14:paraId="1474AC32" w14:textId="77777777">
        <w:tc>
          <w:tcPr>
            <w:tcW w:w="562" w:type="dxa"/>
            <w:shd w:val="clear" w:color="auto" w:fill="D9D9D9" w:themeFill="background1" w:themeFillShade="D9"/>
          </w:tcPr>
          <w:p w14:paraId="50B95538" w14:textId="1F683421" w:rsidR="00542717" w:rsidRPr="0050417F" w:rsidRDefault="005379C9" w:rsidP="005379C9">
            <w:pPr>
              <w:jc w:val="center"/>
              <w:rPr>
                <w:sz w:val="18"/>
                <w:szCs w:val="18"/>
                <w:lang w:eastAsia="nb-NO"/>
              </w:rPr>
            </w:pPr>
            <w:r>
              <w:rPr>
                <w:sz w:val="18"/>
                <w:szCs w:val="18"/>
                <w:lang w:eastAsia="nb-NO"/>
              </w:rPr>
              <w:t>5</w:t>
            </w:r>
          </w:p>
        </w:tc>
        <w:tc>
          <w:tcPr>
            <w:tcW w:w="5387" w:type="dxa"/>
            <w:shd w:val="clear" w:color="auto" w:fill="F2F2F2" w:themeFill="background1" w:themeFillShade="F2"/>
          </w:tcPr>
          <w:p w14:paraId="5C59A4AD" w14:textId="78218912" w:rsidR="00895AB0" w:rsidRDefault="00895AB0" w:rsidP="00D155E7">
            <w:pPr>
              <w:rPr>
                <w:sz w:val="18"/>
                <w:szCs w:val="18"/>
                <w:lang w:eastAsia="nb-NO"/>
              </w:rPr>
            </w:pPr>
            <w:r w:rsidRPr="00895AB0">
              <w:rPr>
                <w:sz w:val="18"/>
                <w:szCs w:val="18"/>
                <w:lang w:eastAsia="nb-NO"/>
              </w:rPr>
              <w:t xml:space="preserve">Leverandøren skal </w:t>
            </w:r>
            <w:r w:rsidR="00634325">
              <w:rPr>
                <w:sz w:val="18"/>
                <w:szCs w:val="18"/>
                <w:lang w:eastAsia="nb-NO"/>
              </w:rPr>
              <w:t xml:space="preserve">ved levering av maskin(er) på lokasjon </w:t>
            </w:r>
            <w:r w:rsidRPr="00895AB0">
              <w:rPr>
                <w:sz w:val="18"/>
                <w:szCs w:val="18"/>
                <w:lang w:eastAsia="nb-NO"/>
              </w:rPr>
              <w:t>tilby et enkelt, dekkende og hensiktsmessig opplæringsopplegg for brukere med ansvar for maskiner på de</w:t>
            </w:r>
            <w:r>
              <w:rPr>
                <w:sz w:val="18"/>
                <w:szCs w:val="18"/>
                <w:lang w:eastAsia="nb-NO"/>
              </w:rPr>
              <w:t>n</w:t>
            </w:r>
            <w:r w:rsidRPr="00895AB0">
              <w:rPr>
                <w:sz w:val="18"/>
                <w:szCs w:val="18"/>
                <w:lang w:eastAsia="nb-NO"/>
              </w:rPr>
              <w:t xml:space="preserve"> aktuelle lokasjonen</w:t>
            </w:r>
            <w:r w:rsidR="00634325">
              <w:rPr>
                <w:sz w:val="18"/>
                <w:szCs w:val="18"/>
                <w:lang w:eastAsia="nb-NO"/>
              </w:rPr>
              <w:t>.</w:t>
            </w:r>
            <w:r>
              <w:rPr>
                <w:sz w:val="18"/>
                <w:szCs w:val="18"/>
                <w:lang w:eastAsia="nb-NO"/>
              </w:rPr>
              <w:t xml:space="preserve"> </w:t>
            </w:r>
          </w:p>
          <w:p w14:paraId="732FC8CD" w14:textId="77777777" w:rsidR="003E70F7" w:rsidRDefault="003E70F7">
            <w:pPr>
              <w:spacing w:before="240"/>
              <w:rPr>
                <w:color w:val="000000" w:themeColor="text1"/>
                <w:sz w:val="18"/>
                <w:szCs w:val="18"/>
                <w:lang w:eastAsia="nb-NO"/>
              </w:rPr>
            </w:pPr>
            <w:r w:rsidRPr="003E70F7">
              <w:rPr>
                <w:color w:val="000000" w:themeColor="text1"/>
                <w:sz w:val="18"/>
                <w:szCs w:val="18"/>
                <w:lang w:eastAsia="nb-NO"/>
              </w:rPr>
              <w:t>Opplæringen skal gjennomføres fysisk ved levering og gjøre brukeren i stand til å utnytte maskinens funksjonalitet, samt håndtere maskinen og utføre enkle operasjoner som er relevante for normal daglig bruk.</w:t>
            </w:r>
          </w:p>
          <w:p w14:paraId="25DFDCB3" w14:textId="4855FE0B" w:rsidR="007B79EB" w:rsidRDefault="00F239CD">
            <w:pPr>
              <w:spacing w:before="240"/>
              <w:rPr>
                <w:i/>
                <w:color w:val="0070C0"/>
                <w:sz w:val="18"/>
                <w:szCs w:val="18"/>
              </w:rPr>
            </w:pPr>
            <w:r w:rsidRPr="00F239CD">
              <w:rPr>
                <w:i/>
                <w:color w:val="0070C0"/>
                <w:sz w:val="18"/>
                <w:szCs w:val="18"/>
              </w:rPr>
              <w:t xml:space="preserve">Leverandøren skal bekrefte (Ja/Nei) at kravet er oppfylt og gi en </w:t>
            </w:r>
            <w:r w:rsidR="00EF1968" w:rsidRPr="00EF1968">
              <w:rPr>
                <w:i/>
                <w:color w:val="0070C0"/>
                <w:sz w:val="18"/>
                <w:szCs w:val="18"/>
              </w:rPr>
              <w:t>kortfattet beskrivelse på inntil 150 ord</w:t>
            </w:r>
            <w:r w:rsidRPr="00F239CD">
              <w:rPr>
                <w:i/>
                <w:color w:val="0070C0"/>
                <w:sz w:val="18"/>
                <w:szCs w:val="18"/>
              </w:rPr>
              <w:t xml:space="preserve"> av opplæringen. </w:t>
            </w:r>
          </w:p>
          <w:p w14:paraId="6C1A235F" w14:textId="3659D4E4" w:rsidR="007B79EB" w:rsidRPr="00F64E60" w:rsidRDefault="00F239CD">
            <w:pPr>
              <w:spacing w:before="240"/>
              <w:rPr>
                <w:i/>
                <w:color w:val="0070C0"/>
                <w:sz w:val="18"/>
                <w:szCs w:val="18"/>
              </w:rPr>
            </w:pPr>
            <w:r w:rsidRPr="00F239CD">
              <w:rPr>
                <w:i/>
                <w:color w:val="0070C0"/>
                <w:sz w:val="18"/>
                <w:szCs w:val="18"/>
              </w:rPr>
              <w:t>Beskrivelsen skal minst inneholde informasjon om opplæringens</w:t>
            </w:r>
            <w:r w:rsidR="00E1768E">
              <w:rPr>
                <w:i/>
                <w:color w:val="0070C0"/>
                <w:sz w:val="18"/>
                <w:szCs w:val="18"/>
              </w:rPr>
              <w:t>,</w:t>
            </w:r>
            <w:r w:rsidRPr="00F239CD">
              <w:rPr>
                <w:i/>
                <w:color w:val="0070C0"/>
                <w:sz w:val="18"/>
                <w:szCs w:val="18"/>
              </w:rPr>
              <w:t xml:space="preserve"> innhold, forventet resultat og hvem som gjennomfører opplæringen.</w:t>
            </w:r>
          </w:p>
        </w:tc>
        <w:tc>
          <w:tcPr>
            <w:tcW w:w="709" w:type="dxa"/>
            <w:shd w:val="clear" w:color="auto" w:fill="F2F2F2" w:themeFill="background1" w:themeFillShade="F2"/>
          </w:tcPr>
          <w:p w14:paraId="41CBEC5F" w14:textId="7A2D71BF" w:rsidR="00542717" w:rsidRPr="00F64E60" w:rsidRDefault="00EC5BDC">
            <w:pPr>
              <w:jc w:val="center"/>
              <w:rPr>
                <w:sz w:val="18"/>
                <w:szCs w:val="18"/>
                <w:lang w:eastAsia="nb-NO"/>
              </w:rPr>
            </w:pPr>
            <w:r w:rsidRPr="00F64E60">
              <w:rPr>
                <w:sz w:val="18"/>
                <w:szCs w:val="18"/>
                <w:lang w:eastAsia="nb-NO"/>
              </w:rPr>
              <w:t>S</w:t>
            </w:r>
          </w:p>
        </w:tc>
        <w:tc>
          <w:tcPr>
            <w:tcW w:w="2126" w:type="dxa"/>
          </w:tcPr>
          <w:p w14:paraId="4737D1E7" w14:textId="77777777" w:rsidR="00542717" w:rsidRPr="0050417F" w:rsidRDefault="00542717">
            <w:pPr>
              <w:jc w:val="center"/>
              <w:rPr>
                <w:sz w:val="18"/>
                <w:szCs w:val="18"/>
                <w:lang w:eastAsia="nb-NO"/>
              </w:rPr>
            </w:pPr>
          </w:p>
        </w:tc>
        <w:tc>
          <w:tcPr>
            <w:tcW w:w="5245" w:type="dxa"/>
          </w:tcPr>
          <w:p w14:paraId="437C5925" w14:textId="3C71974F" w:rsidR="00542717" w:rsidRPr="003C576A" w:rsidRDefault="00542717">
            <w:pPr>
              <w:jc w:val="center"/>
              <w:rPr>
                <w:sz w:val="18"/>
                <w:szCs w:val="18"/>
                <w:lang w:eastAsia="nb-NO"/>
              </w:rPr>
            </w:pPr>
          </w:p>
        </w:tc>
      </w:tr>
      <w:tr w:rsidR="00542717" w:rsidRPr="0050417F" w14:paraId="62BC39EA" w14:textId="77777777">
        <w:tc>
          <w:tcPr>
            <w:tcW w:w="562" w:type="dxa"/>
            <w:shd w:val="clear" w:color="auto" w:fill="D9D9D9" w:themeFill="background1" w:themeFillShade="D9"/>
          </w:tcPr>
          <w:p w14:paraId="5AFEC624" w14:textId="7BA491ED" w:rsidR="00542717" w:rsidRPr="0050417F" w:rsidRDefault="005379C9" w:rsidP="005379C9">
            <w:pPr>
              <w:jc w:val="center"/>
              <w:rPr>
                <w:sz w:val="18"/>
                <w:szCs w:val="18"/>
                <w:lang w:eastAsia="nb-NO"/>
              </w:rPr>
            </w:pPr>
            <w:r>
              <w:rPr>
                <w:sz w:val="18"/>
                <w:szCs w:val="18"/>
                <w:lang w:eastAsia="nb-NO"/>
              </w:rPr>
              <w:t>6</w:t>
            </w:r>
          </w:p>
        </w:tc>
        <w:tc>
          <w:tcPr>
            <w:tcW w:w="5387" w:type="dxa"/>
            <w:shd w:val="clear" w:color="auto" w:fill="F2F2F2" w:themeFill="background1" w:themeFillShade="F2"/>
          </w:tcPr>
          <w:p w14:paraId="2C60FC97" w14:textId="0E7E1395" w:rsidR="0060582C" w:rsidRDefault="0060582C">
            <w:pPr>
              <w:rPr>
                <w:color w:val="000000" w:themeColor="text1"/>
                <w:sz w:val="18"/>
                <w:szCs w:val="18"/>
                <w:lang w:eastAsia="nb-NO"/>
              </w:rPr>
            </w:pPr>
            <w:r w:rsidRPr="0060582C">
              <w:rPr>
                <w:color w:val="000000" w:themeColor="text1"/>
                <w:sz w:val="18"/>
                <w:szCs w:val="18"/>
                <w:lang w:eastAsia="nb-NO"/>
              </w:rPr>
              <w:t xml:space="preserve">Leverandøren bør </w:t>
            </w:r>
            <w:r w:rsidR="00C72196">
              <w:rPr>
                <w:color w:val="000000" w:themeColor="text1"/>
                <w:sz w:val="18"/>
                <w:szCs w:val="18"/>
                <w:lang w:eastAsia="nb-NO"/>
              </w:rPr>
              <w:t>tilby</w:t>
            </w:r>
            <w:r w:rsidRPr="0060582C">
              <w:rPr>
                <w:color w:val="000000" w:themeColor="text1"/>
                <w:sz w:val="18"/>
                <w:szCs w:val="18"/>
                <w:lang w:eastAsia="nb-NO"/>
              </w:rPr>
              <w:t xml:space="preserve"> </w:t>
            </w:r>
            <w:r w:rsidR="009A1764">
              <w:rPr>
                <w:color w:val="000000" w:themeColor="text1"/>
                <w:sz w:val="18"/>
                <w:szCs w:val="18"/>
                <w:lang w:eastAsia="nb-NO"/>
              </w:rPr>
              <w:t xml:space="preserve">skriftlig og/eller videobasert </w:t>
            </w:r>
            <w:r w:rsidRPr="0060582C">
              <w:rPr>
                <w:color w:val="000000" w:themeColor="text1"/>
                <w:sz w:val="18"/>
                <w:szCs w:val="18"/>
                <w:lang w:eastAsia="nb-NO"/>
              </w:rPr>
              <w:t>opplæring</w:t>
            </w:r>
            <w:r w:rsidR="00C72196">
              <w:rPr>
                <w:color w:val="000000" w:themeColor="text1"/>
                <w:sz w:val="18"/>
                <w:szCs w:val="18"/>
                <w:lang w:eastAsia="nb-NO"/>
              </w:rPr>
              <w:t>smateriell</w:t>
            </w:r>
            <w:r w:rsidRPr="0060582C">
              <w:rPr>
                <w:color w:val="000000" w:themeColor="text1"/>
                <w:sz w:val="18"/>
                <w:szCs w:val="18"/>
                <w:lang w:eastAsia="nb-NO"/>
              </w:rPr>
              <w:t xml:space="preserve"> av høy kvalitet, som gjør brukerne i stand til å utnytte maskinens funksjoner </w:t>
            </w:r>
            <w:r w:rsidR="00ED3FB5">
              <w:rPr>
                <w:color w:val="000000" w:themeColor="text1"/>
                <w:sz w:val="18"/>
                <w:szCs w:val="18"/>
                <w:lang w:eastAsia="nb-NO"/>
              </w:rPr>
              <w:t>ti</w:t>
            </w:r>
            <w:r w:rsidR="0025115C">
              <w:rPr>
                <w:color w:val="000000" w:themeColor="text1"/>
                <w:sz w:val="18"/>
                <w:szCs w:val="18"/>
                <w:lang w:eastAsia="nb-NO"/>
              </w:rPr>
              <w:t>l sitt formål</w:t>
            </w:r>
            <w:r w:rsidRPr="0060582C">
              <w:rPr>
                <w:color w:val="000000" w:themeColor="text1"/>
                <w:sz w:val="18"/>
                <w:szCs w:val="18"/>
                <w:lang w:eastAsia="nb-NO"/>
              </w:rPr>
              <w:t xml:space="preserve">. Opplæringen </w:t>
            </w:r>
            <w:r>
              <w:rPr>
                <w:color w:val="000000" w:themeColor="text1"/>
                <w:sz w:val="18"/>
                <w:szCs w:val="18"/>
                <w:lang w:eastAsia="nb-NO"/>
              </w:rPr>
              <w:t>bør</w:t>
            </w:r>
            <w:r w:rsidRPr="0060582C">
              <w:rPr>
                <w:color w:val="000000" w:themeColor="text1"/>
                <w:sz w:val="18"/>
                <w:szCs w:val="18"/>
                <w:lang w:eastAsia="nb-NO"/>
              </w:rPr>
              <w:t xml:space="preserve"> dekke grunnleggende operasjoner og være tilpasset ulike roller og behov, inkludert sluttbrukere og </w:t>
            </w:r>
            <w:r w:rsidRPr="0060582C">
              <w:rPr>
                <w:color w:val="000000" w:themeColor="text1"/>
                <w:sz w:val="18"/>
                <w:szCs w:val="18"/>
                <w:lang w:eastAsia="nb-NO"/>
              </w:rPr>
              <w:lastRenderedPageBreak/>
              <w:t>administrative roller hos Kunden, slik at alle får relevant og praktisk veiledning</w:t>
            </w:r>
            <w:r w:rsidR="009A1764">
              <w:rPr>
                <w:color w:val="000000" w:themeColor="text1"/>
                <w:sz w:val="18"/>
                <w:szCs w:val="18"/>
                <w:lang w:eastAsia="nb-NO"/>
              </w:rPr>
              <w:t xml:space="preserve"> tilpasset sine ulike behov.</w:t>
            </w:r>
          </w:p>
          <w:p w14:paraId="1975321C" w14:textId="0CD1417D" w:rsidR="00542717" w:rsidRPr="00E66953" w:rsidRDefault="00245658">
            <w:pPr>
              <w:rPr>
                <w:i/>
                <w:color w:val="0070C0"/>
                <w:sz w:val="18"/>
                <w:szCs w:val="18"/>
              </w:rPr>
            </w:pPr>
            <w:r w:rsidRPr="002A3696">
              <w:rPr>
                <w:i/>
                <w:color w:val="0070C0"/>
                <w:sz w:val="18"/>
                <w:szCs w:val="18"/>
              </w:rPr>
              <w:t>Leverandøren skal bekrefte (Ja/Nei) at kravet er oppfylt</w:t>
            </w:r>
            <w:r w:rsidR="00D4109E">
              <w:rPr>
                <w:i/>
                <w:color w:val="0070C0"/>
                <w:sz w:val="18"/>
                <w:szCs w:val="18"/>
              </w:rPr>
              <w:t xml:space="preserve"> og</w:t>
            </w:r>
            <w:r w:rsidR="00EF1968">
              <w:rPr>
                <w:i/>
                <w:color w:val="0070C0"/>
                <w:sz w:val="18"/>
                <w:szCs w:val="18"/>
              </w:rPr>
              <w:t xml:space="preserve"> gi en </w:t>
            </w:r>
            <w:r w:rsidR="00EF1968" w:rsidRPr="00EF1968">
              <w:rPr>
                <w:i/>
                <w:color w:val="0070C0"/>
                <w:sz w:val="18"/>
                <w:szCs w:val="18"/>
              </w:rPr>
              <w:t>kortfattet beskrivelse på inntil 150 ord</w:t>
            </w:r>
            <w:r w:rsidR="004B2030">
              <w:rPr>
                <w:i/>
                <w:color w:val="0070C0"/>
                <w:sz w:val="18"/>
                <w:szCs w:val="18"/>
              </w:rPr>
              <w:t xml:space="preserve"> av</w:t>
            </w:r>
            <w:r w:rsidR="00542717" w:rsidRPr="0022437D">
              <w:rPr>
                <w:i/>
                <w:color w:val="0070C0"/>
                <w:sz w:val="18"/>
                <w:szCs w:val="18"/>
              </w:rPr>
              <w:t xml:space="preserve"> hvordan kravet oppfylles og </w:t>
            </w:r>
            <w:r w:rsidR="00D80DA1">
              <w:rPr>
                <w:i/>
                <w:color w:val="0070C0"/>
                <w:sz w:val="18"/>
                <w:szCs w:val="18"/>
              </w:rPr>
              <w:t>brukeropplæring</w:t>
            </w:r>
            <w:r w:rsidR="001C4F83">
              <w:rPr>
                <w:i/>
                <w:color w:val="0070C0"/>
                <w:sz w:val="18"/>
                <w:szCs w:val="18"/>
              </w:rPr>
              <w:t xml:space="preserve"> leveres</w:t>
            </w:r>
            <w:r w:rsidR="00542717">
              <w:rPr>
                <w:i/>
                <w:color w:val="0070C0"/>
                <w:sz w:val="18"/>
                <w:szCs w:val="18"/>
              </w:rPr>
              <w:t xml:space="preserve">. </w:t>
            </w:r>
          </w:p>
        </w:tc>
        <w:tc>
          <w:tcPr>
            <w:tcW w:w="709" w:type="dxa"/>
            <w:shd w:val="clear" w:color="auto" w:fill="F2F2F2" w:themeFill="background1" w:themeFillShade="F2"/>
          </w:tcPr>
          <w:p w14:paraId="40102753" w14:textId="77777777" w:rsidR="00542717" w:rsidRPr="0050417F" w:rsidRDefault="00542717">
            <w:pPr>
              <w:jc w:val="center"/>
              <w:rPr>
                <w:sz w:val="18"/>
                <w:szCs w:val="18"/>
                <w:lang w:eastAsia="nb-NO"/>
              </w:rPr>
            </w:pPr>
            <w:r w:rsidRPr="0050417F">
              <w:rPr>
                <w:sz w:val="18"/>
                <w:szCs w:val="18"/>
                <w:lang w:eastAsia="nb-NO"/>
              </w:rPr>
              <w:lastRenderedPageBreak/>
              <w:t>B</w:t>
            </w:r>
          </w:p>
        </w:tc>
        <w:tc>
          <w:tcPr>
            <w:tcW w:w="2126" w:type="dxa"/>
          </w:tcPr>
          <w:p w14:paraId="46C17C1C" w14:textId="77777777" w:rsidR="00542717" w:rsidRPr="0050417F" w:rsidRDefault="00542717">
            <w:pPr>
              <w:jc w:val="center"/>
              <w:rPr>
                <w:sz w:val="18"/>
                <w:szCs w:val="18"/>
                <w:lang w:eastAsia="nb-NO"/>
              </w:rPr>
            </w:pPr>
          </w:p>
        </w:tc>
        <w:tc>
          <w:tcPr>
            <w:tcW w:w="5245" w:type="dxa"/>
          </w:tcPr>
          <w:p w14:paraId="07C319AA" w14:textId="77777777" w:rsidR="00542717" w:rsidRPr="003C576A" w:rsidRDefault="00542717">
            <w:pPr>
              <w:jc w:val="center"/>
              <w:rPr>
                <w:sz w:val="18"/>
                <w:szCs w:val="18"/>
                <w:lang w:eastAsia="nb-NO"/>
              </w:rPr>
            </w:pPr>
          </w:p>
        </w:tc>
      </w:tr>
    </w:tbl>
    <w:p w14:paraId="4D2950DC" w14:textId="77777777" w:rsidR="001D5A53" w:rsidRDefault="001D5A53"/>
    <w:p w14:paraId="0CFE8B65" w14:textId="0288280C" w:rsidR="001D5A53" w:rsidRDefault="001D5A53" w:rsidP="001D5A53">
      <w:pPr>
        <w:pStyle w:val="Overskrift3"/>
        <w:rPr>
          <w:rFonts w:ascii="Open Sans" w:hAnsi="Open Sans" w:cs="Open Sans"/>
        </w:rPr>
      </w:pPr>
      <w:bookmarkStart w:id="8" w:name="_Toc220057497"/>
      <w:r w:rsidRPr="001D5A53">
        <w:rPr>
          <w:rFonts w:ascii="Open Sans" w:hAnsi="Open Sans" w:cs="Open Sans"/>
        </w:rPr>
        <w:t>Dokumentasjon og rapportering</w:t>
      </w:r>
      <w:bookmarkEnd w:id="8"/>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A342B3" w:rsidRPr="0050417F" w14:paraId="1D27C36D" w14:textId="77777777">
        <w:tc>
          <w:tcPr>
            <w:tcW w:w="562" w:type="dxa"/>
            <w:shd w:val="clear" w:color="auto" w:fill="D9D9D9" w:themeFill="background1" w:themeFillShade="D9"/>
          </w:tcPr>
          <w:p w14:paraId="5BBAEAE2" w14:textId="77777777" w:rsidR="00A342B3" w:rsidRPr="0050417F" w:rsidRDefault="00A342B3">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2CD1D1B2" w14:textId="77777777" w:rsidR="00A342B3" w:rsidRPr="0050417F" w:rsidRDefault="00A342B3">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08665B3B" w14:textId="77777777" w:rsidR="00A342B3" w:rsidRPr="0050417F" w:rsidRDefault="00A342B3">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59C6976F" w14:textId="77777777" w:rsidR="00A342B3" w:rsidRPr="0050417F" w:rsidRDefault="00A342B3">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32AC7596" w14:textId="77777777" w:rsidR="00A342B3" w:rsidRPr="0050417F" w:rsidRDefault="00A342B3">
            <w:pPr>
              <w:jc w:val="center"/>
              <w:rPr>
                <w:sz w:val="18"/>
                <w:szCs w:val="18"/>
                <w:lang w:eastAsia="nb-NO"/>
              </w:rPr>
            </w:pPr>
            <w:r w:rsidRPr="0050417F">
              <w:rPr>
                <w:sz w:val="18"/>
                <w:szCs w:val="18"/>
                <w:lang w:eastAsia="nb-NO"/>
              </w:rPr>
              <w:t>Leverandørens besvarelse:</w:t>
            </w:r>
          </w:p>
        </w:tc>
      </w:tr>
      <w:tr w:rsidR="00542717" w:rsidRPr="0050417F" w14:paraId="3A0625DD" w14:textId="77777777" w:rsidTr="007B79EB">
        <w:tc>
          <w:tcPr>
            <w:tcW w:w="562" w:type="dxa"/>
            <w:shd w:val="clear" w:color="auto" w:fill="D9D9D9" w:themeFill="background1" w:themeFillShade="D9"/>
          </w:tcPr>
          <w:p w14:paraId="6A06B7D2" w14:textId="737F3D49" w:rsidR="00542717" w:rsidRPr="0050417F" w:rsidRDefault="005379C9" w:rsidP="005379C9">
            <w:pPr>
              <w:jc w:val="center"/>
              <w:rPr>
                <w:sz w:val="18"/>
                <w:szCs w:val="18"/>
                <w:lang w:eastAsia="nb-NO"/>
              </w:rPr>
            </w:pPr>
            <w:r>
              <w:rPr>
                <w:sz w:val="18"/>
                <w:szCs w:val="18"/>
                <w:lang w:eastAsia="nb-NO"/>
              </w:rPr>
              <w:t>7</w:t>
            </w:r>
          </w:p>
        </w:tc>
        <w:tc>
          <w:tcPr>
            <w:tcW w:w="5387" w:type="dxa"/>
            <w:shd w:val="clear" w:color="auto" w:fill="F2F2F2" w:themeFill="background1" w:themeFillShade="F2"/>
          </w:tcPr>
          <w:p w14:paraId="7AD14EDC" w14:textId="48E97A81" w:rsidR="0023509A" w:rsidRDefault="0023509A">
            <w:pPr>
              <w:rPr>
                <w:color w:val="000000" w:themeColor="text1"/>
                <w:sz w:val="18"/>
                <w:szCs w:val="18"/>
                <w:lang w:eastAsia="nb-NO"/>
              </w:rPr>
            </w:pPr>
            <w:r w:rsidRPr="0023509A">
              <w:rPr>
                <w:color w:val="000000" w:themeColor="text1"/>
                <w:sz w:val="18"/>
                <w:szCs w:val="18"/>
                <w:lang w:eastAsia="nb-NO"/>
              </w:rPr>
              <w:t xml:space="preserve">Leverandøren skal tilby og kontinuerlig oppdatere en fullstendig systemdokumentasjon for </w:t>
            </w:r>
            <w:r w:rsidR="00C07185" w:rsidRPr="00C07185">
              <w:rPr>
                <w:color w:val="000000" w:themeColor="text1"/>
                <w:sz w:val="18"/>
                <w:szCs w:val="18"/>
                <w:lang w:eastAsia="nb-NO"/>
              </w:rPr>
              <w:t xml:space="preserve">Utskriftsadministrasjonssystemet </w:t>
            </w:r>
            <w:r w:rsidRPr="0023509A">
              <w:rPr>
                <w:color w:val="000000" w:themeColor="text1"/>
                <w:sz w:val="18"/>
                <w:szCs w:val="18"/>
                <w:lang w:eastAsia="nb-NO"/>
              </w:rPr>
              <w:t>og tilhørende infrastruktur. Kunden skal ha enkel og løpende tilgang til denne dokumentasjonen.</w:t>
            </w:r>
          </w:p>
          <w:p w14:paraId="7C1265E5" w14:textId="5E315CA4" w:rsidR="00F56399" w:rsidRPr="00CE0D11" w:rsidRDefault="00A17A79">
            <w:pPr>
              <w:rPr>
                <w:color w:val="000000" w:themeColor="text1"/>
                <w:sz w:val="18"/>
                <w:szCs w:val="18"/>
                <w:lang w:eastAsia="nb-NO"/>
              </w:rPr>
            </w:pPr>
            <w:r w:rsidRPr="00CE0D11">
              <w:rPr>
                <w:sz w:val="18"/>
                <w:szCs w:val="18"/>
                <w:lang w:eastAsia="nb-NO"/>
              </w:rPr>
              <w:t xml:space="preserve">Det er særlig viktig at </w:t>
            </w:r>
            <w:r w:rsidR="00F56399" w:rsidRPr="00CE0D11">
              <w:rPr>
                <w:sz w:val="18"/>
                <w:szCs w:val="18"/>
                <w:lang w:eastAsia="nb-NO"/>
              </w:rPr>
              <w:t>informasjonssystemer som er kritiske for drift av løsningen</w:t>
            </w:r>
            <w:r w:rsidRPr="00CE0D11">
              <w:rPr>
                <w:sz w:val="18"/>
                <w:szCs w:val="18"/>
                <w:lang w:eastAsia="nb-NO"/>
              </w:rPr>
              <w:t xml:space="preserve"> er</w:t>
            </w:r>
            <w:r w:rsidR="00C1572E" w:rsidRPr="00CE0D11">
              <w:rPr>
                <w:sz w:val="18"/>
                <w:szCs w:val="18"/>
                <w:lang w:eastAsia="nb-NO"/>
              </w:rPr>
              <w:t xml:space="preserve"> oppdaterte. </w:t>
            </w:r>
          </w:p>
          <w:p w14:paraId="1EC6F01F" w14:textId="20E6881C" w:rsidR="00542717" w:rsidRPr="00CE0D11" w:rsidRDefault="00F734A8">
            <w:pPr>
              <w:rPr>
                <w:color w:val="000000" w:themeColor="text1"/>
                <w:sz w:val="18"/>
                <w:szCs w:val="18"/>
                <w:lang w:eastAsia="nb-NO"/>
              </w:rPr>
            </w:pPr>
            <w:r w:rsidRPr="00CE0D11">
              <w:rPr>
                <w:color w:val="000000" w:themeColor="text1"/>
                <w:sz w:val="18"/>
                <w:szCs w:val="18"/>
                <w:lang w:eastAsia="nb-NO"/>
              </w:rPr>
              <w:t>Leverandøren skal</w:t>
            </w:r>
            <w:r w:rsidR="007632C1" w:rsidRPr="00CE0D11">
              <w:rPr>
                <w:color w:val="000000" w:themeColor="text1"/>
                <w:sz w:val="18"/>
                <w:szCs w:val="18"/>
                <w:lang w:eastAsia="nb-NO"/>
              </w:rPr>
              <w:t xml:space="preserve"> føre</w:t>
            </w:r>
            <w:r w:rsidR="00542717" w:rsidRPr="00CE0D11">
              <w:rPr>
                <w:color w:val="000000" w:themeColor="text1"/>
                <w:sz w:val="18"/>
                <w:szCs w:val="18"/>
                <w:lang w:eastAsia="nb-NO"/>
              </w:rPr>
              <w:t xml:space="preserve"> endringslogg for dokumentasjonen.</w:t>
            </w:r>
          </w:p>
          <w:p w14:paraId="50F6A044" w14:textId="4700542B" w:rsidR="00542717" w:rsidRPr="00CE0D11" w:rsidRDefault="00107681">
            <w:pPr>
              <w:rPr>
                <w:color w:val="000000" w:themeColor="text1"/>
                <w:sz w:val="18"/>
                <w:szCs w:val="18"/>
                <w:lang w:eastAsia="nb-NO"/>
              </w:rPr>
            </w:pPr>
            <w:r w:rsidRPr="00CE0D11">
              <w:rPr>
                <w:i/>
                <w:color w:val="0070C0"/>
                <w:sz w:val="18"/>
                <w:szCs w:val="18"/>
              </w:rPr>
              <w:t>Leverandøren skal bekrefte (Ja/Nei) at kravet er oppfylt</w:t>
            </w:r>
            <w:r w:rsidR="00542717" w:rsidRPr="00CE0D11">
              <w:rPr>
                <w:i/>
                <w:color w:val="0070C0"/>
                <w:sz w:val="18"/>
                <w:szCs w:val="18"/>
              </w:rPr>
              <w:t>.</w:t>
            </w:r>
          </w:p>
        </w:tc>
        <w:tc>
          <w:tcPr>
            <w:tcW w:w="709" w:type="dxa"/>
            <w:shd w:val="clear" w:color="auto" w:fill="F2F2F2" w:themeFill="background1" w:themeFillShade="F2"/>
          </w:tcPr>
          <w:p w14:paraId="206F23BA" w14:textId="2997B6BE" w:rsidR="00542717" w:rsidRPr="00CE0D11" w:rsidRDefault="00D22EBA">
            <w:pPr>
              <w:jc w:val="center"/>
              <w:rPr>
                <w:sz w:val="18"/>
                <w:szCs w:val="18"/>
                <w:lang w:eastAsia="nb-NO"/>
              </w:rPr>
            </w:pPr>
            <w:r w:rsidRPr="00CE0D11">
              <w:rPr>
                <w:sz w:val="18"/>
                <w:szCs w:val="18"/>
                <w:lang w:eastAsia="nb-NO"/>
              </w:rPr>
              <w:t>S</w:t>
            </w:r>
          </w:p>
        </w:tc>
        <w:tc>
          <w:tcPr>
            <w:tcW w:w="2126" w:type="dxa"/>
          </w:tcPr>
          <w:p w14:paraId="62BA53EF" w14:textId="77777777" w:rsidR="00542717" w:rsidRPr="00CE0D11" w:rsidRDefault="00542717">
            <w:pPr>
              <w:jc w:val="center"/>
              <w:rPr>
                <w:sz w:val="18"/>
                <w:szCs w:val="18"/>
                <w:lang w:eastAsia="nb-NO"/>
              </w:rPr>
            </w:pPr>
          </w:p>
        </w:tc>
        <w:tc>
          <w:tcPr>
            <w:tcW w:w="5245" w:type="dxa"/>
            <w:shd w:val="clear" w:color="auto" w:fill="D9D9D9" w:themeFill="background1" w:themeFillShade="D9"/>
          </w:tcPr>
          <w:p w14:paraId="2132EEF6" w14:textId="3C4A5763" w:rsidR="006410D2" w:rsidRPr="0050417F" w:rsidRDefault="006410D2" w:rsidP="00DB446C">
            <w:pPr>
              <w:jc w:val="center"/>
              <w:rPr>
                <w:sz w:val="18"/>
                <w:szCs w:val="18"/>
                <w:lang w:eastAsia="nb-NO"/>
              </w:rPr>
            </w:pPr>
          </w:p>
        </w:tc>
      </w:tr>
      <w:tr w:rsidR="00542717" w:rsidRPr="0050417F" w14:paraId="47FA5490" w14:textId="77777777">
        <w:tc>
          <w:tcPr>
            <w:tcW w:w="562" w:type="dxa"/>
            <w:shd w:val="clear" w:color="auto" w:fill="D9D9D9" w:themeFill="background1" w:themeFillShade="D9"/>
          </w:tcPr>
          <w:p w14:paraId="18E7689A" w14:textId="735F1406" w:rsidR="00542717" w:rsidRPr="0050417F" w:rsidRDefault="005379C9" w:rsidP="005379C9">
            <w:pPr>
              <w:jc w:val="center"/>
              <w:rPr>
                <w:sz w:val="18"/>
                <w:szCs w:val="18"/>
                <w:lang w:eastAsia="nb-NO"/>
              </w:rPr>
            </w:pPr>
            <w:r>
              <w:rPr>
                <w:sz w:val="18"/>
                <w:szCs w:val="18"/>
                <w:lang w:eastAsia="nb-NO"/>
              </w:rPr>
              <w:t>8</w:t>
            </w:r>
          </w:p>
        </w:tc>
        <w:tc>
          <w:tcPr>
            <w:tcW w:w="5387" w:type="dxa"/>
            <w:shd w:val="clear" w:color="auto" w:fill="F2F2F2" w:themeFill="background1" w:themeFillShade="F2"/>
          </w:tcPr>
          <w:p w14:paraId="2AE06B6E" w14:textId="08A1055C" w:rsidR="0019734A" w:rsidRPr="0019734A" w:rsidRDefault="0019734A" w:rsidP="0019734A">
            <w:pPr>
              <w:rPr>
                <w:color w:val="000000" w:themeColor="text1"/>
                <w:sz w:val="18"/>
                <w:szCs w:val="18"/>
                <w:lang w:eastAsia="nb-NO"/>
              </w:rPr>
            </w:pPr>
            <w:r w:rsidRPr="0019734A">
              <w:rPr>
                <w:color w:val="000000" w:themeColor="text1"/>
                <w:sz w:val="18"/>
                <w:szCs w:val="18"/>
                <w:lang w:eastAsia="nb-NO"/>
              </w:rPr>
              <w:t xml:space="preserve">Leverandøren bør holde god oversikt over konfigurasjoner i </w:t>
            </w:r>
            <w:r w:rsidR="00D66789" w:rsidRPr="00D66789">
              <w:rPr>
                <w:color w:val="000000" w:themeColor="text1"/>
                <w:sz w:val="18"/>
                <w:szCs w:val="18"/>
                <w:lang w:eastAsia="nb-NO"/>
              </w:rPr>
              <w:t xml:space="preserve">Utskriftsadministrasjonssystemet </w:t>
            </w:r>
            <w:r w:rsidRPr="0019734A">
              <w:rPr>
                <w:color w:val="000000" w:themeColor="text1"/>
                <w:sz w:val="18"/>
                <w:szCs w:val="18"/>
                <w:lang w:eastAsia="nb-NO"/>
              </w:rPr>
              <w:t xml:space="preserve">og tilhørende infrastruktur. </w:t>
            </w:r>
            <w:r w:rsidR="00A61722">
              <w:rPr>
                <w:color w:val="000000" w:themeColor="text1"/>
                <w:sz w:val="18"/>
                <w:szCs w:val="18"/>
                <w:lang w:eastAsia="nb-NO"/>
              </w:rPr>
              <w:t>Kunden vil vektlegge</w:t>
            </w:r>
            <w:r w:rsidRPr="0019734A">
              <w:rPr>
                <w:color w:val="000000" w:themeColor="text1"/>
                <w:sz w:val="18"/>
                <w:szCs w:val="18"/>
                <w:lang w:eastAsia="nb-NO"/>
              </w:rPr>
              <w:t xml:space="preserve"> at oversikten:</w:t>
            </w:r>
          </w:p>
          <w:p w14:paraId="7E86303A" w14:textId="77777777" w:rsidR="0019734A" w:rsidRPr="0019734A" w:rsidRDefault="0019734A" w:rsidP="0019734A">
            <w:pPr>
              <w:pStyle w:val="Listeavsnitt"/>
              <w:numPr>
                <w:ilvl w:val="0"/>
                <w:numId w:val="24"/>
              </w:numPr>
              <w:rPr>
                <w:color w:val="000000" w:themeColor="text1"/>
                <w:sz w:val="18"/>
                <w:szCs w:val="18"/>
              </w:rPr>
            </w:pPr>
            <w:r w:rsidRPr="0019734A">
              <w:rPr>
                <w:color w:val="000000" w:themeColor="text1"/>
                <w:sz w:val="18"/>
                <w:szCs w:val="18"/>
              </w:rPr>
              <w:t>Er fullstendig og dekker alle spesifiserte elementer</w:t>
            </w:r>
          </w:p>
          <w:p w14:paraId="7CF51608" w14:textId="77777777" w:rsidR="0019734A" w:rsidRPr="0019734A" w:rsidRDefault="0019734A" w:rsidP="0019734A">
            <w:pPr>
              <w:pStyle w:val="Listeavsnitt"/>
              <w:numPr>
                <w:ilvl w:val="0"/>
                <w:numId w:val="24"/>
              </w:numPr>
              <w:rPr>
                <w:color w:val="000000" w:themeColor="text1"/>
                <w:sz w:val="18"/>
                <w:szCs w:val="18"/>
              </w:rPr>
            </w:pPr>
            <w:r w:rsidRPr="0019734A">
              <w:rPr>
                <w:color w:val="000000" w:themeColor="text1"/>
                <w:sz w:val="18"/>
                <w:szCs w:val="18"/>
              </w:rPr>
              <w:t>Gir tilstrekkelig innsikt i konfigurasjoner og avhengigheter</w:t>
            </w:r>
          </w:p>
          <w:p w14:paraId="615B1F93" w14:textId="77777777" w:rsidR="0019734A" w:rsidRPr="0019734A" w:rsidRDefault="0019734A" w:rsidP="0019734A">
            <w:pPr>
              <w:pStyle w:val="Listeavsnitt"/>
              <w:numPr>
                <w:ilvl w:val="0"/>
                <w:numId w:val="24"/>
              </w:numPr>
              <w:rPr>
                <w:color w:val="000000" w:themeColor="text1"/>
                <w:sz w:val="18"/>
                <w:szCs w:val="18"/>
              </w:rPr>
            </w:pPr>
            <w:r w:rsidRPr="0019734A">
              <w:rPr>
                <w:color w:val="000000" w:themeColor="text1"/>
                <w:sz w:val="18"/>
                <w:szCs w:val="18"/>
              </w:rPr>
              <w:t>Inneholder sporbarhet gjennom endringshistorikk eller mekanismer for oppdatering</w:t>
            </w:r>
          </w:p>
          <w:p w14:paraId="409E7F5C" w14:textId="336FDB5F" w:rsidR="0019734A" w:rsidRPr="0019734A" w:rsidRDefault="0019734A" w:rsidP="0019734A">
            <w:pPr>
              <w:pStyle w:val="Listeavsnitt"/>
              <w:numPr>
                <w:ilvl w:val="0"/>
                <w:numId w:val="24"/>
              </w:numPr>
              <w:rPr>
                <w:color w:val="000000" w:themeColor="text1"/>
                <w:sz w:val="18"/>
                <w:szCs w:val="18"/>
              </w:rPr>
            </w:pPr>
            <w:r w:rsidRPr="0019734A">
              <w:rPr>
                <w:color w:val="000000" w:themeColor="text1"/>
                <w:sz w:val="18"/>
                <w:szCs w:val="18"/>
              </w:rPr>
              <w:t xml:space="preserve">Er oversiktlig og lett å forstå, med et </w:t>
            </w:r>
            <w:r w:rsidRPr="0019734A">
              <w:rPr>
                <w:color w:val="000000" w:themeColor="text1"/>
                <w:sz w:val="18"/>
                <w:szCs w:val="18"/>
              </w:rPr>
              <w:lastRenderedPageBreak/>
              <w:t>konfigurasjonskart som visualiserer strukturen</w:t>
            </w:r>
          </w:p>
          <w:p w14:paraId="2AD2652D" w14:textId="77777777" w:rsidR="004B2030" w:rsidRDefault="00602240" w:rsidP="002F53E4">
            <w:pPr>
              <w:spacing w:before="120"/>
              <w:rPr>
                <w:i/>
                <w:color w:val="0070C0"/>
                <w:sz w:val="18"/>
                <w:szCs w:val="18"/>
              </w:rPr>
            </w:pPr>
            <w:r w:rsidRPr="002A3696">
              <w:rPr>
                <w:i/>
                <w:color w:val="0070C0"/>
                <w:sz w:val="18"/>
                <w:szCs w:val="18"/>
              </w:rPr>
              <w:t>Leverandøren skal bekrefte (Ja/Nei) at kravet er oppfylt</w:t>
            </w:r>
            <w:r>
              <w:rPr>
                <w:i/>
                <w:color w:val="0070C0"/>
                <w:sz w:val="18"/>
                <w:szCs w:val="18"/>
              </w:rPr>
              <w:t xml:space="preserve"> </w:t>
            </w:r>
            <w:r w:rsidR="00742283">
              <w:rPr>
                <w:i/>
                <w:color w:val="0070C0"/>
                <w:sz w:val="18"/>
                <w:szCs w:val="18"/>
              </w:rPr>
              <w:t xml:space="preserve">og </w:t>
            </w:r>
            <w:r w:rsidR="007E03E6" w:rsidRPr="00145EFB">
              <w:rPr>
                <w:i/>
                <w:color w:val="0070C0"/>
                <w:sz w:val="18"/>
                <w:szCs w:val="18"/>
              </w:rPr>
              <w:t>dokumentere alle konfigurasjoner</w:t>
            </w:r>
            <w:r w:rsidR="007B6DDB">
              <w:rPr>
                <w:i/>
                <w:color w:val="0070C0"/>
                <w:sz w:val="18"/>
                <w:szCs w:val="18"/>
              </w:rPr>
              <w:t xml:space="preserve"> (tekniske og geografiske)</w:t>
            </w:r>
            <w:r w:rsidR="007E03E6" w:rsidRPr="00145EFB">
              <w:rPr>
                <w:i/>
                <w:color w:val="0070C0"/>
                <w:sz w:val="18"/>
                <w:szCs w:val="18"/>
              </w:rPr>
              <w:t xml:space="preserve"> i et konfigurasjonskart </w:t>
            </w:r>
            <w:r w:rsidR="00D8010C">
              <w:rPr>
                <w:i/>
                <w:color w:val="0070C0"/>
                <w:sz w:val="18"/>
                <w:szCs w:val="18"/>
              </w:rPr>
              <w:t>som dekker</w:t>
            </w:r>
            <w:r w:rsidR="007E03E6" w:rsidRPr="00145EFB">
              <w:rPr>
                <w:i/>
                <w:color w:val="0070C0"/>
                <w:sz w:val="18"/>
                <w:szCs w:val="18"/>
              </w:rPr>
              <w:t xml:space="preserve"> informasjonssystemene og teknisk beskrivelse av konfigurasjonen</w:t>
            </w:r>
            <w:r w:rsidR="00B3131B">
              <w:rPr>
                <w:i/>
                <w:color w:val="0070C0"/>
                <w:sz w:val="18"/>
                <w:szCs w:val="18"/>
              </w:rPr>
              <w:t>, inkl.</w:t>
            </w:r>
            <w:r w:rsidR="00E1768E">
              <w:rPr>
                <w:i/>
                <w:color w:val="0070C0"/>
                <w:sz w:val="18"/>
                <w:szCs w:val="18"/>
              </w:rPr>
              <w:t xml:space="preserve"> </w:t>
            </w:r>
            <w:r w:rsidR="00D66789" w:rsidRPr="00D66789">
              <w:rPr>
                <w:i/>
                <w:color w:val="0070C0"/>
                <w:sz w:val="18"/>
                <w:szCs w:val="18"/>
              </w:rPr>
              <w:t>Utskriftsadministrasjonssystemet</w:t>
            </w:r>
            <w:r w:rsidR="00BD69B6">
              <w:rPr>
                <w:i/>
                <w:color w:val="0070C0"/>
                <w:sz w:val="18"/>
                <w:szCs w:val="18"/>
              </w:rPr>
              <w:t>, print servere</w:t>
            </w:r>
            <w:r w:rsidR="004971C2">
              <w:rPr>
                <w:i/>
                <w:color w:val="0070C0"/>
                <w:sz w:val="18"/>
                <w:szCs w:val="18"/>
              </w:rPr>
              <w:t>, nettverksarkitektur</w:t>
            </w:r>
            <w:r w:rsidR="00F93EAD">
              <w:rPr>
                <w:i/>
                <w:color w:val="0070C0"/>
                <w:sz w:val="18"/>
                <w:szCs w:val="18"/>
              </w:rPr>
              <w:t>, eventuelle konfigurasjoner mot sky</w:t>
            </w:r>
            <w:r w:rsidR="00BC6838">
              <w:rPr>
                <w:i/>
                <w:color w:val="0070C0"/>
                <w:sz w:val="18"/>
                <w:szCs w:val="18"/>
              </w:rPr>
              <w:t xml:space="preserve"> og sikkerhetsmekanismer</w:t>
            </w:r>
            <w:r w:rsidR="00E1768E">
              <w:rPr>
                <w:i/>
                <w:color w:val="0070C0"/>
                <w:sz w:val="18"/>
                <w:szCs w:val="18"/>
              </w:rPr>
              <w:t>, mv</w:t>
            </w:r>
            <w:r w:rsidR="007E03E6" w:rsidRPr="00145EFB">
              <w:rPr>
                <w:i/>
                <w:color w:val="0070C0"/>
                <w:sz w:val="18"/>
                <w:szCs w:val="18"/>
              </w:rPr>
              <w:t xml:space="preserve">. </w:t>
            </w:r>
          </w:p>
          <w:p w14:paraId="4715D1C4" w14:textId="52CA0298" w:rsidR="00542717" w:rsidRPr="0050417F" w:rsidRDefault="007E03E6" w:rsidP="002F53E4">
            <w:pPr>
              <w:spacing w:before="120"/>
              <w:rPr>
                <w:color w:val="000000" w:themeColor="text1"/>
                <w:sz w:val="18"/>
                <w:szCs w:val="18"/>
                <w:lang w:eastAsia="nb-NO"/>
              </w:rPr>
            </w:pPr>
            <w:r w:rsidRPr="00145EFB">
              <w:rPr>
                <w:i/>
                <w:color w:val="0070C0"/>
                <w:sz w:val="18"/>
                <w:szCs w:val="18"/>
              </w:rPr>
              <w:t xml:space="preserve">Dokumentasjonen bør </w:t>
            </w:r>
            <w:r w:rsidR="00665DA6">
              <w:rPr>
                <w:i/>
                <w:color w:val="0070C0"/>
                <w:sz w:val="18"/>
                <w:szCs w:val="18"/>
              </w:rPr>
              <w:t>også</w:t>
            </w:r>
            <w:r w:rsidRPr="00145EFB">
              <w:rPr>
                <w:i/>
                <w:color w:val="0070C0"/>
                <w:sz w:val="18"/>
                <w:szCs w:val="18"/>
              </w:rPr>
              <w:t xml:space="preserve"> vise leverandørens</w:t>
            </w:r>
            <w:r w:rsidR="008440EC">
              <w:rPr>
                <w:i/>
                <w:color w:val="0070C0"/>
                <w:sz w:val="18"/>
                <w:szCs w:val="18"/>
              </w:rPr>
              <w:t>,</w:t>
            </w:r>
            <w:r w:rsidRPr="00145EFB">
              <w:rPr>
                <w:i/>
                <w:color w:val="0070C0"/>
                <w:sz w:val="18"/>
                <w:szCs w:val="18"/>
              </w:rPr>
              <w:t xml:space="preserve"> og eventuelle underleverandørers</w:t>
            </w:r>
            <w:r w:rsidR="008440EC">
              <w:rPr>
                <w:i/>
                <w:color w:val="0070C0"/>
                <w:sz w:val="18"/>
                <w:szCs w:val="18"/>
              </w:rPr>
              <w:t>,</w:t>
            </w:r>
            <w:r w:rsidRPr="00145EFB">
              <w:rPr>
                <w:i/>
                <w:color w:val="0070C0"/>
                <w:sz w:val="18"/>
                <w:szCs w:val="18"/>
              </w:rPr>
              <w:t xml:space="preserve"> datasentre og lokasjoner</w:t>
            </w:r>
            <w:r w:rsidR="00542717">
              <w:rPr>
                <w:i/>
                <w:color w:val="0070C0"/>
                <w:sz w:val="18"/>
                <w:szCs w:val="18"/>
              </w:rPr>
              <w:t xml:space="preserve">. </w:t>
            </w:r>
          </w:p>
        </w:tc>
        <w:tc>
          <w:tcPr>
            <w:tcW w:w="709" w:type="dxa"/>
            <w:shd w:val="clear" w:color="auto" w:fill="F2F2F2" w:themeFill="background1" w:themeFillShade="F2"/>
          </w:tcPr>
          <w:p w14:paraId="2B1D17CF" w14:textId="77777777" w:rsidR="00542717" w:rsidRPr="0050417F" w:rsidRDefault="00542717">
            <w:pPr>
              <w:jc w:val="center"/>
              <w:rPr>
                <w:sz w:val="18"/>
                <w:szCs w:val="18"/>
                <w:lang w:eastAsia="nb-NO"/>
              </w:rPr>
            </w:pPr>
            <w:r>
              <w:rPr>
                <w:sz w:val="18"/>
                <w:szCs w:val="18"/>
                <w:lang w:eastAsia="nb-NO"/>
              </w:rPr>
              <w:lastRenderedPageBreak/>
              <w:t>B</w:t>
            </w:r>
          </w:p>
        </w:tc>
        <w:tc>
          <w:tcPr>
            <w:tcW w:w="2126" w:type="dxa"/>
          </w:tcPr>
          <w:p w14:paraId="162729B5" w14:textId="77777777" w:rsidR="00542717" w:rsidRPr="0050417F" w:rsidRDefault="00542717">
            <w:pPr>
              <w:jc w:val="center"/>
              <w:rPr>
                <w:sz w:val="18"/>
                <w:szCs w:val="18"/>
                <w:lang w:eastAsia="nb-NO"/>
              </w:rPr>
            </w:pPr>
          </w:p>
        </w:tc>
        <w:tc>
          <w:tcPr>
            <w:tcW w:w="5245" w:type="dxa"/>
          </w:tcPr>
          <w:p w14:paraId="7777BF7F" w14:textId="313FBCA3" w:rsidR="009F3759" w:rsidRPr="003C576A" w:rsidRDefault="009F3759" w:rsidP="00E56F9B">
            <w:pPr>
              <w:rPr>
                <w:color w:val="000000" w:themeColor="text1"/>
                <w:sz w:val="18"/>
                <w:szCs w:val="18"/>
                <w:lang w:eastAsia="nb-NO"/>
              </w:rPr>
            </w:pPr>
          </w:p>
        </w:tc>
      </w:tr>
      <w:tr w:rsidR="00542717" w:rsidRPr="0050417F" w14:paraId="3BA20D6C" w14:textId="77777777">
        <w:tc>
          <w:tcPr>
            <w:tcW w:w="562" w:type="dxa"/>
            <w:shd w:val="clear" w:color="auto" w:fill="D9D9D9" w:themeFill="background1" w:themeFillShade="D9"/>
          </w:tcPr>
          <w:p w14:paraId="698AE1AA" w14:textId="219029C9" w:rsidR="00542717" w:rsidRPr="0050417F" w:rsidRDefault="005379C9" w:rsidP="005379C9">
            <w:pPr>
              <w:jc w:val="center"/>
              <w:rPr>
                <w:sz w:val="18"/>
                <w:szCs w:val="18"/>
                <w:lang w:eastAsia="nb-NO"/>
              </w:rPr>
            </w:pPr>
            <w:r>
              <w:rPr>
                <w:sz w:val="18"/>
                <w:szCs w:val="18"/>
                <w:lang w:eastAsia="nb-NO"/>
              </w:rPr>
              <w:t>9</w:t>
            </w:r>
          </w:p>
        </w:tc>
        <w:tc>
          <w:tcPr>
            <w:tcW w:w="5387" w:type="dxa"/>
            <w:shd w:val="clear" w:color="auto" w:fill="F2F2F2" w:themeFill="background1" w:themeFillShade="F2"/>
          </w:tcPr>
          <w:p w14:paraId="0E6A897A" w14:textId="195EB63B" w:rsidR="00656E77" w:rsidRPr="00656E77" w:rsidRDefault="00656E77" w:rsidP="00656E77">
            <w:pPr>
              <w:rPr>
                <w:sz w:val="18"/>
                <w:szCs w:val="18"/>
                <w:lang w:eastAsia="nb-NO"/>
              </w:rPr>
            </w:pPr>
            <w:r w:rsidRPr="00656E77">
              <w:rPr>
                <w:sz w:val="18"/>
                <w:szCs w:val="18"/>
                <w:lang w:eastAsia="nb-NO"/>
              </w:rPr>
              <w:t xml:space="preserve">Leverandøren bør sørge for at Kunden til enhver tid har tilgang til en </w:t>
            </w:r>
            <w:r w:rsidR="00C67C47">
              <w:rPr>
                <w:sz w:val="18"/>
                <w:szCs w:val="18"/>
                <w:lang w:eastAsia="nb-NO"/>
              </w:rPr>
              <w:t xml:space="preserve">tilgangsstyrt, </w:t>
            </w:r>
            <w:r w:rsidRPr="00656E77">
              <w:rPr>
                <w:sz w:val="18"/>
                <w:szCs w:val="18"/>
                <w:lang w:eastAsia="nb-NO"/>
              </w:rPr>
              <w:t>oppdatert og søkbar oversikt over alle maskiner</w:t>
            </w:r>
            <w:r w:rsidR="00C67C47">
              <w:rPr>
                <w:sz w:val="18"/>
                <w:szCs w:val="18"/>
                <w:lang w:eastAsia="nb-NO"/>
              </w:rPr>
              <w:t xml:space="preserve"> i Kundens nettverk. </w:t>
            </w:r>
            <w:r w:rsidRPr="00656E77">
              <w:rPr>
                <w:sz w:val="18"/>
                <w:szCs w:val="18"/>
                <w:lang w:eastAsia="nb-NO"/>
              </w:rPr>
              <w:t xml:space="preserve">Oversikten skal fungere som oppslagsverk og dokumentasjon, og være tilgjengelig i et brukervennlig, interaktivt format (for eksempel </w:t>
            </w:r>
            <w:r w:rsidR="00C67C47">
              <w:rPr>
                <w:sz w:val="18"/>
                <w:szCs w:val="18"/>
                <w:lang w:eastAsia="nb-NO"/>
              </w:rPr>
              <w:t xml:space="preserve">en </w:t>
            </w:r>
            <w:r w:rsidRPr="00656E77">
              <w:rPr>
                <w:sz w:val="18"/>
                <w:szCs w:val="18"/>
                <w:lang w:eastAsia="nb-NO"/>
              </w:rPr>
              <w:t>web-applikasjon).</w:t>
            </w:r>
          </w:p>
          <w:p w14:paraId="40AC8A6F" w14:textId="7D2BD3C4" w:rsidR="00656E77" w:rsidRPr="00656E77" w:rsidRDefault="00656E77" w:rsidP="00656E77">
            <w:pPr>
              <w:rPr>
                <w:sz w:val="18"/>
                <w:szCs w:val="18"/>
                <w:lang w:eastAsia="nb-NO"/>
              </w:rPr>
            </w:pPr>
            <w:r>
              <w:rPr>
                <w:sz w:val="18"/>
                <w:szCs w:val="18"/>
                <w:lang w:eastAsia="nb-NO"/>
              </w:rPr>
              <w:t>O</w:t>
            </w:r>
            <w:r w:rsidRPr="00656E77">
              <w:rPr>
                <w:sz w:val="18"/>
                <w:szCs w:val="18"/>
                <w:lang w:eastAsia="nb-NO"/>
              </w:rPr>
              <w:t xml:space="preserve">versikten </w:t>
            </w:r>
            <w:r>
              <w:rPr>
                <w:sz w:val="18"/>
                <w:szCs w:val="18"/>
                <w:lang w:eastAsia="nb-NO"/>
              </w:rPr>
              <w:t>bør</w:t>
            </w:r>
            <w:r w:rsidRPr="00656E77">
              <w:rPr>
                <w:sz w:val="18"/>
                <w:szCs w:val="18"/>
                <w:lang w:eastAsia="nb-NO"/>
              </w:rPr>
              <w:t xml:space="preserve"> som minimum inneholde:</w:t>
            </w:r>
          </w:p>
          <w:p w14:paraId="36479B9E" w14:textId="77777777" w:rsidR="00656E77" w:rsidRPr="00656E77" w:rsidRDefault="00656E77" w:rsidP="00656E77">
            <w:pPr>
              <w:pStyle w:val="Listeavsnitt"/>
              <w:numPr>
                <w:ilvl w:val="0"/>
                <w:numId w:val="25"/>
              </w:numPr>
              <w:rPr>
                <w:sz w:val="18"/>
                <w:szCs w:val="18"/>
              </w:rPr>
            </w:pPr>
            <w:r w:rsidRPr="00656E77">
              <w:rPr>
                <w:sz w:val="18"/>
                <w:szCs w:val="18"/>
              </w:rPr>
              <w:t>Maskinens navn og type</w:t>
            </w:r>
          </w:p>
          <w:p w14:paraId="7429C753" w14:textId="77777777" w:rsidR="00656E77" w:rsidRPr="00656E77" w:rsidRDefault="00656E77" w:rsidP="00656E77">
            <w:pPr>
              <w:pStyle w:val="Listeavsnitt"/>
              <w:numPr>
                <w:ilvl w:val="0"/>
                <w:numId w:val="25"/>
              </w:numPr>
              <w:rPr>
                <w:sz w:val="18"/>
                <w:szCs w:val="18"/>
              </w:rPr>
            </w:pPr>
            <w:r w:rsidRPr="00656E77">
              <w:rPr>
                <w:sz w:val="18"/>
                <w:szCs w:val="18"/>
              </w:rPr>
              <w:t>Tilbehør (skuffer, etterbehandler osv.)</w:t>
            </w:r>
          </w:p>
          <w:p w14:paraId="01D0AD92" w14:textId="77777777" w:rsidR="00656E77" w:rsidRPr="00656E77" w:rsidRDefault="00656E77" w:rsidP="00656E77">
            <w:pPr>
              <w:pStyle w:val="Listeavsnitt"/>
              <w:numPr>
                <w:ilvl w:val="0"/>
                <w:numId w:val="25"/>
              </w:numPr>
              <w:rPr>
                <w:sz w:val="18"/>
                <w:szCs w:val="18"/>
              </w:rPr>
            </w:pPr>
            <w:r w:rsidRPr="00656E77">
              <w:rPr>
                <w:sz w:val="18"/>
                <w:szCs w:val="18"/>
              </w:rPr>
              <w:t>Reservert IP-adresse i DHCP</w:t>
            </w:r>
          </w:p>
          <w:p w14:paraId="3D9F7B9A" w14:textId="77777777" w:rsidR="00656E77" w:rsidRPr="00656E77" w:rsidRDefault="00656E77" w:rsidP="00656E77">
            <w:pPr>
              <w:pStyle w:val="Listeavsnitt"/>
              <w:numPr>
                <w:ilvl w:val="0"/>
                <w:numId w:val="25"/>
              </w:numPr>
              <w:rPr>
                <w:sz w:val="18"/>
                <w:szCs w:val="18"/>
              </w:rPr>
            </w:pPr>
            <w:r w:rsidRPr="00656E77">
              <w:rPr>
                <w:sz w:val="18"/>
                <w:szCs w:val="18"/>
              </w:rPr>
              <w:t>Serienummer</w:t>
            </w:r>
          </w:p>
          <w:p w14:paraId="2A559A51" w14:textId="77777777" w:rsidR="00656E77" w:rsidRPr="00656E77" w:rsidRDefault="00656E77" w:rsidP="00656E77">
            <w:pPr>
              <w:pStyle w:val="Listeavsnitt"/>
              <w:numPr>
                <w:ilvl w:val="0"/>
                <w:numId w:val="25"/>
              </w:numPr>
              <w:rPr>
                <w:sz w:val="18"/>
                <w:szCs w:val="18"/>
              </w:rPr>
            </w:pPr>
            <w:r w:rsidRPr="00656E77">
              <w:rPr>
                <w:sz w:val="18"/>
                <w:szCs w:val="18"/>
              </w:rPr>
              <w:t>MAC-adresse på nettverkskort</w:t>
            </w:r>
          </w:p>
          <w:p w14:paraId="310DD7F7" w14:textId="77777777" w:rsidR="00656E77" w:rsidRPr="00656E77" w:rsidRDefault="00656E77" w:rsidP="00656E77">
            <w:pPr>
              <w:pStyle w:val="Listeavsnitt"/>
              <w:numPr>
                <w:ilvl w:val="0"/>
                <w:numId w:val="25"/>
              </w:numPr>
              <w:rPr>
                <w:sz w:val="18"/>
                <w:szCs w:val="18"/>
              </w:rPr>
            </w:pPr>
            <w:r w:rsidRPr="00656E77">
              <w:rPr>
                <w:sz w:val="18"/>
                <w:szCs w:val="18"/>
              </w:rPr>
              <w:t>Lokasjonsnavn, adresse og plassering</w:t>
            </w:r>
          </w:p>
          <w:p w14:paraId="7B22DD98" w14:textId="77777777" w:rsidR="00656E77" w:rsidRPr="00656E77" w:rsidRDefault="00656E77" w:rsidP="00656E77">
            <w:pPr>
              <w:pStyle w:val="Listeavsnitt"/>
              <w:numPr>
                <w:ilvl w:val="0"/>
                <w:numId w:val="25"/>
              </w:numPr>
              <w:rPr>
                <w:sz w:val="18"/>
                <w:szCs w:val="18"/>
              </w:rPr>
            </w:pPr>
            <w:r w:rsidRPr="00656E77">
              <w:rPr>
                <w:sz w:val="18"/>
                <w:szCs w:val="18"/>
              </w:rPr>
              <w:t>Fakturareferanse og fakturahistorikk</w:t>
            </w:r>
          </w:p>
          <w:p w14:paraId="039BF946" w14:textId="77777777" w:rsidR="00656E77" w:rsidRPr="00656E77" w:rsidRDefault="00656E77" w:rsidP="00656E77">
            <w:pPr>
              <w:pStyle w:val="Listeavsnitt"/>
              <w:numPr>
                <w:ilvl w:val="0"/>
                <w:numId w:val="25"/>
              </w:numPr>
              <w:rPr>
                <w:sz w:val="18"/>
                <w:szCs w:val="18"/>
              </w:rPr>
            </w:pPr>
            <w:r w:rsidRPr="00656E77">
              <w:rPr>
                <w:sz w:val="18"/>
                <w:szCs w:val="18"/>
              </w:rPr>
              <w:t>Servicehistorikk</w:t>
            </w:r>
          </w:p>
          <w:p w14:paraId="730753E4" w14:textId="4ED1072C" w:rsidR="00D373E0" w:rsidRPr="00656E77" w:rsidRDefault="00656E77" w:rsidP="00656E77">
            <w:pPr>
              <w:pStyle w:val="Listeavsnitt"/>
              <w:numPr>
                <w:ilvl w:val="0"/>
                <w:numId w:val="25"/>
              </w:numPr>
              <w:rPr>
                <w:sz w:val="18"/>
                <w:szCs w:val="18"/>
              </w:rPr>
            </w:pPr>
            <w:r w:rsidRPr="00656E77">
              <w:rPr>
                <w:sz w:val="18"/>
                <w:szCs w:val="18"/>
              </w:rPr>
              <w:t>Dato for levering, flytting eller avvikling</w:t>
            </w:r>
          </w:p>
          <w:p w14:paraId="2704B8E8" w14:textId="77777777" w:rsidR="00542717" w:rsidRDefault="00492266" w:rsidP="00656E77">
            <w:pPr>
              <w:spacing w:before="120"/>
              <w:rPr>
                <w:i/>
                <w:color w:val="0070C0"/>
                <w:sz w:val="18"/>
                <w:szCs w:val="18"/>
              </w:rPr>
            </w:pPr>
            <w:r w:rsidRPr="002A3696">
              <w:rPr>
                <w:i/>
                <w:color w:val="0070C0"/>
                <w:sz w:val="18"/>
                <w:szCs w:val="18"/>
              </w:rPr>
              <w:t>Leverandøren skal bekrefte (Ja/Nei) at kravet er oppfylt</w:t>
            </w:r>
            <w:r>
              <w:rPr>
                <w:i/>
                <w:color w:val="0070C0"/>
                <w:sz w:val="18"/>
                <w:szCs w:val="18"/>
              </w:rPr>
              <w:t xml:space="preserve"> </w:t>
            </w:r>
            <w:r w:rsidR="005B071C">
              <w:rPr>
                <w:i/>
                <w:color w:val="0070C0"/>
                <w:sz w:val="18"/>
                <w:szCs w:val="18"/>
              </w:rPr>
              <w:t xml:space="preserve">og </w:t>
            </w:r>
            <w:r w:rsidR="00542717" w:rsidRPr="0022437D">
              <w:rPr>
                <w:i/>
                <w:color w:val="0070C0"/>
                <w:sz w:val="18"/>
                <w:szCs w:val="18"/>
              </w:rPr>
              <w:t>beskrive hvordan kravet oppfylles og ivaretas i avtaleperioden</w:t>
            </w:r>
            <w:r w:rsidR="00542717">
              <w:rPr>
                <w:i/>
                <w:color w:val="0070C0"/>
                <w:sz w:val="18"/>
                <w:szCs w:val="18"/>
              </w:rPr>
              <w:t>.</w:t>
            </w:r>
          </w:p>
          <w:p w14:paraId="539B99EA" w14:textId="75BB0594" w:rsidR="005073F2" w:rsidRPr="005073F2" w:rsidRDefault="005073F2" w:rsidP="00656E77">
            <w:pPr>
              <w:spacing w:before="120"/>
              <w:rPr>
                <w:i/>
                <w:iCs/>
                <w:color w:val="000000" w:themeColor="text1"/>
                <w:sz w:val="18"/>
                <w:szCs w:val="18"/>
                <w:lang w:eastAsia="nb-NO"/>
              </w:rPr>
            </w:pPr>
            <w:r w:rsidRPr="005073F2">
              <w:rPr>
                <w:i/>
                <w:iCs/>
                <w:color w:val="0070C0"/>
                <w:sz w:val="18"/>
                <w:szCs w:val="18"/>
                <w:lang w:eastAsia="nb-NO"/>
              </w:rPr>
              <w:lastRenderedPageBreak/>
              <w:t>Leverandøren skal levere en beskrivelse på inntil 300 ord.</w:t>
            </w:r>
          </w:p>
        </w:tc>
        <w:tc>
          <w:tcPr>
            <w:tcW w:w="709" w:type="dxa"/>
            <w:shd w:val="clear" w:color="auto" w:fill="F2F2F2" w:themeFill="background1" w:themeFillShade="F2"/>
          </w:tcPr>
          <w:p w14:paraId="136C8F96" w14:textId="77777777" w:rsidR="00542717" w:rsidRPr="0050417F" w:rsidRDefault="00542717">
            <w:pPr>
              <w:jc w:val="center"/>
              <w:rPr>
                <w:sz w:val="18"/>
                <w:szCs w:val="18"/>
                <w:lang w:eastAsia="nb-NO"/>
              </w:rPr>
            </w:pPr>
            <w:r>
              <w:rPr>
                <w:sz w:val="18"/>
                <w:szCs w:val="18"/>
                <w:lang w:eastAsia="nb-NO"/>
              </w:rPr>
              <w:lastRenderedPageBreak/>
              <w:t>B</w:t>
            </w:r>
          </w:p>
        </w:tc>
        <w:tc>
          <w:tcPr>
            <w:tcW w:w="2126" w:type="dxa"/>
          </w:tcPr>
          <w:p w14:paraId="46CD1E58" w14:textId="77777777" w:rsidR="00542717" w:rsidRPr="0050417F" w:rsidRDefault="00542717">
            <w:pPr>
              <w:jc w:val="center"/>
              <w:rPr>
                <w:sz w:val="18"/>
                <w:szCs w:val="18"/>
                <w:lang w:eastAsia="nb-NO"/>
              </w:rPr>
            </w:pPr>
          </w:p>
        </w:tc>
        <w:tc>
          <w:tcPr>
            <w:tcW w:w="5245" w:type="dxa"/>
          </w:tcPr>
          <w:p w14:paraId="4612004B" w14:textId="1EF07651" w:rsidR="00542717" w:rsidRPr="003C576A" w:rsidRDefault="00542717">
            <w:pPr>
              <w:jc w:val="center"/>
              <w:rPr>
                <w:sz w:val="18"/>
                <w:szCs w:val="18"/>
                <w:lang w:eastAsia="nb-NO"/>
              </w:rPr>
            </w:pPr>
          </w:p>
        </w:tc>
      </w:tr>
      <w:tr w:rsidR="00542717" w:rsidRPr="0050417F" w14:paraId="0175B922" w14:textId="77777777">
        <w:tc>
          <w:tcPr>
            <w:tcW w:w="562" w:type="dxa"/>
            <w:shd w:val="clear" w:color="auto" w:fill="D9D9D9" w:themeFill="background1" w:themeFillShade="D9"/>
          </w:tcPr>
          <w:p w14:paraId="52E9A959" w14:textId="363DBE91" w:rsidR="00542717" w:rsidRPr="0050417F" w:rsidRDefault="005379C9" w:rsidP="005379C9">
            <w:pPr>
              <w:jc w:val="center"/>
              <w:rPr>
                <w:sz w:val="18"/>
                <w:szCs w:val="18"/>
                <w:lang w:eastAsia="nb-NO"/>
              </w:rPr>
            </w:pPr>
            <w:r>
              <w:rPr>
                <w:sz w:val="18"/>
                <w:szCs w:val="18"/>
                <w:lang w:eastAsia="nb-NO"/>
              </w:rPr>
              <w:t>10</w:t>
            </w:r>
          </w:p>
        </w:tc>
        <w:tc>
          <w:tcPr>
            <w:tcW w:w="5387" w:type="dxa"/>
            <w:shd w:val="clear" w:color="auto" w:fill="F2F2F2" w:themeFill="background1" w:themeFillShade="F2"/>
          </w:tcPr>
          <w:p w14:paraId="343C4E32" w14:textId="77777777" w:rsidR="006B28E3" w:rsidRPr="006B28E3" w:rsidRDefault="006B28E3" w:rsidP="006B28E3">
            <w:pPr>
              <w:rPr>
                <w:sz w:val="18"/>
                <w:szCs w:val="18"/>
                <w:lang w:eastAsia="nb-NO"/>
              </w:rPr>
            </w:pPr>
            <w:r w:rsidRPr="006B28E3">
              <w:rPr>
                <w:sz w:val="18"/>
                <w:szCs w:val="18"/>
                <w:lang w:eastAsia="nb-NO"/>
              </w:rPr>
              <w:t>Det er ønskelig at Kunden får god innsikt i forbruk, tjenestens tilstand og kostnader gjennom tilpassede rapporter eller tilsvarende visuelle fremstillinger.</w:t>
            </w:r>
          </w:p>
          <w:p w14:paraId="498430F6" w14:textId="77777777" w:rsidR="006B28E3" w:rsidRDefault="006B28E3" w:rsidP="006B28E3">
            <w:pPr>
              <w:rPr>
                <w:sz w:val="18"/>
                <w:szCs w:val="18"/>
                <w:lang w:eastAsia="nb-NO"/>
              </w:rPr>
            </w:pPr>
            <w:r w:rsidRPr="006B28E3">
              <w:rPr>
                <w:sz w:val="18"/>
                <w:szCs w:val="18"/>
                <w:lang w:eastAsia="nb-NO"/>
              </w:rPr>
              <w:t>Rapportene bør gi oversikt og statistikk over utskriftsbruk på tvers av alle brukertyper og soner, både på maskinnivå og for maskinparken samlet.</w:t>
            </w:r>
          </w:p>
          <w:p w14:paraId="4F50D30F" w14:textId="77777777" w:rsidR="00542717" w:rsidRDefault="00C03CF6" w:rsidP="006B28E3">
            <w:pPr>
              <w:rPr>
                <w:i/>
                <w:color w:val="0070C0"/>
                <w:sz w:val="18"/>
                <w:szCs w:val="18"/>
              </w:rPr>
            </w:pPr>
            <w:r w:rsidRPr="00C03CF6">
              <w:rPr>
                <w:i/>
                <w:color w:val="0070C0"/>
                <w:sz w:val="18"/>
                <w:szCs w:val="18"/>
              </w:rPr>
              <w:t xml:space="preserve">Leverandøren skal bekrefte (Ja/Nei) at kravet oppfylles, og gi en beskrivelse av hvilke typer data som kan hentes inn, samt hvordan disse dataene kan presenteres for Kunden på en måte som gir best mulig innsikt – for eksempel gjennom rapporter, </w:t>
            </w:r>
            <w:proofErr w:type="spellStart"/>
            <w:r w:rsidRPr="00C03CF6">
              <w:rPr>
                <w:i/>
                <w:color w:val="0070C0"/>
                <w:sz w:val="18"/>
                <w:szCs w:val="18"/>
              </w:rPr>
              <w:t>dashboards</w:t>
            </w:r>
            <w:proofErr w:type="spellEnd"/>
            <w:r w:rsidRPr="00C03CF6">
              <w:rPr>
                <w:i/>
                <w:color w:val="0070C0"/>
                <w:sz w:val="18"/>
                <w:szCs w:val="18"/>
              </w:rPr>
              <w:t xml:space="preserve"> eller interaktive løsninger.</w:t>
            </w:r>
          </w:p>
          <w:p w14:paraId="080E74E0" w14:textId="6ABDCE39" w:rsidR="005073F2" w:rsidRPr="0050417F" w:rsidRDefault="005073F2" w:rsidP="006B28E3">
            <w:pPr>
              <w:rPr>
                <w:sz w:val="18"/>
                <w:szCs w:val="18"/>
                <w:lang w:eastAsia="nb-NO"/>
              </w:rPr>
            </w:pPr>
            <w:r w:rsidRPr="005073F2">
              <w:rPr>
                <w:i/>
                <w:iCs/>
                <w:color w:val="0070C0"/>
                <w:sz w:val="18"/>
                <w:szCs w:val="18"/>
                <w:lang w:eastAsia="nb-NO"/>
              </w:rPr>
              <w:t>Leverandøren skal levere en beskrivelse på inntil 300 ord.</w:t>
            </w:r>
          </w:p>
        </w:tc>
        <w:tc>
          <w:tcPr>
            <w:tcW w:w="709" w:type="dxa"/>
            <w:shd w:val="clear" w:color="auto" w:fill="F2F2F2" w:themeFill="background1" w:themeFillShade="F2"/>
          </w:tcPr>
          <w:p w14:paraId="2DA67B0F" w14:textId="77777777" w:rsidR="00542717" w:rsidRDefault="00542717">
            <w:pPr>
              <w:jc w:val="center"/>
              <w:rPr>
                <w:sz w:val="18"/>
                <w:szCs w:val="18"/>
                <w:lang w:eastAsia="nb-NO"/>
              </w:rPr>
            </w:pPr>
            <w:r w:rsidRPr="003C1979">
              <w:rPr>
                <w:sz w:val="18"/>
                <w:szCs w:val="18"/>
                <w:lang w:eastAsia="nb-NO"/>
              </w:rPr>
              <w:t>B</w:t>
            </w:r>
          </w:p>
        </w:tc>
        <w:tc>
          <w:tcPr>
            <w:tcW w:w="2126" w:type="dxa"/>
          </w:tcPr>
          <w:p w14:paraId="66CBC570" w14:textId="77777777" w:rsidR="00542717" w:rsidRPr="0050417F" w:rsidRDefault="00542717">
            <w:pPr>
              <w:jc w:val="center"/>
              <w:rPr>
                <w:sz w:val="18"/>
                <w:szCs w:val="18"/>
                <w:lang w:eastAsia="nb-NO"/>
              </w:rPr>
            </w:pPr>
          </w:p>
        </w:tc>
        <w:tc>
          <w:tcPr>
            <w:tcW w:w="5245" w:type="dxa"/>
          </w:tcPr>
          <w:p w14:paraId="32625578" w14:textId="101E24B9" w:rsidR="00542717" w:rsidRPr="003C576A" w:rsidRDefault="00542717">
            <w:pPr>
              <w:jc w:val="center"/>
              <w:rPr>
                <w:sz w:val="18"/>
                <w:szCs w:val="18"/>
                <w:lang w:eastAsia="nb-NO"/>
              </w:rPr>
            </w:pPr>
          </w:p>
        </w:tc>
      </w:tr>
    </w:tbl>
    <w:p w14:paraId="51764E61" w14:textId="77777777" w:rsidR="00542717" w:rsidRDefault="00542717" w:rsidP="00F24890">
      <w:pPr>
        <w:rPr>
          <w:lang w:eastAsia="nb-NO"/>
        </w:rPr>
      </w:pPr>
    </w:p>
    <w:p w14:paraId="1488FCD0" w14:textId="59D314C9" w:rsidR="00A91FDC" w:rsidRPr="00305E66" w:rsidRDefault="00A91FDC" w:rsidP="00A91FDC">
      <w:pPr>
        <w:pStyle w:val="Overskrift2"/>
        <w:rPr>
          <w:rFonts w:ascii="Open Sans" w:hAnsi="Open Sans" w:cs="Open Sans"/>
          <w:b/>
          <w:bCs/>
        </w:rPr>
      </w:pPr>
      <w:bookmarkStart w:id="9" w:name="_Toc220057498"/>
      <w:r>
        <w:rPr>
          <w:rFonts w:ascii="Open Sans" w:hAnsi="Open Sans" w:cs="Open Sans"/>
          <w:b/>
          <w:bCs/>
        </w:rPr>
        <w:t>Krav til maskiner</w:t>
      </w:r>
      <w:bookmarkEnd w:id="9"/>
    </w:p>
    <w:p w14:paraId="1BD9C46B" w14:textId="77777777" w:rsidR="000607D8" w:rsidRPr="0050417F" w:rsidRDefault="000607D8" w:rsidP="000607D8">
      <w:pPr>
        <w:pStyle w:val="Overskrift3"/>
        <w:rPr>
          <w:rFonts w:ascii="Open Sans" w:hAnsi="Open Sans" w:cs="Open Sans"/>
        </w:rPr>
      </w:pPr>
      <w:bookmarkStart w:id="10" w:name="_Toc220057499"/>
      <w:r w:rsidRPr="0050417F">
        <w:rPr>
          <w:rFonts w:ascii="Open Sans" w:hAnsi="Open Sans" w:cs="Open Sans"/>
        </w:rPr>
        <w:t>Felles krav for segmenter 1-4</w:t>
      </w:r>
      <w:bookmarkEnd w:id="10"/>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0607D8" w:rsidRPr="0050417F" w14:paraId="23B94709" w14:textId="77777777">
        <w:tc>
          <w:tcPr>
            <w:tcW w:w="562" w:type="dxa"/>
            <w:shd w:val="clear" w:color="auto" w:fill="D9D9D9" w:themeFill="background2" w:themeFillShade="D9"/>
          </w:tcPr>
          <w:p w14:paraId="0C510721" w14:textId="77777777" w:rsidR="000607D8" w:rsidRPr="0050417F" w:rsidRDefault="000607D8">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1B8B30B1" w14:textId="77777777" w:rsidR="000607D8" w:rsidRPr="0050417F" w:rsidRDefault="000607D8">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45D7B684" w14:textId="77777777" w:rsidR="000607D8" w:rsidRPr="0050417F" w:rsidRDefault="000607D8">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7F81B2FA" w14:textId="77777777" w:rsidR="000607D8" w:rsidRPr="0050417F" w:rsidRDefault="000607D8">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2DBC1689" w14:textId="77777777" w:rsidR="000607D8" w:rsidRPr="0050417F" w:rsidRDefault="000607D8">
            <w:pPr>
              <w:jc w:val="center"/>
              <w:rPr>
                <w:sz w:val="18"/>
                <w:szCs w:val="18"/>
                <w:lang w:eastAsia="nb-NO"/>
              </w:rPr>
            </w:pPr>
            <w:r w:rsidRPr="0050417F">
              <w:rPr>
                <w:sz w:val="18"/>
                <w:szCs w:val="18"/>
                <w:lang w:eastAsia="nb-NO"/>
              </w:rPr>
              <w:t>Leverandørens besvarelse:</w:t>
            </w:r>
          </w:p>
        </w:tc>
      </w:tr>
      <w:tr w:rsidR="000607D8" w:rsidRPr="0050417F" w14:paraId="1A909A6D" w14:textId="77777777" w:rsidTr="00343BAD">
        <w:tc>
          <w:tcPr>
            <w:tcW w:w="562" w:type="dxa"/>
            <w:shd w:val="clear" w:color="auto" w:fill="D9D9D9" w:themeFill="background2" w:themeFillShade="D9"/>
          </w:tcPr>
          <w:p w14:paraId="15E6DFC4" w14:textId="0399EBF6" w:rsidR="000607D8" w:rsidRPr="0050417F" w:rsidRDefault="005379C9" w:rsidP="007A2A60">
            <w:pPr>
              <w:jc w:val="center"/>
              <w:rPr>
                <w:sz w:val="18"/>
                <w:szCs w:val="18"/>
                <w:lang w:eastAsia="nb-NO"/>
              </w:rPr>
            </w:pPr>
            <w:r>
              <w:rPr>
                <w:sz w:val="18"/>
                <w:szCs w:val="18"/>
                <w:lang w:eastAsia="nb-NO"/>
              </w:rPr>
              <w:t>11</w:t>
            </w:r>
          </w:p>
        </w:tc>
        <w:tc>
          <w:tcPr>
            <w:tcW w:w="5387" w:type="dxa"/>
            <w:shd w:val="clear" w:color="auto" w:fill="F2F2F2" w:themeFill="background2" w:themeFillShade="F2"/>
          </w:tcPr>
          <w:p w14:paraId="06DCFB91" w14:textId="5B740254" w:rsidR="007E446D" w:rsidRDefault="000607D8">
            <w:pPr>
              <w:rPr>
                <w:sz w:val="18"/>
                <w:szCs w:val="18"/>
                <w:lang w:eastAsia="nb-NO"/>
              </w:rPr>
            </w:pPr>
            <w:r w:rsidRPr="0050417F">
              <w:rPr>
                <w:sz w:val="18"/>
                <w:szCs w:val="18"/>
                <w:lang w:eastAsia="nb-NO"/>
              </w:rPr>
              <w:t>Maskinene skal ha støtte for skanning i filformatene JPG, TIFF, PDF og det til enhver tid gjeldende format etter FOR</w:t>
            </w:r>
            <w:r w:rsidR="009F0F2F" w:rsidRPr="009F0F2F">
              <w:rPr>
                <w:sz w:val="18"/>
                <w:szCs w:val="18"/>
                <w:lang w:eastAsia="nb-NO"/>
              </w:rPr>
              <w:t>-2017-</w:t>
            </w:r>
            <w:r w:rsidRPr="0050417F">
              <w:rPr>
                <w:sz w:val="18"/>
                <w:szCs w:val="18"/>
                <w:lang w:eastAsia="nb-NO"/>
              </w:rPr>
              <w:t>12-</w:t>
            </w:r>
            <w:r w:rsidR="009F0F2F" w:rsidRPr="009F0F2F">
              <w:rPr>
                <w:sz w:val="18"/>
                <w:szCs w:val="18"/>
                <w:lang w:eastAsia="nb-NO"/>
              </w:rPr>
              <w:t xml:space="preserve">19-2286 </w:t>
            </w:r>
            <w:r w:rsidR="00A27C49">
              <w:rPr>
                <w:sz w:val="18"/>
                <w:szCs w:val="18"/>
                <w:lang w:eastAsia="nb-NO"/>
              </w:rPr>
              <w:t xml:space="preserve">- </w:t>
            </w:r>
            <w:r w:rsidR="00A27C49" w:rsidRPr="00A27C49">
              <w:rPr>
                <w:sz w:val="18"/>
                <w:szCs w:val="18"/>
                <w:lang w:eastAsia="nb-NO"/>
              </w:rPr>
              <w:t>Forskrift om utfyllende tekniske og arkivfaglige bestemmelser om behandling av offentlige arkiver (riksarkivarens forskrift)</w:t>
            </w:r>
            <w:r w:rsidR="007E446D">
              <w:rPr>
                <w:sz w:val="18"/>
                <w:szCs w:val="18"/>
                <w:lang w:eastAsia="nb-NO"/>
              </w:rPr>
              <w:t xml:space="preserve">. </w:t>
            </w:r>
          </w:p>
          <w:p w14:paraId="55231E38" w14:textId="18B8DC02" w:rsidR="000607D8" w:rsidRPr="0050417F" w:rsidRDefault="000607D8">
            <w:pPr>
              <w:rPr>
                <w:sz w:val="18"/>
                <w:szCs w:val="18"/>
                <w:lang w:eastAsia="nb-NO"/>
              </w:rPr>
            </w:pPr>
            <w:r w:rsidRPr="0050417F">
              <w:rPr>
                <w:sz w:val="18"/>
                <w:szCs w:val="18"/>
                <w:lang w:eastAsia="nb-NO"/>
              </w:rPr>
              <w:t>Det må være mulig å sette PDF/A som standard.</w:t>
            </w:r>
          </w:p>
          <w:p w14:paraId="3F4B3724" w14:textId="77777777" w:rsidR="000607D8" w:rsidRPr="0050417F" w:rsidRDefault="000607D8">
            <w:pPr>
              <w:rPr>
                <w:i/>
                <w:iCs/>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438F3007"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67324F1D"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1011EBD2" w14:textId="3E749AE1" w:rsidR="000607D8" w:rsidRPr="0050417F" w:rsidRDefault="000607D8">
            <w:pPr>
              <w:jc w:val="center"/>
              <w:rPr>
                <w:sz w:val="18"/>
                <w:szCs w:val="18"/>
                <w:lang w:eastAsia="nb-NO"/>
              </w:rPr>
            </w:pPr>
          </w:p>
        </w:tc>
      </w:tr>
      <w:tr w:rsidR="000607D8" w:rsidRPr="0050417F" w14:paraId="306D1849" w14:textId="77777777" w:rsidTr="00343BAD">
        <w:tc>
          <w:tcPr>
            <w:tcW w:w="562" w:type="dxa"/>
            <w:shd w:val="clear" w:color="auto" w:fill="D9D9D9" w:themeFill="background2" w:themeFillShade="D9"/>
          </w:tcPr>
          <w:p w14:paraId="388117D9" w14:textId="22010D7D" w:rsidR="000607D8" w:rsidRPr="0050417F" w:rsidRDefault="005379C9" w:rsidP="007A2A60">
            <w:pPr>
              <w:jc w:val="center"/>
              <w:rPr>
                <w:sz w:val="18"/>
                <w:szCs w:val="18"/>
                <w:lang w:eastAsia="nb-NO"/>
              </w:rPr>
            </w:pPr>
            <w:r>
              <w:rPr>
                <w:sz w:val="18"/>
                <w:szCs w:val="18"/>
                <w:lang w:eastAsia="nb-NO"/>
              </w:rPr>
              <w:lastRenderedPageBreak/>
              <w:t>12</w:t>
            </w:r>
          </w:p>
        </w:tc>
        <w:tc>
          <w:tcPr>
            <w:tcW w:w="5387" w:type="dxa"/>
            <w:shd w:val="clear" w:color="auto" w:fill="F2F2F2" w:themeFill="background2" w:themeFillShade="F2"/>
          </w:tcPr>
          <w:p w14:paraId="4B7CA7EA" w14:textId="78227008" w:rsidR="000607D8" w:rsidRDefault="000607D8">
            <w:pPr>
              <w:rPr>
                <w:color w:val="000000" w:themeColor="text1"/>
                <w:sz w:val="18"/>
                <w:szCs w:val="18"/>
                <w:lang w:eastAsia="nb-NO"/>
              </w:rPr>
            </w:pPr>
            <w:r w:rsidRPr="0050417F">
              <w:rPr>
                <w:color w:val="000000" w:themeColor="text1"/>
                <w:sz w:val="18"/>
                <w:szCs w:val="18"/>
                <w:lang w:eastAsia="nb-NO"/>
              </w:rPr>
              <w:t xml:space="preserve">Det </w:t>
            </w:r>
            <w:r w:rsidR="009C31A9" w:rsidRPr="009C31A9">
              <w:rPr>
                <w:color w:val="000000" w:themeColor="text1"/>
                <w:sz w:val="18"/>
                <w:szCs w:val="18"/>
                <w:lang w:eastAsia="nb-NO"/>
              </w:rPr>
              <w:t xml:space="preserve">skal være mulig å fjernstyre selve kontrollpanelet på </w:t>
            </w:r>
            <w:r w:rsidR="008B6A16">
              <w:rPr>
                <w:color w:val="000000" w:themeColor="text1"/>
                <w:sz w:val="18"/>
                <w:szCs w:val="18"/>
                <w:lang w:eastAsia="nb-NO"/>
              </w:rPr>
              <w:t>maskinene</w:t>
            </w:r>
            <w:r w:rsidR="009C31A9" w:rsidRPr="009C31A9">
              <w:rPr>
                <w:color w:val="000000" w:themeColor="text1"/>
                <w:sz w:val="18"/>
                <w:szCs w:val="18"/>
                <w:lang w:eastAsia="nb-NO"/>
              </w:rPr>
              <w:t>, altså den skjermen og knappene som normalt brukes fysisk på maskinen. Fjernstyring innebærer at en administrator eller bruker kan se og styre panelet fra en annen enhet, for eksempel via PC, nettbrett eller mobil, uten å stå ved maskinen.</w:t>
            </w:r>
          </w:p>
          <w:p w14:paraId="5E6EA6DB" w14:textId="5B9737AE" w:rsidR="00067A06" w:rsidRDefault="00067A06">
            <w:pPr>
              <w:rPr>
                <w:color w:val="000000" w:themeColor="text1"/>
                <w:sz w:val="18"/>
                <w:szCs w:val="18"/>
                <w:lang w:eastAsia="nb-NO"/>
              </w:rPr>
            </w:pPr>
            <w:r>
              <w:rPr>
                <w:color w:val="000000" w:themeColor="text1"/>
                <w:sz w:val="18"/>
                <w:szCs w:val="18"/>
                <w:lang w:eastAsia="nb-NO"/>
              </w:rPr>
              <w:t xml:space="preserve">Det presiseres </w:t>
            </w:r>
            <w:r w:rsidRPr="00067A06">
              <w:rPr>
                <w:color w:val="000000" w:themeColor="text1"/>
                <w:sz w:val="18"/>
                <w:szCs w:val="18"/>
                <w:lang w:eastAsia="nb-NO"/>
              </w:rPr>
              <w:t xml:space="preserve">at dette skal være mulig utover det som allerede tilbys via </w:t>
            </w:r>
            <w:proofErr w:type="spellStart"/>
            <w:r w:rsidRPr="00067A06">
              <w:rPr>
                <w:color w:val="000000" w:themeColor="text1"/>
                <w:sz w:val="18"/>
                <w:szCs w:val="18"/>
                <w:lang w:eastAsia="nb-NO"/>
              </w:rPr>
              <w:t>webkonsoll</w:t>
            </w:r>
            <w:proofErr w:type="spellEnd"/>
            <w:r w:rsidRPr="00067A06">
              <w:rPr>
                <w:color w:val="000000" w:themeColor="text1"/>
                <w:sz w:val="18"/>
                <w:szCs w:val="18"/>
                <w:lang w:eastAsia="nb-NO"/>
              </w:rPr>
              <w:t xml:space="preserve"> (som typisk gir tilgang til innstillinger og status via nettleser).</w:t>
            </w:r>
          </w:p>
          <w:p w14:paraId="08428BCF" w14:textId="77777777"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7BFA48D5" w14:textId="77777777" w:rsidR="000607D8" w:rsidRPr="0050417F" w:rsidRDefault="000607D8">
            <w:pPr>
              <w:jc w:val="center"/>
              <w:rPr>
                <w:sz w:val="18"/>
                <w:szCs w:val="18"/>
                <w:lang w:eastAsia="nb-NO"/>
              </w:rPr>
            </w:pPr>
            <w:r>
              <w:rPr>
                <w:sz w:val="18"/>
                <w:szCs w:val="18"/>
                <w:lang w:eastAsia="nb-NO"/>
              </w:rPr>
              <w:t>S</w:t>
            </w:r>
          </w:p>
        </w:tc>
        <w:tc>
          <w:tcPr>
            <w:tcW w:w="2126" w:type="dxa"/>
          </w:tcPr>
          <w:p w14:paraId="4BC8FBE7"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7874B5BD" w14:textId="3E170E05" w:rsidR="000607D8" w:rsidRPr="0050417F" w:rsidRDefault="000607D8">
            <w:pPr>
              <w:jc w:val="center"/>
              <w:rPr>
                <w:rStyle w:val="Merknadsreferanse"/>
                <w:sz w:val="18"/>
                <w:szCs w:val="18"/>
                <w:lang w:eastAsia="nb-NO"/>
              </w:rPr>
            </w:pPr>
          </w:p>
        </w:tc>
      </w:tr>
      <w:tr w:rsidR="000607D8" w:rsidRPr="0050417F" w14:paraId="1596AC83" w14:textId="77777777" w:rsidTr="00343BAD">
        <w:tc>
          <w:tcPr>
            <w:tcW w:w="562" w:type="dxa"/>
            <w:shd w:val="clear" w:color="auto" w:fill="D9D9D9" w:themeFill="background2" w:themeFillShade="D9"/>
          </w:tcPr>
          <w:p w14:paraId="64496F7A" w14:textId="4FB29A99" w:rsidR="000607D8" w:rsidRPr="0050417F" w:rsidRDefault="005379C9" w:rsidP="007A2A60">
            <w:pPr>
              <w:jc w:val="center"/>
              <w:rPr>
                <w:sz w:val="18"/>
                <w:szCs w:val="18"/>
                <w:lang w:eastAsia="nb-NO"/>
              </w:rPr>
            </w:pPr>
            <w:r>
              <w:rPr>
                <w:sz w:val="18"/>
                <w:szCs w:val="18"/>
                <w:lang w:eastAsia="nb-NO"/>
              </w:rPr>
              <w:t>13</w:t>
            </w:r>
          </w:p>
        </w:tc>
        <w:tc>
          <w:tcPr>
            <w:tcW w:w="5387" w:type="dxa"/>
            <w:shd w:val="clear" w:color="auto" w:fill="F2F2F2" w:themeFill="background2" w:themeFillShade="F2"/>
          </w:tcPr>
          <w:p w14:paraId="0ED6F290" w14:textId="77777777" w:rsidR="009312DF" w:rsidRDefault="009312DF">
            <w:pPr>
              <w:rPr>
                <w:sz w:val="18"/>
                <w:szCs w:val="18"/>
                <w:lang w:eastAsia="nb-NO"/>
              </w:rPr>
            </w:pPr>
            <w:r w:rsidRPr="009312DF">
              <w:rPr>
                <w:sz w:val="18"/>
                <w:szCs w:val="18"/>
                <w:lang w:eastAsia="nb-NO"/>
              </w:rPr>
              <w:t xml:space="preserve">Maskinene skal støtte OCR-skanning (Optical </w:t>
            </w:r>
            <w:proofErr w:type="spellStart"/>
            <w:r w:rsidRPr="009312DF">
              <w:rPr>
                <w:sz w:val="18"/>
                <w:szCs w:val="18"/>
                <w:lang w:eastAsia="nb-NO"/>
              </w:rPr>
              <w:t>Character</w:t>
            </w:r>
            <w:proofErr w:type="spellEnd"/>
            <w:r w:rsidRPr="009312DF">
              <w:rPr>
                <w:sz w:val="18"/>
                <w:szCs w:val="18"/>
                <w:lang w:eastAsia="nb-NO"/>
              </w:rPr>
              <w:t xml:space="preserve"> </w:t>
            </w:r>
            <w:proofErr w:type="spellStart"/>
            <w:r w:rsidRPr="009312DF">
              <w:rPr>
                <w:sz w:val="18"/>
                <w:szCs w:val="18"/>
                <w:lang w:eastAsia="nb-NO"/>
              </w:rPr>
              <w:t>Recognition</w:t>
            </w:r>
            <w:proofErr w:type="spellEnd"/>
            <w:r w:rsidRPr="009312DF">
              <w:rPr>
                <w:sz w:val="18"/>
                <w:szCs w:val="18"/>
                <w:lang w:eastAsia="nb-NO"/>
              </w:rPr>
              <w:t>) og ha dette aktivert som standardinnstilling.</w:t>
            </w:r>
          </w:p>
          <w:p w14:paraId="5A1D96A9" w14:textId="6B8CAD08"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3C29B460" w14:textId="77777777" w:rsidR="000607D8" w:rsidRPr="0050417F" w:rsidRDefault="000607D8">
            <w:pPr>
              <w:jc w:val="center"/>
              <w:rPr>
                <w:sz w:val="18"/>
                <w:szCs w:val="18"/>
                <w:lang w:eastAsia="nb-NO"/>
              </w:rPr>
            </w:pPr>
            <w:r>
              <w:rPr>
                <w:sz w:val="18"/>
                <w:szCs w:val="18"/>
                <w:lang w:eastAsia="nb-NO"/>
              </w:rPr>
              <w:t>S</w:t>
            </w:r>
          </w:p>
        </w:tc>
        <w:tc>
          <w:tcPr>
            <w:tcW w:w="2126" w:type="dxa"/>
          </w:tcPr>
          <w:p w14:paraId="26F99EB1"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5149C1A5" w14:textId="77777777" w:rsidR="000607D8" w:rsidRPr="0050417F" w:rsidRDefault="000607D8">
            <w:pPr>
              <w:jc w:val="center"/>
              <w:rPr>
                <w:sz w:val="18"/>
                <w:szCs w:val="18"/>
                <w:lang w:eastAsia="nb-NO"/>
              </w:rPr>
            </w:pPr>
          </w:p>
        </w:tc>
      </w:tr>
      <w:tr w:rsidR="000607D8" w:rsidRPr="0050417F" w14:paraId="555CE532" w14:textId="77777777">
        <w:tc>
          <w:tcPr>
            <w:tcW w:w="562" w:type="dxa"/>
            <w:shd w:val="clear" w:color="auto" w:fill="D9D9D9" w:themeFill="background2" w:themeFillShade="D9"/>
          </w:tcPr>
          <w:p w14:paraId="5064E1B3" w14:textId="1B70B776" w:rsidR="000607D8" w:rsidRPr="0050417F" w:rsidRDefault="005379C9" w:rsidP="007A2A60">
            <w:pPr>
              <w:jc w:val="center"/>
              <w:rPr>
                <w:sz w:val="18"/>
                <w:szCs w:val="18"/>
                <w:lang w:eastAsia="nb-NO"/>
              </w:rPr>
            </w:pPr>
            <w:r>
              <w:rPr>
                <w:sz w:val="18"/>
                <w:szCs w:val="18"/>
                <w:lang w:eastAsia="nb-NO"/>
              </w:rPr>
              <w:t>14</w:t>
            </w:r>
          </w:p>
        </w:tc>
        <w:tc>
          <w:tcPr>
            <w:tcW w:w="5387" w:type="dxa"/>
            <w:shd w:val="clear" w:color="auto" w:fill="F2F2F2" w:themeFill="background2" w:themeFillShade="F2"/>
          </w:tcPr>
          <w:p w14:paraId="3028EF2C" w14:textId="6F6AE8FF" w:rsidR="006460FB" w:rsidRDefault="006460FB">
            <w:pPr>
              <w:rPr>
                <w:sz w:val="18"/>
                <w:szCs w:val="18"/>
                <w:lang w:eastAsia="nb-NO"/>
              </w:rPr>
            </w:pPr>
            <w:r w:rsidRPr="006460FB">
              <w:rPr>
                <w:sz w:val="18"/>
                <w:szCs w:val="18"/>
                <w:lang w:eastAsia="nb-NO"/>
              </w:rPr>
              <w:t>Maskinene bør støtte skanning via SFTP (</w:t>
            </w:r>
            <w:proofErr w:type="spellStart"/>
            <w:r w:rsidRPr="006460FB">
              <w:rPr>
                <w:sz w:val="18"/>
                <w:szCs w:val="18"/>
                <w:lang w:eastAsia="nb-NO"/>
              </w:rPr>
              <w:t>Secure</w:t>
            </w:r>
            <w:proofErr w:type="spellEnd"/>
            <w:r w:rsidRPr="006460FB">
              <w:rPr>
                <w:sz w:val="18"/>
                <w:szCs w:val="18"/>
                <w:lang w:eastAsia="nb-NO"/>
              </w:rPr>
              <w:t xml:space="preserve"> File Transfer </w:t>
            </w:r>
            <w:proofErr w:type="spellStart"/>
            <w:r w:rsidRPr="006460FB">
              <w:rPr>
                <w:sz w:val="18"/>
                <w:szCs w:val="18"/>
                <w:lang w:eastAsia="nb-NO"/>
              </w:rPr>
              <w:t>Protocol</w:t>
            </w:r>
            <w:proofErr w:type="spellEnd"/>
            <w:r w:rsidRPr="006460FB">
              <w:rPr>
                <w:sz w:val="18"/>
                <w:szCs w:val="18"/>
                <w:lang w:eastAsia="nb-NO"/>
              </w:rPr>
              <w:t xml:space="preserve">) </w:t>
            </w:r>
            <w:r w:rsidR="006E5E1D">
              <w:rPr>
                <w:sz w:val="18"/>
                <w:szCs w:val="18"/>
                <w:lang w:eastAsia="nb-NO"/>
              </w:rPr>
              <w:t xml:space="preserve">og SMB </w:t>
            </w:r>
            <w:r w:rsidRPr="006460FB">
              <w:rPr>
                <w:sz w:val="18"/>
                <w:szCs w:val="18"/>
                <w:lang w:eastAsia="nb-NO"/>
              </w:rPr>
              <w:t>for sikker overføring av filer.</w:t>
            </w:r>
          </w:p>
          <w:p w14:paraId="6ABF6457" w14:textId="77777777" w:rsidR="000607D8" w:rsidRDefault="00F14EFB">
            <w:pPr>
              <w:rPr>
                <w:i/>
                <w:color w:val="0070C0"/>
                <w:sz w:val="18"/>
                <w:szCs w:val="18"/>
              </w:rPr>
            </w:pPr>
            <w:r w:rsidRPr="002A3696">
              <w:rPr>
                <w:i/>
                <w:color w:val="0070C0"/>
                <w:sz w:val="18"/>
                <w:szCs w:val="18"/>
              </w:rPr>
              <w:t>Leverandøren skal bekrefte (Ja/Nei) at kravet er oppfylt</w:t>
            </w:r>
            <w:r>
              <w:rPr>
                <w:i/>
                <w:color w:val="0070C0"/>
                <w:sz w:val="18"/>
                <w:szCs w:val="18"/>
              </w:rPr>
              <w:t xml:space="preserve"> og </w:t>
            </w:r>
            <w:r w:rsidR="000607D8" w:rsidRPr="001A1F0E">
              <w:rPr>
                <w:i/>
                <w:color w:val="0070C0"/>
                <w:sz w:val="18"/>
                <w:szCs w:val="18"/>
              </w:rPr>
              <w:t xml:space="preserve">beskrive hvordan </w:t>
            </w:r>
            <w:r w:rsidR="00A12A0B">
              <w:rPr>
                <w:i/>
                <w:color w:val="0070C0"/>
                <w:sz w:val="18"/>
                <w:szCs w:val="18"/>
              </w:rPr>
              <w:t xml:space="preserve">tilbudte </w:t>
            </w:r>
            <w:r w:rsidR="000607D8">
              <w:rPr>
                <w:i/>
                <w:color w:val="0070C0"/>
                <w:sz w:val="18"/>
                <w:szCs w:val="18"/>
              </w:rPr>
              <w:t>maskine</w:t>
            </w:r>
            <w:r w:rsidR="00A12A0B">
              <w:rPr>
                <w:i/>
                <w:color w:val="0070C0"/>
                <w:sz w:val="18"/>
                <w:szCs w:val="18"/>
              </w:rPr>
              <w:t>r</w:t>
            </w:r>
            <w:r w:rsidR="000607D8">
              <w:rPr>
                <w:i/>
                <w:color w:val="0070C0"/>
                <w:sz w:val="18"/>
                <w:szCs w:val="18"/>
              </w:rPr>
              <w:t xml:space="preserve"> i segment 1-4</w:t>
            </w:r>
            <w:r w:rsidR="000607D8" w:rsidRPr="001A1F0E">
              <w:rPr>
                <w:i/>
                <w:color w:val="0070C0"/>
                <w:sz w:val="18"/>
                <w:szCs w:val="18"/>
              </w:rPr>
              <w:t xml:space="preserve"> ivareta</w:t>
            </w:r>
            <w:r w:rsidR="000607D8">
              <w:rPr>
                <w:i/>
                <w:color w:val="0070C0"/>
                <w:sz w:val="18"/>
                <w:szCs w:val="18"/>
              </w:rPr>
              <w:t xml:space="preserve">r behovet. </w:t>
            </w:r>
          </w:p>
          <w:p w14:paraId="551513F3" w14:textId="2E06D5AD" w:rsidR="005073F2" w:rsidRPr="0050417F" w:rsidRDefault="005073F2">
            <w:pPr>
              <w:rPr>
                <w:i/>
                <w:iCs/>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24AB25F3" w14:textId="77777777" w:rsidR="000607D8" w:rsidRPr="0050417F" w:rsidRDefault="000607D8">
            <w:pPr>
              <w:jc w:val="center"/>
              <w:rPr>
                <w:sz w:val="18"/>
                <w:szCs w:val="18"/>
                <w:lang w:eastAsia="nb-NO"/>
              </w:rPr>
            </w:pPr>
            <w:r w:rsidRPr="0050417F">
              <w:rPr>
                <w:sz w:val="18"/>
                <w:szCs w:val="18"/>
                <w:lang w:eastAsia="nb-NO"/>
              </w:rPr>
              <w:t>B</w:t>
            </w:r>
          </w:p>
        </w:tc>
        <w:tc>
          <w:tcPr>
            <w:tcW w:w="2126" w:type="dxa"/>
          </w:tcPr>
          <w:p w14:paraId="54DB987E" w14:textId="77777777" w:rsidR="000607D8" w:rsidRPr="0050417F" w:rsidRDefault="000607D8">
            <w:pPr>
              <w:jc w:val="center"/>
              <w:rPr>
                <w:sz w:val="18"/>
                <w:szCs w:val="18"/>
                <w:lang w:eastAsia="nb-NO"/>
              </w:rPr>
            </w:pPr>
          </w:p>
        </w:tc>
        <w:tc>
          <w:tcPr>
            <w:tcW w:w="5245" w:type="dxa"/>
          </w:tcPr>
          <w:p w14:paraId="077602FA" w14:textId="77777777" w:rsidR="000607D8" w:rsidRPr="0050417F" w:rsidRDefault="000607D8" w:rsidP="0057674E">
            <w:pPr>
              <w:rPr>
                <w:sz w:val="18"/>
                <w:szCs w:val="18"/>
                <w:lang w:eastAsia="nb-NO"/>
              </w:rPr>
            </w:pPr>
          </w:p>
        </w:tc>
      </w:tr>
      <w:tr w:rsidR="000607D8" w:rsidRPr="0050417F" w14:paraId="4A04E0C2" w14:textId="77777777" w:rsidTr="004C4DAB">
        <w:tc>
          <w:tcPr>
            <w:tcW w:w="562" w:type="dxa"/>
            <w:shd w:val="clear" w:color="auto" w:fill="D9D9D9" w:themeFill="background2" w:themeFillShade="D9"/>
          </w:tcPr>
          <w:p w14:paraId="67D187BA" w14:textId="44E27847" w:rsidR="000607D8" w:rsidRPr="0050417F" w:rsidRDefault="005379C9" w:rsidP="007A2A60">
            <w:pPr>
              <w:jc w:val="center"/>
              <w:rPr>
                <w:sz w:val="18"/>
                <w:szCs w:val="18"/>
                <w:lang w:eastAsia="nb-NO"/>
              </w:rPr>
            </w:pPr>
            <w:r>
              <w:rPr>
                <w:sz w:val="18"/>
                <w:szCs w:val="18"/>
                <w:lang w:eastAsia="nb-NO"/>
              </w:rPr>
              <w:t>15</w:t>
            </w:r>
          </w:p>
        </w:tc>
        <w:tc>
          <w:tcPr>
            <w:tcW w:w="5387" w:type="dxa"/>
            <w:shd w:val="clear" w:color="auto" w:fill="F2F2F2" w:themeFill="background2" w:themeFillShade="F2"/>
          </w:tcPr>
          <w:p w14:paraId="49B7F3F0" w14:textId="3E2F5DA1" w:rsidR="00A44172" w:rsidRDefault="00A44172">
            <w:pPr>
              <w:rPr>
                <w:sz w:val="18"/>
                <w:szCs w:val="18"/>
                <w:lang w:eastAsia="nb-NO"/>
              </w:rPr>
            </w:pPr>
            <w:r w:rsidRPr="00A44172">
              <w:rPr>
                <w:sz w:val="18"/>
                <w:szCs w:val="18"/>
                <w:lang w:eastAsia="nb-NO"/>
              </w:rPr>
              <w:t xml:space="preserve">Maskinene skal støtte </w:t>
            </w:r>
            <w:proofErr w:type="spellStart"/>
            <w:r w:rsidRPr="00A44172">
              <w:rPr>
                <w:sz w:val="18"/>
                <w:szCs w:val="18"/>
                <w:lang w:eastAsia="nb-NO"/>
              </w:rPr>
              <w:t>AirPrint</w:t>
            </w:r>
            <w:proofErr w:type="spellEnd"/>
            <w:r w:rsidRPr="00A44172">
              <w:rPr>
                <w:sz w:val="18"/>
                <w:szCs w:val="18"/>
                <w:lang w:eastAsia="nb-NO"/>
              </w:rPr>
              <w:t xml:space="preserve"> (Apple-teknologi for trådløs utskrift fra iOS- og </w:t>
            </w:r>
            <w:proofErr w:type="spellStart"/>
            <w:r w:rsidRPr="00A44172">
              <w:rPr>
                <w:sz w:val="18"/>
                <w:szCs w:val="18"/>
                <w:lang w:eastAsia="nb-NO"/>
              </w:rPr>
              <w:t>macOS</w:t>
            </w:r>
            <w:proofErr w:type="spellEnd"/>
            <w:r w:rsidRPr="00A44172">
              <w:rPr>
                <w:sz w:val="18"/>
                <w:szCs w:val="18"/>
                <w:lang w:eastAsia="nb-NO"/>
              </w:rPr>
              <w:t xml:space="preserve">-enheter uten behov for ekstra </w:t>
            </w:r>
            <w:r w:rsidR="005678C6">
              <w:rPr>
                <w:sz w:val="18"/>
                <w:szCs w:val="18"/>
                <w:lang w:eastAsia="nb-NO"/>
              </w:rPr>
              <w:t>skriver</w:t>
            </w:r>
            <w:r w:rsidRPr="00A44172">
              <w:rPr>
                <w:sz w:val="18"/>
                <w:szCs w:val="18"/>
                <w:lang w:eastAsia="nb-NO"/>
              </w:rPr>
              <w:t>drivere).</w:t>
            </w:r>
          </w:p>
          <w:p w14:paraId="7590D384" w14:textId="26A2AC47" w:rsidR="000607D8" w:rsidRPr="0050417F" w:rsidRDefault="000607D8">
            <w:pPr>
              <w:rPr>
                <w:i/>
                <w:iCs/>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500F5D2C"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78764250"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6BDAF564" w14:textId="77777777" w:rsidR="000607D8" w:rsidRPr="0050417F" w:rsidRDefault="000607D8">
            <w:pPr>
              <w:jc w:val="center"/>
              <w:rPr>
                <w:sz w:val="18"/>
                <w:szCs w:val="18"/>
                <w:lang w:eastAsia="nb-NO"/>
              </w:rPr>
            </w:pPr>
          </w:p>
        </w:tc>
      </w:tr>
      <w:tr w:rsidR="000607D8" w:rsidRPr="0050417F" w14:paraId="67DF1B75" w14:textId="77777777" w:rsidTr="004C4DAB">
        <w:tc>
          <w:tcPr>
            <w:tcW w:w="562" w:type="dxa"/>
            <w:shd w:val="clear" w:color="auto" w:fill="D9D9D9" w:themeFill="background2" w:themeFillShade="D9"/>
          </w:tcPr>
          <w:p w14:paraId="382F4DD1" w14:textId="3E1CCB1D" w:rsidR="000607D8" w:rsidRPr="0050417F" w:rsidRDefault="005379C9" w:rsidP="007A2A60">
            <w:pPr>
              <w:jc w:val="center"/>
              <w:rPr>
                <w:sz w:val="18"/>
                <w:szCs w:val="18"/>
                <w:lang w:eastAsia="nb-NO"/>
              </w:rPr>
            </w:pPr>
            <w:r>
              <w:rPr>
                <w:sz w:val="18"/>
                <w:szCs w:val="18"/>
                <w:lang w:eastAsia="nb-NO"/>
              </w:rPr>
              <w:t>16</w:t>
            </w:r>
          </w:p>
        </w:tc>
        <w:tc>
          <w:tcPr>
            <w:tcW w:w="5387" w:type="dxa"/>
            <w:shd w:val="clear" w:color="auto" w:fill="F2F2F2" w:themeFill="background2" w:themeFillShade="F2"/>
          </w:tcPr>
          <w:p w14:paraId="13EFB862" w14:textId="1FA45B38" w:rsidR="0005460B" w:rsidRDefault="0005460B">
            <w:pPr>
              <w:rPr>
                <w:sz w:val="18"/>
                <w:szCs w:val="18"/>
                <w:lang w:eastAsia="nb-NO"/>
              </w:rPr>
            </w:pPr>
            <w:r w:rsidRPr="0005460B">
              <w:rPr>
                <w:sz w:val="18"/>
                <w:szCs w:val="18"/>
                <w:lang w:eastAsia="nb-NO"/>
              </w:rPr>
              <w:t xml:space="preserve">Maskinene skal ha MIFARE-standard (Radio </w:t>
            </w:r>
            <w:proofErr w:type="spellStart"/>
            <w:r w:rsidRPr="0005460B">
              <w:rPr>
                <w:sz w:val="18"/>
                <w:szCs w:val="18"/>
                <w:lang w:eastAsia="nb-NO"/>
              </w:rPr>
              <w:t>Frequency</w:t>
            </w:r>
            <w:proofErr w:type="spellEnd"/>
            <w:r w:rsidRPr="0005460B">
              <w:rPr>
                <w:sz w:val="18"/>
                <w:szCs w:val="18"/>
                <w:lang w:eastAsia="nb-NO"/>
              </w:rPr>
              <w:t xml:space="preserve"> </w:t>
            </w:r>
            <w:proofErr w:type="spellStart"/>
            <w:r w:rsidRPr="0005460B">
              <w:rPr>
                <w:sz w:val="18"/>
                <w:szCs w:val="18"/>
                <w:lang w:eastAsia="nb-NO"/>
              </w:rPr>
              <w:t>Identification</w:t>
            </w:r>
            <w:proofErr w:type="spellEnd"/>
            <w:r w:rsidRPr="0005460B">
              <w:rPr>
                <w:sz w:val="18"/>
                <w:szCs w:val="18"/>
                <w:lang w:eastAsia="nb-NO"/>
              </w:rPr>
              <w:t xml:space="preserve"> – RFID-teknologi for berøringsfri autentisering) for pålogging til maskinen</w:t>
            </w:r>
            <w:r w:rsidR="00644B3F">
              <w:rPr>
                <w:sz w:val="18"/>
                <w:szCs w:val="18"/>
                <w:lang w:eastAsia="nb-NO"/>
              </w:rPr>
              <w:t>, og leveres med kortleser</w:t>
            </w:r>
            <w:r w:rsidRPr="0005460B">
              <w:rPr>
                <w:sz w:val="18"/>
                <w:szCs w:val="18"/>
                <w:lang w:eastAsia="nb-NO"/>
              </w:rPr>
              <w:t>.</w:t>
            </w:r>
          </w:p>
          <w:p w14:paraId="013E8B4A" w14:textId="71102887" w:rsidR="000607D8" w:rsidRPr="0050417F" w:rsidRDefault="000607D8">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5772453D" w14:textId="77777777" w:rsidR="000607D8" w:rsidRPr="0050417F" w:rsidRDefault="000607D8">
            <w:pPr>
              <w:jc w:val="center"/>
              <w:rPr>
                <w:sz w:val="18"/>
                <w:szCs w:val="18"/>
                <w:lang w:eastAsia="nb-NO"/>
              </w:rPr>
            </w:pPr>
            <w:r w:rsidRPr="0050417F">
              <w:rPr>
                <w:sz w:val="18"/>
                <w:szCs w:val="18"/>
                <w:lang w:eastAsia="nb-NO"/>
              </w:rPr>
              <w:lastRenderedPageBreak/>
              <w:t>S</w:t>
            </w:r>
          </w:p>
        </w:tc>
        <w:tc>
          <w:tcPr>
            <w:tcW w:w="2126" w:type="dxa"/>
          </w:tcPr>
          <w:p w14:paraId="55D70735"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353C5D96" w14:textId="77777777" w:rsidR="000607D8" w:rsidRPr="0050417F" w:rsidRDefault="000607D8">
            <w:pPr>
              <w:jc w:val="center"/>
              <w:rPr>
                <w:sz w:val="18"/>
                <w:szCs w:val="18"/>
                <w:lang w:eastAsia="nb-NO"/>
              </w:rPr>
            </w:pPr>
          </w:p>
        </w:tc>
      </w:tr>
      <w:tr w:rsidR="000607D8" w:rsidRPr="0050417F" w14:paraId="2FB56599" w14:textId="77777777" w:rsidTr="004C4DAB">
        <w:tc>
          <w:tcPr>
            <w:tcW w:w="562" w:type="dxa"/>
            <w:shd w:val="clear" w:color="auto" w:fill="D9D9D9" w:themeFill="background2" w:themeFillShade="D9"/>
          </w:tcPr>
          <w:p w14:paraId="752D3AC8" w14:textId="76F09C2F" w:rsidR="000607D8" w:rsidRPr="0050417F" w:rsidRDefault="005379C9" w:rsidP="007A2A60">
            <w:pPr>
              <w:jc w:val="center"/>
              <w:rPr>
                <w:sz w:val="18"/>
                <w:szCs w:val="18"/>
                <w:lang w:eastAsia="nb-NO"/>
              </w:rPr>
            </w:pPr>
            <w:r>
              <w:rPr>
                <w:sz w:val="18"/>
                <w:szCs w:val="18"/>
                <w:lang w:eastAsia="nb-NO"/>
              </w:rPr>
              <w:t>17</w:t>
            </w:r>
          </w:p>
        </w:tc>
        <w:tc>
          <w:tcPr>
            <w:tcW w:w="5387" w:type="dxa"/>
            <w:shd w:val="clear" w:color="auto" w:fill="F2F2F2" w:themeFill="background2" w:themeFillShade="F2"/>
          </w:tcPr>
          <w:p w14:paraId="6B6BF87A" w14:textId="21D8517A" w:rsidR="0031354E" w:rsidRDefault="0031354E">
            <w:pPr>
              <w:rPr>
                <w:sz w:val="18"/>
                <w:szCs w:val="18"/>
                <w:lang w:eastAsia="nb-NO"/>
              </w:rPr>
            </w:pPr>
            <w:r w:rsidRPr="0031354E">
              <w:rPr>
                <w:sz w:val="18"/>
                <w:szCs w:val="18"/>
                <w:lang w:eastAsia="nb-NO"/>
              </w:rPr>
              <w:t xml:space="preserve">Maskinene </w:t>
            </w:r>
            <w:r w:rsidR="00740359">
              <w:rPr>
                <w:sz w:val="18"/>
                <w:szCs w:val="18"/>
                <w:lang w:eastAsia="nb-NO"/>
              </w:rPr>
              <w:t xml:space="preserve">sitt brukerpanel </w:t>
            </w:r>
            <w:r w:rsidRPr="0031354E">
              <w:rPr>
                <w:sz w:val="18"/>
                <w:szCs w:val="18"/>
                <w:lang w:eastAsia="nb-NO"/>
              </w:rPr>
              <w:t>skal ha fargeberøringsskjerm (med touch-funksjonalitet tilsvarende smarttelefon eller nettbrett, slik at brukeren kan navigere og velge funksjoner direkte på skjermen).</w:t>
            </w:r>
          </w:p>
          <w:p w14:paraId="030E6132" w14:textId="39221427"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59B36BDE"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533E0009"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0C9448B1" w14:textId="77777777" w:rsidR="000607D8" w:rsidRPr="0050417F" w:rsidRDefault="000607D8">
            <w:pPr>
              <w:jc w:val="center"/>
              <w:rPr>
                <w:sz w:val="18"/>
                <w:szCs w:val="18"/>
                <w:lang w:eastAsia="nb-NO"/>
              </w:rPr>
            </w:pPr>
          </w:p>
        </w:tc>
      </w:tr>
      <w:tr w:rsidR="000607D8" w:rsidRPr="0050417F" w14:paraId="244599FE" w14:textId="77777777" w:rsidTr="004C4DAB">
        <w:tc>
          <w:tcPr>
            <w:tcW w:w="562" w:type="dxa"/>
            <w:shd w:val="clear" w:color="auto" w:fill="D9D9D9" w:themeFill="background2" w:themeFillShade="D9"/>
          </w:tcPr>
          <w:p w14:paraId="5D077A5E" w14:textId="148CE4C2" w:rsidR="000607D8" w:rsidRPr="0050417F" w:rsidRDefault="007A2A60" w:rsidP="007A2A60">
            <w:pPr>
              <w:jc w:val="center"/>
              <w:rPr>
                <w:sz w:val="18"/>
                <w:szCs w:val="18"/>
                <w:lang w:eastAsia="nb-NO"/>
              </w:rPr>
            </w:pPr>
            <w:r>
              <w:rPr>
                <w:sz w:val="18"/>
                <w:szCs w:val="18"/>
                <w:lang w:eastAsia="nb-NO"/>
              </w:rPr>
              <w:t>18</w:t>
            </w:r>
          </w:p>
        </w:tc>
        <w:tc>
          <w:tcPr>
            <w:tcW w:w="5387" w:type="dxa"/>
            <w:shd w:val="clear" w:color="auto" w:fill="F2F2F2" w:themeFill="background2" w:themeFillShade="F2"/>
          </w:tcPr>
          <w:p w14:paraId="15B99615" w14:textId="77777777" w:rsidR="00356151" w:rsidRDefault="00356151">
            <w:pPr>
              <w:rPr>
                <w:sz w:val="18"/>
                <w:szCs w:val="18"/>
                <w:lang w:eastAsia="nb-NO"/>
              </w:rPr>
            </w:pPr>
            <w:r w:rsidRPr="00356151">
              <w:rPr>
                <w:sz w:val="18"/>
                <w:szCs w:val="18"/>
                <w:lang w:eastAsia="nb-NO"/>
              </w:rPr>
              <w:t>Maskinene skal ha integrert funksjonalitet for sikker utskrift og skanning i brukergrensesnittet (autentisering før dokumenter frigjøres eller skannes). Overføring av skannede dokumenter til fagsystemer skal skje via sikre metoder med kryptert kommunikasjon og tilgangskontroll.</w:t>
            </w:r>
          </w:p>
          <w:p w14:paraId="0C5496D5" w14:textId="303C55F0"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242B1AFC"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24B70976"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1CF2A8E2" w14:textId="30AD82C7" w:rsidR="000607D8" w:rsidRPr="0050417F" w:rsidRDefault="00356151">
            <w:pPr>
              <w:jc w:val="center"/>
              <w:rPr>
                <w:sz w:val="18"/>
                <w:szCs w:val="18"/>
                <w:lang w:eastAsia="nb-NO"/>
              </w:rPr>
            </w:pPr>
            <w:r>
              <w:rPr>
                <w:sz w:val="18"/>
                <w:szCs w:val="18"/>
                <w:lang w:eastAsia="nb-NO"/>
              </w:rPr>
              <w:t xml:space="preserve"> </w:t>
            </w:r>
          </w:p>
        </w:tc>
      </w:tr>
      <w:tr w:rsidR="000607D8" w:rsidRPr="0050417F" w14:paraId="6003DE91" w14:textId="77777777" w:rsidTr="004C4DAB">
        <w:tc>
          <w:tcPr>
            <w:tcW w:w="562" w:type="dxa"/>
            <w:shd w:val="clear" w:color="auto" w:fill="D9D9D9" w:themeFill="background2" w:themeFillShade="D9"/>
          </w:tcPr>
          <w:p w14:paraId="1D3163BB" w14:textId="72B3D319" w:rsidR="000607D8" w:rsidRPr="0050417F" w:rsidRDefault="007A2A60" w:rsidP="007A2A60">
            <w:pPr>
              <w:jc w:val="center"/>
              <w:rPr>
                <w:sz w:val="18"/>
                <w:szCs w:val="18"/>
                <w:lang w:eastAsia="nb-NO"/>
              </w:rPr>
            </w:pPr>
            <w:r>
              <w:rPr>
                <w:sz w:val="18"/>
                <w:szCs w:val="18"/>
                <w:lang w:eastAsia="nb-NO"/>
              </w:rPr>
              <w:t>19</w:t>
            </w:r>
          </w:p>
        </w:tc>
        <w:tc>
          <w:tcPr>
            <w:tcW w:w="5387" w:type="dxa"/>
            <w:shd w:val="clear" w:color="auto" w:fill="F2F2F2" w:themeFill="background2" w:themeFillShade="F2"/>
          </w:tcPr>
          <w:p w14:paraId="7E53776E" w14:textId="77777777" w:rsidR="00AA584D" w:rsidRDefault="00AA584D">
            <w:pPr>
              <w:rPr>
                <w:sz w:val="18"/>
                <w:szCs w:val="18"/>
                <w:lang w:eastAsia="nb-NO"/>
              </w:rPr>
            </w:pPr>
            <w:r w:rsidRPr="00AA584D">
              <w:rPr>
                <w:sz w:val="18"/>
                <w:szCs w:val="18"/>
                <w:lang w:eastAsia="nb-NO"/>
              </w:rPr>
              <w:t>Maskinene skal ha mulighet for tosidig utskrift, skanning og kopiering i både sort/hvitt og farge (A4), og det skal være mulig å konfigurere tosidighet som standardinnstilling.</w:t>
            </w:r>
          </w:p>
          <w:p w14:paraId="42A4949B" w14:textId="323A36C2"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3EE5DD0E"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135E430C"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223ED87C" w14:textId="77777777" w:rsidR="000607D8" w:rsidRPr="0050417F" w:rsidRDefault="000607D8">
            <w:pPr>
              <w:jc w:val="center"/>
              <w:rPr>
                <w:sz w:val="18"/>
                <w:szCs w:val="18"/>
                <w:lang w:eastAsia="nb-NO"/>
              </w:rPr>
            </w:pPr>
          </w:p>
        </w:tc>
      </w:tr>
      <w:tr w:rsidR="000607D8" w:rsidRPr="0050417F" w14:paraId="7BD961D9" w14:textId="77777777" w:rsidTr="004C4DAB">
        <w:tc>
          <w:tcPr>
            <w:tcW w:w="562" w:type="dxa"/>
            <w:shd w:val="clear" w:color="auto" w:fill="D9D9D9" w:themeFill="background2" w:themeFillShade="D9"/>
          </w:tcPr>
          <w:p w14:paraId="5392B4FF" w14:textId="16348E28" w:rsidR="000607D8" w:rsidRPr="0050417F" w:rsidRDefault="00960CED" w:rsidP="007A2A60">
            <w:pPr>
              <w:jc w:val="center"/>
              <w:rPr>
                <w:sz w:val="18"/>
                <w:szCs w:val="18"/>
                <w:lang w:eastAsia="nb-NO"/>
              </w:rPr>
            </w:pPr>
            <w:r>
              <w:rPr>
                <w:sz w:val="18"/>
                <w:szCs w:val="18"/>
                <w:lang w:eastAsia="nb-NO"/>
              </w:rPr>
              <w:t>20</w:t>
            </w:r>
          </w:p>
        </w:tc>
        <w:tc>
          <w:tcPr>
            <w:tcW w:w="5387" w:type="dxa"/>
            <w:shd w:val="clear" w:color="auto" w:fill="F2F2F2" w:themeFill="background2" w:themeFillShade="F2"/>
          </w:tcPr>
          <w:p w14:paraId="7128ED6E" w14:textId="77777777" w:rsidR="00700C26" w:rsidRDefault="00700C26">
            <w:pPr>
              <w:rPr>
                <w:sz w:val="18"/>
                <w:szCs w:val="18"/>
                <w:lang w:eastAsia="nb-NO"/>
              </w:rPr>
            </w:pPr>
            <w:r w:rsidRPr="00700C26">
              <w:rPr>
                <w:sz w:val="18"/>
                <w:szCs w:val="18"/>
                <w:lang w:eastAsia="nb-NO"/>
              </w:rPr>
              <w:t>Maskinene skal ha funksjonalitet for skanning direkte til USB-minne (støtte for filformater som PDF, JPEG og TIFF). Det skal være mulig å lagre skannede dokumenter uten behov for tilkobling til PC eller ekstra programvare.</w:t>
            </w:r>
          </w:p>
          <w:p w14:paraId="49FF9F6A" w14:textId="2D8562B8"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6E9385DD"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2C835FC1"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46FD3B51" w14:textId="77777777" w:rsidR="000607D8" w:rsidRPr="0050417F" w:rsidRDefault="000607D8">
            <w:pPr>
              <w:jc w:val="center"/>
              <w:rPr>
                <w:sz w:val="18"/>
                <w:szCs w:val="18"/>
                <w:lang w:eastAsia="nb-NO"/>
              </w:rPr>
            </w:pPr>
          </w:p>
        </w:tc>
      </w:tr>
      <w:tr w:rsidR="000607D8" w:rsidRPr="0050417F" w14:paraId="28126995" w14:textId="77777777" w:rsidTr="004C4DAB">
        <w:tc>
          <w:tcPr>
            <w:tcW w:w="562" w:type="dxa"/>
            <w:shd w:val="clear" w:color="auto" w:fill="D9D9D9" w:themeFill="background2" w:themeFillShade="D9"/>
          </w:tcPr>
          <w:p w14:paraId="5D8BB05A" w14:textId="39D37C8B" w:rsidR="000607D8" w:rsidRPr="0050417F" w:rsidRDefault="00960CED" w:rsidP="007A2A60">
            <w:pPr>
              <w:jc w:val="center"/>
              <w:rPr>
                <w:sz w:val="18"/>
                <w:szCs w:val="18"/>
                <w:lang w:eastAsia="nb-NO"/>
              </w:rPr>
            </w:pPr>
            <w:r>
              <w:rPr>
                <w:sz w:val="18"/>
                <w:szCs w:val="18"/>
                <w:lang w:eastAsia="nb-NO"/>
              </w:rPr>
              <w:t>21</w:t>
            </w:r>
          </w:p>
        </w:tc>
        <w:tc>
          <w:tcPr>
            <w:tcW w:w="5387" w:type="dxa"/>
            <w:shd w:val="clear" w:color="auto" w:fill="F2F2F2" w:themeFill="background2" w:themeFillShade="F2"/>
          </w:tcPr>
          <w:p w14:paraId="21AC400D" w14:textId="77777777" w:rsidR="00C27C05" w:rsidRDefault="00C27C05">
            <w:pPr>
              <w:rPr>
                <w:sz w:val="18"/>
                <w:szCs w:val="18"/>
                <w:lang w:eastAsia="nb-NO"/>
              </w:rPr>
            </w:pPr>
            <w:r w:rsidRPr="00C27C05">
              <w:rPr>
                <w:sz w:val="18"/>
                <w:szCs w:val="18"/>
                <w:lang w:eastAsia="nb-NO"/>
              </w:rPr>
              <w:t>Maskinene skal ha en jobb-kø med funksjonalitet for å holde, frigi, prioritere og slette utskrifts- og skannejobber, tilgjengelig både fra brukerpanelet og via webgrensesnittet.</w:t>
            </w:r>
          </w:p>
          <w:p w14:paraId="3FA0CC9D" w14:textId="70D7CBA4"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16D687D1"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3F251C2A"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0DB65CCA" w14:textId="77777777" w:rsidR="000607D8" w:rsidRPr="0050417F" w:rsidRDefault="000607D8">
            <w:pPr>
              <w:jc w:val="center"/>
              <w:rPr>
                <w:sz w:val="18"/>
                <w:szCs w:val="18"/>
                <w:lang w:eastAsia="nb-NO"/>
              </w:rPr>
            </w:pPr>
          </w:p>
        </w:tc>
      </w:tr>
      <w:tr w:rsidR="000607D8" w:rsidRPr="0050417F" w14:paraId="736DE59B" w14:textId="77777777" w:rsidTr="004C4DAB">
        <w:tc>
          <w:tcPr>
            <w:tcW w:w="562" w:type="dxa"/>
            <w:shd w:val="clear" w:color="auto" w:fill="D9D9D9" w:themeFill="background2" w:themeFillShade="D9"/>
          </w:tcPr>
          <w:p w14:paraId="65693572" w14:textId="7BB31CB8" w:rsidR="000607D8" w:rsidRPr="0050417F" w:rsidRDefault="00960CED" w:rsidP="007A2A60">
            <w:pPr>
              <w:jc w:val="center"/>
              <w:rPr>
                <w:sz w:val="18"/>
                <w:szCs w:val="18"/>
                <w:lang w:eastAsia="nb-NO"/>
              </w:rPr>
            </w:pPr>
            <w:r>
              <w:rPr>
                <w:sz w:val="18"/>
                <w:szCs w:val="18"/>
                <w:lang w:eastAsia="nb-NO"/>
              </w:rPr>
              <w:t>22</w:t>
            </w:r>
          </w:p>
        </w:tc>
        <w:tc>
          <w:tcPr>
            <w:tcW w:w="5387" w:type="dxa"/>
            <w:shd w:val="clear" w:color="auto" w:fill="F2F2F2" w:themeFill="background2" w:themeFillShade="F2"/>
          </w:tcPr>
          <w:p w14:paraId="103438B9" w14:textId="77777777" w:rsidR="000607D8" w:rsidRPr="0050417F" w:rsidRDefault="000607D8">
            <w:pPr>
              <w:rPr>
                <w:sz w:val="18"/>
                <w:szCs w:val="18"/>
                <w:lang w:eastAsia="nb-NO"/>
              </w:rPr>
            </w:pPr>
            <w:r w:rsidRPr="0050417F">
              <w:rPr>
                <w:sz w:val="18"/>
                <w:szCs w:val="18"/>
                <w:lang w:eastAsia="nb-NO"/>
              </w:rPr>
              <w:t>Maskinene skal minimum ha 2 GB minne.</w:t>
            </w:r>
          </w:p>
          <w:p w14:paraId="3E70D0AC" w14:textId="77777777" w:rsidR="000607D8" w:rsidRPr="0050417F" w:rsidRDefault="000607D8">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09022A8F" w14:textId="77777777" w:rsidR="000607D8" w:rsidRPr="0050417F" w:rsidRDefault="000607D8">
            <w:pPr>
              <w:jc w:val="center"/>
              <w:rPr>
                <w:sz w:val="18"/>
                <w:szCs w:val="18"/>
                <w:lang w:eastAsia="nb-NO"/>
              </w:rPr>
            </w:pPr>
            <w:r w:rsidRPr="0050417F">
              <w:rPr>
                <w:sz w:val="18"/>
                <w:szCs w:val="18"/>
                <w:lang w:eastAsia="nb-NO"/>
              </w:rPr>
              <w:lastRenderedPageBreak/>
              <w:t>S</w:t>
            </w:r>
          </w:p>
        </w:tc>
        <w:tc>
          <w:tcPr>
            <w:tcW w:w="2126" w:type="dxa"/>
          </w:tcPr>
          <w:p w14:paraId="33275BC9"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07F8EB77" w14:textId="77777777" w:rsidR="000607D8" w:rsidRPr="0050417F" w:rsidRDefault="000607D8">
            <w:pPr>
              <w:jc w:val="center"/>
              <w:rPr>
                <w:sz w:val="18"/>
                <w:szCs w:val="18"/>
                <w:lang w:eastAsia="nb-NO"/>
              </w:rPr>
            </w:pPr>
          </w:p>
        </w:tc>
      </w:tr>
      <w:tr w:rsidR="000607D8" w:rsidRPr="0050417F" w14:paraId="75A3523C" w14:textId="77777777" w:rsidTr="004C4DAB">
        <w:tc>
          <w:tcPr>
            <w:tcW w:w="562" w:type="dxa"/>
            <w:shd w:val="clear" w:color="auto" w:fill="D9D9D9" w:themeFill="background2" w:themeFillShade="D9"/>
          </w:tcPr>
          <w:p w14:paraId="5A0E600C" w14:textId="51BAC8F5" w:rsidR="000607D8" w:rsidRPr="0050417F" w:rsidRDefault="00960CED" w:rsidP="007A2A60">
            <w:pPr>
              <w:jc w:val="center"/>
              <w:rPr>
                <w:sz w:val="18"/>
                <w:szCs w:val="18"/>
                <w:lang w:eastAsia="nb-NO"/>
              </w:rPr>
            </w:pPr>
            <w:r>
              <w:rPr>
                <w:sz w:val="18"/>
                <w:szCs w:val="18"/>
                <w:lang w:eastAsia="nb-NO"/>
              </w:rPr>
              <w:t>23</w:t>
            </w:r>
          </w:p>
        </w:tc>
        <w:tc>
          <w:tcPr>
            <w:tcW w:w="5387" w:type="dxa"/>
            <w:shd w:val="clear" w:color="auto" w:fill="F2F2F2" w:themeFill="background2" w:themeFillShade="F2"/>
          </w:tcPr>
          <w:p w14:paraId="7A55469F" w14:textId="77777777" w:rsidR="008307B5" w:rsidRDefault="008307B5">
            <w:pPr>
              <w:rPr>
                <w:sz w:val="18"/>
                <w:szCs w:val="18"/>
                <w:lang w:eastAsia="nb-NO"/>
              </w:rPr>
            </w:pPr>
            <w:r w:rsidRPr="008307B5">
              <w:rPr>
                <w:sz w:val="18"/>
                <w:szCs w:val="18"/>
                <w:lang w:eastAsia="nb-NO"/>
              </w:rPr>
              <w:t xml:space="preserve">Maskinenes skanneroppløsning skal være minimum 300 </w:t>
            </w:r>
            <w:proofErr w:type="spellStart"/>
            <w:r w:rsidRPr="008307B5">
              <w:rPr>
                <w:sz w:val="18"/>
                <w:szCs w:val="18"/>
                <w:lang w:eastAsia="nb-NO"/>
              </w:rPr>
              <w:t>dpi</w:t>
            </w:r>
            <w:proofErr w:type="spellEnd"/>
            <w:r w:rsidRPr="008307B5">
              <w:rPr>
                <w:sz w:val="18"/>
                <w:szCs w:val="18"/>
                <w:lang w:eastAsia="nb-NO"/>
              </w:rPr>
              <w:t xml:space="preserve"> (</w:t>
            </w:r>
            <w:proofErr w:type="spellStart"/>
            <w:r w:rsidRPr="008307B5">
              <w:rPr>
                <w:sz w:val="18"/>
                <w:szCs w:val="18"/>
                <w:lang w:eastAsia="nb-NO"/>
              </w:rPr>
              <w:t>dots</w:t>
            </w:r>
            <w:proofErr w:type="spellEnd"/>
            <w:r w:rsidRPr="008307B5">
              <w:rPr>
                <w:sz w:val="18"/>
                <w:szCs w:val="18"/>
                <w:lang w:eastAsia="nb-NO"/>
              </w:rPr>
              <w:t xml:space="preserve"> per inch) for å sikre tilstrekkelig bildekvalitet ved digitalisering av dokumenter.</w:t>
            </w:r>
          </w:p>
          <w:p w14:paraId="0E342434" w14:textId="77777777"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015D9212"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7DB97256"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4E64371E" w14:textId="77777777" w:rsidR="000607D8" w:rsidRPr="0050417F" w:rsidRDefault="000607D8">
            <w:pPr>
              <w:jc w:val="center"/>
              <w:rPr>
                <w:sz w:val="18"/>
                <w:szCs w:val="18"/>
                <w:lang w:eastAsia="nb-NO"/>
              </w:rPr>
            </w:pPr>
          </w:p>
        </w:tc>
      </w:tr>
      <w:tr w:rsidR="000607D8" w:rsidRPr="0050417F" w14:paraId="3E406256" w14:textId="77777777" w:rsidTr="004C4DAB">
        <w:tc>
          <w:tcPr>
            <w:tcW w:w="562" w:type="dxa"/>
            <w:shd w:val="clear" w:color="auto" w:fill="D9D9D9" w:themeFill="background2" w:themeFillShade="D9"/>
          </w:tcPr>
          <w:p w14:paraId="1596CDEC" w14:textId="3F1E0916" w:rsidR="000607D8" w:rsidRPr="0050417F" w:rsidRDefault="00960CED" w:rsidP="007A2A60">
            <w:pPr>
              <w:jc w:val="center"/>
              <w:rPr>
                <w:sz w:val="18"/>
                <w:szCs w:val="18"/>
                <w:lang w:eastAsia="nb-NO"/>
              </w:rPr>
            </w:pPr>
            <w:r>
              <w:rPr>
                <w:sz w:val="18"/>
                <w:szCs w:val="18"/>
                <w:lang w:eastAsia="nb-NO"/>
              </w:rPr>
              <w:t>24</w:t>
            </w:r>
          </w:p>
        </w:tc>
        <w:tc>
          <w:tcPr>
            <w:tcW w:w="5387" w:type="dxa"/>
            <w:shd w:val="clear" w:color="auto" w:fill="F2F2F2" w:themeFill="background2" w:themeFillShade="F2"/>
          </w:tcPr>
          <w:p w14:paraId="7F7943FC" w14:textId="77777777" w:rsidR="00F00EB6" w:rsidRDefault="00F00EB6">
            <w:pPr>
              <w:rPr>
                <w:sz w:val="18"/>
                <w:szCs w:val="18"/>
                <w:lang w:eastAsia="nb-NO"/>
              </w:rPr>
            </w:pPr>
            <w:r w:rsidRPr="00F00EB6">
              <w:rPr>
                <w:sz w:val="18"/>
                <w:szCs w:val="18"/>
                <w:lang w:eastAsia="nb-NO"/>
              </w:rPr>
              <w:t>Maskinene skal være utstyrt med nettverkskort som støtter 1000 Mbit/s (</w:t>
            </w:r>
            <w:proofErr w:type="spellStart"/>
            <w:r w:rsidRPr="00F00EB6">
              <w:rPr>
                <w:sz w:val="18"/>
                <w:szCs w:val="18"/>
                <w:lang w:eastAsia="nb-NO"/>
              </w:rPr>
              <w:t>Gigabit</w:t>
            </w:r>
            <w:proofErr w:type="spellEnd"/>
            <w:r w:rsidRPr="00F00EB6">
              <w:rPr>
                <w:sz w:val="18"/>
                <w:szCs w:val="18"/>
                <w:lang w:eastAsia="nb-NO"/>
              </w:rPr>
              <w:t xml:space="preserve"> Ethernet). </w:t>
            </w:r>
          </w:p>
          <w:p w14:paraId="5AA001FA" w14:textId="5E084CDB" w:rsidR="000607D8" w:rsidRPr="0050417F" w:rsidRDefault="000607D8">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4778B766" w14:textId="77777777" w:rsidR="000607D8" w:rsidRPr="0050417F" w:rsidRDefault="000607D8">
            <w:pPr>
              <w:jc w:val="center"/>
              <w:rPr>
                <w:sz w:val="18"/>
                <w:szCs w:val="18"/>
                <w:lang w:eastAsia="nb-NO"/>
              </w:rPr>
            </w:pPr>
            <w:r w:rsidRPr="0050417F">
              <w:rPr>
                <w:sz w:val="18"/>
                <w:szCs w:val="18"/>
                <w:lang w:eastAsia="nb-NO"/>
              </w:rPr>
              <w:t>S</w:t>
            </w:r>
          </w:p>
        </w:tc>
        <w:tc>
          <w:tcPr>
            <w:tcW w:w="2126" w:type="dxa"/>
          </w:tcPr>
          <w:p w14:paraId="7D20AD40" w14:textId="77777777" w:rsidR="000607D8" w:rsidRPr="0050417F" w:rsidRDefault="000607D8">
            <w:pPr>
              <w:jc w:val="center"/>
              <w:rPr>
                <w:sz w:val="18"/>
                <w:szCs w:val="18"/>
                <w:lang w:eastAsia="nb-NO"/>
              </w:rPr>
            </w:pPr>
          </w:p>
        </w:tc>
        <w:tc>
          <w:tcPr>
            <w:tcW w:w="5245" w:type="dxa"/>
            <w:shd w:val="clear" w:color="auto" w:fill="D9D9D9" w:themeFill="background1" w:themeFillShade="D9"/>
          </w:tcPr>
          <w:p w14:paraId="69A37159" w14:textId="77777777" w:rsidR="000607D8" w:rsidRPr="0050417F" w:rsidRDefault="000607D8">
            <w:pPr>
              <w:jc w:val="center"/>
              <w:rPr>
                <w:sz w:val="18"/>
                <w:szCs w:val="18"/>
                <w:lang w:eastAsia="nb-NO"/>
              </w:rPr>
            </w:pPr>
          </w:p>
        </w:tc>
      </w:tr>
    </w:tbl>
    <w:p w14:paraId="7326355A" w14:textId="77777777" w:rsidR="000607D8" w:rsidRDefault="000607D8" w:rsidP="00FF3550"/>
    <w:p w14:paraId="66577D2B" w14:textId="6831B6DC" w:rsidR="00A91FDC" w:rsidRPr="0050417F" w:rsidRDefault="00A91FDC" w:rsidP="00A91FDC">
      <w:pPr>
        <w:pStyle w:val="Overskrift3"/>
        <w:rPr>
          <w:rFonts w:ascii="Open Sans" w:hAnsi="Open Sans" w:cs="Open Sans"/>
        </w:rPr>
      </w:pPr>
      <w:bookmarkStart w:id="11" w:name="_Toc220057500"/>
      <w:r>
        <w:rPr>
          <w:rFonts w:ascii="Open Sans" w:hAnsi="Open Sans" w:cs="Open Sans"/>
        </w:rPr>
        <w:t>Segment 1</w:t>
      </w:r>
      <w:bookmarkEnd w:id="11"/>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A91FDC" w:rsidRPr="0050417F" w14:paraId="1F27218C" w14:textId="77777777">
        <w:tc>
          <w:tcPr>
            <w:tcW w:w="562" w:type="dxa"/>
            <w:shd w:val="clear" w:color="auto" w:fill="D9D9D9" w:themeFill="background1" w:themeFillShade="D9"/>
          </w:tcPr>
          <w:p w14:paraId="4569D102" w14:textId="77777777" w:rsidR="00A91FDC" w:rsidRPr="0050417F" w:rsidRDefault="00A91FDC">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7841345" w14:textId="77777777" w:rsidR="00A91FDC" w:rsidRPr="0050417F" w:rsidRDefault="00A91FDC">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70E3F3DD" w14:textId="77777777" w:rsidR="00A91FDC" w:rsidRPr="0050417F" w:rsidRDefault="00A91FDC">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740F4F28" w14:textId="77777777" w:rsidR="00A91FDC" w:rsidRPr="0050417F" w:rsidRDefault="00A91FDC">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0A5CA4B3" w14:textId="77777777" w:rsidR="00A91FDC" w:rsidRPr="0050417F" w:rsidRDefault="00A91FDC">
            <w:pPr>
              <w:jc w:val="center"/>
              <w:rPr>
                <w:sz w:val="18"/>
                <w:szCs w:val="18"/>
                <w:lang w:eastAsia="nb-NO"/>
              </w:rPr>
            </w:pPr>
            <w:r w:rsidRPr="0050417F">
              <w:rPr>
                <w:sz w:val="18"/>
                <w:szCs w:val="18"/>
                <w:lang w:eastAsia="nb-NO"/>
              </w:rPr>
              <w:t>Leverandørens besvarelse:</w:t>
            </w:r>
          </w:p>
        </w:tc>
      </w:tr>
      <w:tr w:rsidR="0056264A" w:rsidRPr="0050417F" w14:paraId="69B26FA1" w14:textId="77777777" w:rsidTr="000847B6">
        <w:tc>
          <w:tcPr>
            <w:tcW w:w="562" w:type="dxa"/>
            <w:shd w:val="clear" w:color="auto" w:fill="D9D9D9" w:themeFill="background1" w:themeFillShade="D9"/>
          </w:tcPr>
          <w:p w14:paraId="23F81D83" w14:textId="180ECFEA" w:rsidR="0056264A" w:rsidRPr="000B50B4" w:rsidRDefault="00960CED" w:rsidP="000B50B4">
            <w:pPr>
              <w:jc w:val="center"/>
              <w:rPr>
                <w:sz w:val="18"/>
                <w:szCs w:val="18"/>
                <w:lang w:eastAsia="nb-NO"/>
              </w:rPr>
            </w:pPr>
            <w:r>
              <w:rPr>
                <w:sz w:val="18"/>
                <w:szCs w:val="18"/>
                <w:lang w:eastAsia="nb-NO"/>
              </w:rPr>
              <w:t>25</w:t>
            </w:r>
          </w:p>
        </w:tc>
        <w:tc>
          <w:tcPr>
            <w:tcW w:w="5387" w:type="dxa"/>
            <w:shd w:val="clear" w:color="auto" w:fill="F2F2F2" w:themeFill="background1" w:themeFillShade="F2"/>
          </w:tcPr>
          <w:p w14:paraId="5606C5E7" w14:textId="4D49F3E4" w:rsidR="0056264A" w:rsidRDefault="0056264A">
            <w:pPr>
              <w:rPr>
                <w:sz w:val="18"/>
                <w:szCs w:val="18"/>
                <w:lang w:eastAsia="nb-NO"/>
              </w:rPr>
            </w:pPr>
            <w:r w:rsidRPr="00EB57E6">
              <w:rPr>
                <w:sz w:val="18"/>
                <w:szCs w:val="18"/>
                <w:lang w:eastAsia="nb-NO"/>
              </w:rPr>
              <w:t xml:space="preserve">Leverandøren skal </w:t>
            </w:r>
            <w:r w:rsidR="00594FDF" w:rsidRPr="00EB57E6">
              <w:rPr>
                <w:sz w:val="18"/>
                <w:szCs w:val="18"/>
                <w:lang w:eastAsia="nb-NO"/>
              </w:rPr>
              <w:t xml:space="preserve">tilby </w:t>
            </w:r>
            <w:r w:rsidR="007C2165" w:rsidRPr="00EB57E6">
              <w:rPr>
                <w:sz w:val="18"/>
                <w:szCs w:val="18"/>
                <w:lang w:eastAsia="nb-NO"/>
              </w:rPr>
              <w:t>én</w:t>
            </w:r>
            <w:r w:rsidR="00594FDF" w:rsidRPr="00EB57E6">
              <w:rPr>
                <w:sz w:val="18"/>
                <w:szCs w:val="18"/>
                <w:lang w:eastAsia="nb-NO"/>
              </w:rPr>
              <w:t xml:space="preserve"> maskin som oppfyller samtlige </w:t>
            </w:r>
            <w:r w:rsidR="00584A59" w:rsidRPr="00EB57E6">
              <w:rPr>
                <w:sz w:val="18"/>
                <w:szCs w:val="18"/>
                <w:lang w:eastAsia="nb-NO"/>
              </w:rPr>
              <w:t>krav</w:t>
            </w:r>
            <w:r w:rsidR="00D22E33" w:rsidRPr="00EB57E6">
              <w:rPr>
                <w:sz w:val="18"/>
                <w:szCs w:val="18"/>
                <w:lang w:eastAsia="nb-NO"/>
              </w:rPr>
              <w:t xml:space="preserve"> til </w:t>
            </w:r>
            <w:r w:rsidR="00951FFB">
              <w:rPr>
                <w:sz w:val="18"/>
                <w:szCs w:val="18"/>
                <w:lang w:eastAsia="nb-NO"/>
              </w:rPr>
              <w:t>segment 1.</w:t>
            </w:r>
            <w:r w:rsidR="00BA0BDC">
              <w:rPr>
                <w:sz w:val="18"/>
                <w:szCs w:val="18"/>
                <w:lang w:eastAsia="nb-NO"/>
              </w:rPr>
              <w:t xml:space="preserve"> </w:t>
            </w:r>
          </w:p>
          <w:p w14:paraId="5A204EB8" w14:textId="77777777" w:rsidR="00E64ECE" w:rsidRDefault="00E64ECE" w:rsidP="00E64ECE">
            <w:pPr>
              <w:rPr>
                <w:sz w:val="18"/>
                <w:szCs w:val="18"/>
                <w:lang w:eastAsia="nb-NO"/>
              </w:rPr>
            </w:pPr>
            <w:proofErr w:type="gramStart"/>
            <w:r>
              <w:rPr>
                <w:sz w:val="18"/>
                <w:szCs w:val="18"/>
                <w:lang w:eastAsia="nb-NO"/>
              </w:rPr>
              <w:t>Såfremt</w:t>
            </w:r>
            <w:proofErr w:type="gramEnd"/>
            <w:r>
              <w:rPr>
                <w:sz w:val="18"/>
                <w:szCs w:val="18"/>
                <w:lang w:eastAsia="nb-NO"/>
              </w:rPr>
              <w:t xml:space="preserve"> alle krav til maskinen er oppfylt, kan både nye og brukte maskiner leveres. </w:t>
            </w:r>
          </w:p>
          <w:p w14:paraId="0090F2C0" w14:textId="2B70CCC8" w:rsidR="00D22E33" w:rsidRPr="004E078E" w:rsidRDefault="005F6876">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oppgi modellnavn og modellnummer</w:t>
            </w:r>
            <w:r w:rsidR="00A85CE0">
              <w:rPr>
                <w:i/>
                <w:color w:val="0070C0"/>
                <w:sz w:val="18"/>
                <w:szCs w:val="18"/>
              </w:rPr>
              <w:t>, samt vedlegge produktblad</w:t>
            </w:r>
            <w:r w:rsidR="00AC2527">
              <w:rPr>
                <w:i/>
                <w:color w:val="0070C0"/>
                <w:sz w:val="18"/>
                <w:szCs w:val="18"/>
              </w:rPr>
              <w:t xml:space="preserve"> for tilbudt maskin</w:t>
            </w:r>
            <w:r w:rsidR="000847B6">
              <w:rPr>
                <w:i/>
                <w:color w:val="0070C0"/>
                <w:sz w:val="18"/>
                <w:szCs w:val="18"/>
              </w:rPr>
              <w:t xml:space="preserve">. </w:t>
            </w:r>
          </w:p>
        </w:tc>
        <w:tc>
          <w:tcPr>
            <w:tcW w:w="709" w:type="dxa"/>
            <w:shd w:val="clear" w:color="auto" w:fill="F2F2F2" w:themeFill="background1" w:themeFillShade="F2"/>
          </w:tcPr>
          <w:p w14:paraId="53BD6027" w14:textId="7D717230" w:rsidR="0056264A" w:rsidRPr="00D22E33" w:rsidRDefault="0056264A">
            <w:pPr>
              <w:jc w:val="center"/>
              <w:rPr>
                <w:sz w:val="18"/>
                <w:szCs w:val="18"/>
                <w:lang w:eastAsia="nb-NO"/>
              </w:rPr>
            </w:pPr>
            <w:r w:rsidRPr="00D22E33">
              <w:rPr>
                <w:sz w:val="18"/>
                <w:szCs w:val="18"/>
                <w:lang w:eastAsia="nb-NO"/>
              </w:rPr>
              <w:t>S</w:t>
            </w:r>
          </w:p>
        </w:tc>
        <w:tc>
          <w:tcPr>
            <w:tcW w:w="2126" w:type="dxa"/>
            <w:shd w:val="clear" w:color="auto" w:fill="FFFFFF" w:themeFill="background1"/>
          </w:tcPr>
          <w:p w14:paraId="231E9F0C" w14:textId="77777777" w:rsidR="0056264A" w:rsidRPr="0050417F" w:rsidRDefault="0056264A">
            <w:pPr>
              <w:jc w:val="center"/>
              <w:rPr>
                <w:sz w:val="18"/>
                <w:szCs w:val="18"/>
                <w:lang w:eastAsia="nb-NO"/>
              </w:rPr>
            </w:pPr>
          </w:p>
        </w:tc>
        <w:tc>
          <w:tcPr>
            <w:tcW w:w="5245" w:type="dxa"/>
            <w:shd w:val="clear" w:color="auto" w:fill="FFFFFF" w:themeFill="background1"/>
          </w:tcPr>
          <w:p w14:paraId="68C85D5C" w14:textId="77777777" w:rsidR="0056264A" w:rsidRPr="003C576A" w:rsidRDefault="0056264A">
            <w:pPr>
              <w:jc w:val="center"/>
              <w:rPr>
                <w:sz w:val="18"/>
                <w:szCs w:val="18"/>
                <w:lang w:eastAsia="nb-NO"/>
              </w:rPr>
            </w:pPr>
          </w:p>
        </w:tc>
      </w:tr>
      <w:tr w:rsidR="005C1C87" w:rsidRPr="0050417F" w14:paraId="28DB961B" w14:textId="77777777">
        <w:tc>
          <w:tcPr>
            <w:tcW w:w="562" w:type="dxa"/>
            <w:shd w:val="clear" w:color="auto" w:fill="D9D9D9" w:themeFill="background1" w:themeFillShade="D9"/>
          </w:tcPr>
          <w:p w14:paraId="3F703E31" w14:textId="7668E7BD" w:rsidR="005C1C87" w:rsidRPr="0050417F" w:rsidRDefault="00960CED" w:rsidP="009C01C7">
            <w:pPr>
              <w:jc w:val="center"/>
              <w:rPr>
                <w:sz w:val="18"/>
                <w:szCs w:val="18"/>
                <w:lang w:eastAsia="nb-NO"/>
              </w:rPr>
            </w:pPr>
            <w:r>
              <w:rPr>
                <w:sz w:val="18"/>
                <w:szCs w:val="18"/>
                <w:lang w:eastAsia="nb-NO"/>
              </w:rPr>
              <w:t>26</w:t>
            </w:r>
          </w:p>
        </w:tc>
        <w:tc>
          <w:tcPr>
            <w:tcW w:w="5387" w:type="dxa"/>
            <w:shd w:val="clear" w:color="auto" w:fill="F2F2F2" w:themeFill="background1" w:themeFillShade="F2"/>
          </w:tcPr>
          <w:p w14:paraId="6615287E" w14:textId="41925F3D" w:rsidR="00DE182E" w:rsidRDefault="00DE182E">
            <w:pPr>
              <w:rPr>
                <w:sz w:val="18"/>
                <w:szCs w:val="18"/>
                <w:lang w:eastAsia="nb-NO"/>
              </w:rPr>
            </w:pPr>
            <w:r w:rsidRPr="00F13BE9">
              <w:rPr>
                <w:sz w:val="18"/>
                <w:szCs w:val="18"/>
                <w:lang w:eastAsia="nb-NO"/>
              </w:rPr>
              <w:t>Maskin</w:t>
            </w:r>
            <w:r w:rsidR="00F56225" w:rsidRPr="00F13BE9">
              <w:rPr>
                <w:sz w:val="18"/>
                <w:szCs w:val="18"/>
                <w:lang w:eastAsia="nb-NO"/>
              </w:rPr>
              <w:t>en</w:t>
            </w:r>
            <w:r w:rsidRPr="00DE182E">
              <w:rPr>
                <w:sz w:val="18"/>
                <w:szCs w:val="18"/>
                <w:lang w:eastAsia="nb-NO"/>
              </w:rPr>
              <w:t xml:space="preserve"> skal ha en utskriftshastighet på minimum 25 sider per minutt i både sort/hvitt og farge, også ved tosidig utskrift.</w:t>
            </w:r>
          </w:p>
          <w:p w14:paraId="60D2D2CC" w14:textId="4E7F2F4E" w:rsidR="005C1C87" w:rsidRPr="0050417F" w:rsidRDefault="005C1C87">
            <w:pPr>
              <w:rPr>
                <w:i/>
                <w:iCs/>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sidR="00E3420D">
              <w:rPr>
                <w:i/>
                <w:color w:val="0070C0"/>
                <w:sz w:val="18"/>
                <w:szCs w:val="18"/>
              </w:rPr>
              <w:t xml:space="preserve"> og vise til </w:t>
            </w:r>
            <w:r w:rsidR="0052406C">
              <w:rPr>
                <w:i/>
                <w:color w:val="0070C0"/>
                <w:sz w:val="18"/>
                <w:szCs w:val="18"/>
              </w:rPr>
              <w:t xml:space="preserve">informasjon i </w:t>
            </w:r>
            <w:r w:rsidR="00437FD3">
              <w:rPr>
                <w:i/>
                <w:color w:val="0070C0"/>
                <w:sz w:val="18"/>
                <w:szCs w:val="18"/>
              </w:rPr>
              <w:t xml:space="preserve">produktdatablad for tilbudt </w:t>
            </w:r>
            <w:r w:rsidR="0052406C">
              <w:rPr>
                <w:i/>
                <w:color w:val="0070C0"/>
                <w:sz w:val="18"/>
                <w:szCs w:val="18"/>
              </w:rPr>
              <w:t xml:space="preserve">maskin innenfor segment 1 som verifisere at </w:t>
            </w:r>
            <w:r w:rsidR="00B43F62">
              <w:rPr>
                <w:i/>
                <w:color w:val="0070C0"/>
                <w:sz w:val="18"/>
                <w:szCs w:val="18"/>
              </w:rPr>
              <w:t xml:space="preserve">kravet er oppfylt. </w:t>
            </w:r>
          </w:p>
        </w:tc>
        <w:tc>
          <w:tcPr>
            <w:tcW w:w="709" w:type="dxa"/>
            <w:shd w:val="clear" w:color="auto" w:fill="F2F2F2" w:themeFill="background1" w:themeFillShade="F2"/>
          </w:tcPr>
          <w:p w14:paraId="12EDD546" w14:textId="77777777" w:rsidR="005C1C87" w:rsidRPr="0050417F" w:rsidRDefault="005C1C87">
            <w:pPr>
              <w:jc w:val="center"/>
              <w:rPr>
                <w:sz w:val="18"/>
                <w:szCs w:val="18"/>
                <w:lang w:eastAsia="nb-NO"/>
              </w:rPr>
            </w:pPr>
            <w:r>
              <w:rPr>
                <w:sz w:val="18"/>
                <w:szCs w:val="18"/>
                <w:lang w:eastAsia="nb-NO"/>
              </w:rPr>
              <w:t>S</w:t>
            </w:r>
          </w:p>
        </w:tc>
        <w:tc>
          <w:tcPr>
            <w:tcW w:w="2126" w:type="dxa"/>
          </w:tcPr>
          <w:p w14:paraId="491B86E4" w14:textId="77777777" w:rsidR="005C1C87" w:rsidRPr="0050417F" w:rsidRDefault="005C1C87">
            <w:pPr>
              <w:jc w:val="center"/>
              <w:rPr>
                <w:sz w:val="18"/>
                <w:szCs w:val="18"/>
                <w:lang w:eastAsia="nb-NO"/>
              </w:rPr>
            </w:pPr>
          </w:p>
        </w:tc>
        <w:tc>
          <w:tcPr>
            <w:tcW w:w="5245" w:type="dxa"/>
          </w:tcPr>
          <w:p w14:paraId="4012B5F7" w14:textId="77777777" w:rsidR="005C1C87" w:rsidRPr="003C576A" w:rsidRDefault="005C1C87">
            <w:pPr>
              <w:jc w:val="center"/>
              <w:rPr>
                <w:sz w:val="18"/>
                <w:szCs w:val="18"/>
                <w:lang w:eastAsia="nb-NO"/>
              </w:rPr>
            </w:pPr>
          </w:p>
        </w:tc>
      </w:tr>
      <w:tr w:rsidR="005C1C87" w:rsidRPr="0050417F" w14:paraId="02F7E913" w14:textId="77777777" w:rsidTr="00673674">
        <w:tc>
          <w:tcPr>
            <w:tcW w:w="562" w:type="dxa"/>
            <w:shd w:val="clear" w:color="auto" w:fill="D9D9D9" w:themeFill="background1" w:themeFillShade="D9"/>
          </w:tcPr>
          <w:p w14:paraId="0B1A4754" w14:textId="79F387C4" w:rsidR="005C1C87" w:rsidRPr="0050417F" w:rsidRDefault="00960CED" w:rsidP="009C01C7">
            <w:pPr>
              <w:jc w:val="center"/>
              <w:rPr>
                <w:sz w:val="18"/>
                <w:szCs w:val="18"/>
                <w:lang w:eastAsia="nb-NO"/>
              </w:rPr>
            </w:pPr>
            <w:r>
              <w:rPr>
                <w:sz w:val="18"/>
                <w:szCs w:val="18"/>
                <w:lang w:eastAsia="nb-NO"/>
              </w:rPr>
              <w:lastRenderedPageBreak/>
              <w:t>27</w:t>
            </w:r>
          </w:p>
        </w:tc>
        <w:tc>
          <w:tcPr>
            <w:tcW w:w="5387" w:type="dxa"/>
            <w:shd w:val="clear" w:color="auto" w:fill="F2F2F2" w:themeFill="background1" w:themeFillShade="F2"/>
          </w:tcPr>
          <w:p w14:paraId="404310AB" w14:textId="5D38328A" w:rsidR="001460CF" w:rsidRDefault="001460CF">
            <w:pPr>
              <w:rPr>
                <w:sz w:val="18"/>
                <w:szCs w:val="18"/>
                <w:lang w:eastAsia="nb-NO"/>
              </w:rPr>
            </w:pPr>
            <w:r w:rsidRPr="001460CF">
              <w:rPr>
                <w:sz w:val="18"/>
                <w:szCs w:val="18"/>
                <w:lang w:eastAsia="nb-NO"/>
              </w:rPr>
              <w:t xml:space="preserve">Maskinen </w:t>
            </w:r>
            <w:r w:rsidR="00673674">
              <w:rPr>
                <w:sz w:val="18"/>
                <w:szCs w:val="18"/>
                <w:lang w:eastAsia="nb-NO"/>
              </w:rPr>
              <w:t>bør</w:t>
            </w:r>
            <w:r w:rsidRPr="001460CF">
              <w:rPr>
                <w:sz w:val="18"/>
                <w:szCs w:val="18"/>
                <w:lang w:eastAsia="nb-NO"/>
              </w:rPr>
              <w:t xml:space="preserve"> ha en samlet papirkapasitet på minimum 600 ark (500 ark i </w:t>
            </w:r>
            <w:proofErr w:type="spellStart"/>
            <w:r w:rsidRPr="001460CF">
              <w:rPr>
                <w:sz w:val="18"/>
                <w:szCs w:val="18"/>
                <w:lang w:eastAsia="nb-NO"/>
              </w:rPr>
              <w:t>hovedskuff</w:t>
            </w:r>
            <w:proofErr w:type="spellEnd"/>
            <w:r w:rsidRPr="001460CF">
              <w:rPr>
                <w:sz w:val="18"/>
                <w:szCs w:val="18"/>
                <w:lang w:eastAsia="nb-NO"/>
              </w:rPr>
              <w:t xml:space="preserve"> og 100 ark i tilleggsskuff).</w:t>
            </w:r>
          </w:p>
          <w:p w14:paraId="4BFFFD8A" w14:textId="47978AE3" w:rsidR="005C1C87" w:rsidRPr="0050417F" w:rsidRDefault="00B43F62">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1 som verifisere at kravet er oppfylt.</w:t>
            </w:r>
          </w:p>
        </w:tc>
        <w:tc>
          <w:tcPr>
            <w:tcW w:w="709" w:type="dxa"/>
            <w:shd w:val="clear" w:color="auto" w:fill="F2F2F2" w:themeFill="background2" w:themeFillShade="F2"/>
          </w:tcPr>
          <w:p w14:paraId="36AE7133" w14:textId="7FB7D58B" w:rsidR="005C1C87" w:rsidRPr="0050417F" w:rsidRDefault="00673674">
            <w:pPr>
              <w:jc w:val="center"/>
              <w:rPr>
                <w:sz w:val="18"/>
                <w:szCs w:val="18"/>
                <w:lang w:eastAsia="nb-NO"/>
              </w:rPr>
            </w:pPr>
            <w:r>
              <w:rPr>
                <w:sz w:val="18"/>
                <w:szCs w:val="18"/>
                <w:lang w:eastAsia="nb-NO"/>
              </w:rPr>
              <w:t>B</w:t>
            </w:r>
          </w:p>
        </w:tc>
        <w:tc>
          <w:tcPr>
            <w:tcW w:w="2126" w:type="dxa"/>
          </w:tcPr>
          <w:p w14:paraId="5D3971BD" w14:textId="77777777" w:rsidR="005C1C87" w:rsidRPr="0050417F" w:rsidRDefault="005C1C87">
            <w:pPr>
              <w:jc w:val="center"/>
              <w:rPr>
                <w:sz w:val="18"/>
                <w:szCs w:val="18"/>
                <w:lang w:eastAsia="nb-NO"/>
              </w:rPr>
            </w:pPr>
          </w:p>
        </w:tc>
        <w:tc>
          <w:tcPr>
            <w:tcW w:w="5245" w:type="dxa"/>
          </w:tcPr>
          <w:p w14:paraId="7FCD530C" w14:textId="77777777" w:rsidR="005C1C87" w:rsidRPr="003C576A" w:rsidRDefault="005C1C87">
            <w:pPr>
              <w:jc w:val="center"/>
              <w:rPr>
                <w:sz w:val="18"/>
                <w:szCs w:val="18"/>
                <w:lang w:eastAsia="nb-NO"/>
              </w:rPr>
            </w:pPr>
          </w:p>
        </w:tc>
      </w:tr>
      <w:tr w:rsidR="005C1C87" w:rsidRPr="0050417F" w14:paraId="5FC23511" w14:textId="77777777">
        <w:tc>
          <w:tcPr>
            <w:tcW w:w="562" w:type="dxa"/>
            <w:shd w:val="clear" w:color="auto" w:fill="D9D9D9" w:themeFill="background1" w:themeFillShade="D9"/>
          </w:tcPr>
          <w:p w14:paraId="7BB53F29" w14:textId="795DE218" w:rsidR="005C1C87" w:rsidRPr="0050417F" w:rsidRDefault="00960CED" w:rsidP="009C01C7">
            <w:pPr>
              <w:jc w:val="center"/>
              <w:rPr>
                <w:sz w:val="18"/>
                <w:szCs w:val="18"/>
                <w:lang w:eastAsia="nb-NO"/>
              </w:rPr>
            </w:pPr>
            <w:r>
              <w:rPr>
                <w:sz w:val="18"/>
                <w:szCs w:val="18"/>
                <w:lang w:eastAsia="nb-NO"/>
              </w:rPr>
              <w:t>28</w:t>
            </w:r>
          </w:p>
        </w:tc>
        <w:tc>
          <w:tcPr>
            <w:tcW w:w="5387" w:type="dxa"/>
            <w:shd w:val="clear" w:color="auto" w:fill="F2F2F2" w:themeFill="background1" w:themeFillShade="F2"/>
          </w:tcPr>
          <w:p w14:paraId="7348F665" w14:textId="2C23EA4F" w:rsidR="005D3E55" w:rsidRDefault="005D3E55">
            <w:pPr>
              <w:rPr>
                <w:sz w:val="18"/>
                <w:szCs w:val="18"/>
                <w:lang w:eastAsia="nb-NO"/>
              </w:rPr>
            </w:pPr>
            <w:r w:rsidRPr="005D3E55">
              <w:rPr>
                <w:sz w:val="18"/>
                <w:szCs w:val="18"/>
                <w:lang w:eastAsia="nb-NO"/>
              </w:rPr>
              <w:t>Maskine</w:t>
            </w:r>
            <w:r w:rsidR="00F13BE9">
              <w:rPr>
                <w:sz w:val="18"/>
                <w:szCs w:val="18"/>
                <w:lang w:eastAsia="nb-NO"/>
              </w:rPr>
              <w:t>n</w:t>
            </w:r>
            <w:r w:rsidRPr="005D3E55">
              <w:rPr>
                <w:sz w:val="18"/>
                <w:szCs w:val="18"/>
                <w:lang w:eastAsia="nb-NO"/>
              </w:rPr>
              <w:t xml:space="preserve"> skal støtte papirvekter fra 60 g/m² til 100 g/m². </w:t>
            </w:r>
          </w:p>
          <w:p w14:paraId="3B8821FF" w14:textId="02899903" w:rsidR="005C1C87" w:rsidRPr="0050417F" w:rsidRDefault="00B43F62">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1 som verifisere at kravet er oppfylt.</w:t>
            </w:r>
          </w:p>
        </w:tc>
        <w:tc>
          <w:tcPr>
            <w:tcW w:w="709" w:type="dxa"/>
            <w:shd w:val="clear" w:color="auto" w:fill="F2F2F2" w:themeFill="background1" w:themeFillShade="F2"/>
          </w:tcPr>
          <w:p w14:paraId="708CF80B" w14:textId="77777777" w:rsidR="005C1C87" w:rsidRPr="0050417F" w:rsidRDefault="005C1C87">
            <w:pPr>
              <w:jc w:val="center"/>
              <w:rPr>
                <w:sz w:val="18"/>
                <w:szCs w:val="18"/>
                <w:lang w:eastAsia="nb-NO"/>
              </w:rPr>
            </w:pPr>
            <w:r>
              <w:rPr>
                <w:sz w:val="18"/>
                <w:szCs w:val="18"/>
                <w:lang w:eastAsia="nb-NO"/>
              </w:rPr>
              <w:t>S</w:t>
            </w:r>
          </w:p>
        </w:tc>
        <w:tc>
          <w:tcPr>
            <w:tcW w:w="2126" w:type="dxa"/>
          </w:tcPr>
          <w:p w14:paraId="6B14B7FA" w14:textId="77777777" w:rsidR="005C1C87" w:rsidRPr="0050417F" w:rsidRDefault="005C1C87">
            <w:pPr>
              <w:jc w:val="center"/>
              <w:rPr>
                <w:sz w:val="18"/>
                <w:szCs w:val="18"/>
                <w:lang w:eastAsia="nb-NO"/>
              </w:rPr>
            </w:pPr>
          </w:p>
        </w:tc>
        <w:tc>
          <w:tcPr>
            <w:tcW w:w="5245" w:type="dxa"/>
          </w:tcPr>
          <w:p w14:paraId="14E2E6F0" w14:textId="77777777" w:rsidR="005C1C87" w:rsidRPr="003C576A" w:rsidRDefault="005C1C87">
            <w:pPr>
              <w:jc w:val="center"/>
              <w:rPr>
                <w:sz w:val="18"/>
                <w:szCs w:val="18"/>
                <w:lang w:eastAsia="nb-NO"/>
              </w:rPr>
            </w:pPr>
          </w:p>
        </w:tc>
      </w:tr>
      <w:tr w:rsidR="005C1C87" w:rsidRPr="0050417F" w14:paraId="0EB146F0" w14:textId="77777777">
        <w:tc>
          <w:tcPr>
            <w:tcW w:w="562" w:type="dxa"/>
            <w:shd w:val="clear" w:color="auto" w:fill="D9D9D9" w:themeFill="background1" w:themeFillShade="D9"/>
          </w:tcPr>
          <w:p w14:paraId="387AA9A3" w14:textId="456B1E34" w:rsidR="005C1C87" w:rsidRPr="0050417F" w:rsidRDefault="00E55417" w:rsidP="009C01C7">
            <w:pPr>
              <w:jc w:val="center"/>
              <w:rPr>
                <w:sz w:val="18"/>
                <w:szCs w:val="18"/>
                <w:lang w:eastAsia="nb-NO"/>
              </w:rPr>
            </w:pPr>
            <w:r>
              <w:rPr>
                <w:sz w:val="18"/>
                <w:szCs w:val="18"/>
                <w:lang w:eastAsia="nb-NO"/>
              </w:rPr>
              <w:t>29</w:t>
            </w:r>
          </w:p>
        </w:tc>
        <w:tc>
          <w:tcPr>
            <w:tcW w:w="5387" w:type="dxa"/>
            <w:shd w:val="clear" w:color="auto" w:fill="F2F2F2" w:themeFill="background1" w:themeFillShade="F2"/>
          </w:tcPr>
          <w:p w14:paraId="6637797A" w14:textId="58816EEC" w:rsidR="00252FFA" w:rsidRDefault="00252FFA">
            <w:pPr>
              <w:rPr>
                <w:sz w:val="18"/>
                <w:szCs w:val="18"/>
                <w:lang w:eastAsia="nb-NO"/>
              </w:rPr>
            </w:pPr>
            <w:r w:rsidRPr="00252FFA">
              <w:rPr>
                <w:sz w:val="18"/>
                <w:szCs w:val="18"/>
                <w:lang w:eastAsia="nb-NO"/>
              </w:rPr>
              <w:t>Maskine</w:t>
            </w:r>
            <w:r w:rsidR="00F13BE9">
              <w:rPr>
                <w:sz w:val="18"/>
                <w:szCs w:val="18"/>
                <w:lang w:eastAsia="nb-NO"/>
              </w:rPr>
              <w:t>n</w:t>
            </w:r>
            <w:r w:rsidRPr="00252FFA">
              <w:rPr>
                <w:sz w:val="18"/>
                <w:szCs w:val="18"/>
                <w:lang w:eastAsia="nb-NO"/>
              </w:rPr>
              <w:t xml:space="preserve"> skal støtte kopiering i format A4. </w:t>
            </w:r>
          </w:p>
          <w:p w14:paraId="7F0C1D2F" w14:textId="7A75EBEA" w:rsidR="005C1C87" w:rsidRPr="0050417F" w:rsidRDefault="00B43F62">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1 som verifisere at kravet er oppfylt.</w:t>
            </w:r>
          </w:p>
        </w:tc>
        <w:tc>
          <w:tcPr>
            <w:tcW w:w="709" w:type="dxa"/>
            <w:shd w:val="clear" w:color="auto" w:fill="F2F2F2" w:themeFill="background1" w:themeFillShade="F2"/>
          </w:tcPr>
          <w:p w14:paraId="0EC895C7" w14:textId="77777777" w:rsidR="005C1C87" w:rsidRPr="0050417F" w:rsidRDefault="005C1C87">
            <w:pPr>
              <w:jc w:val="center"/>
              <w:rPr>
                <w:sz w:val="18"/>
                <w:szCs w:val="18"/>
                <w:lang w:eastAsia="nb-NO"/>
              </w:rPr>
            </w:pPr>
            <w:r>
              <w:rPr>
                <w:sz w:val="18"/>
                <w:szCs w:val="18"/>
                <w:lang w:eastAsia="nb-NO"/>
              </w:rPr>
              <w:t>S</w:t>
            </w:r>
          </w:p>
        </w:tc>
        <w:tc>
          <w:tcPr>
            <w:tcW w:w="2126" w:type="dxa"/>
          </w:tcPr>
          <w:p w14:paraId="4026B6F4" w14:textId="77777777" w:rsidR="005C1C87" w:rsidRPr="0050417F" w:rsidRDefault="005C1C87">
            <w:pPr>
              <w:jc w:val="center"/>
              <w:rPr>
                <w:sz w:val="18"/>
                <w:szCs w:val="18"/>
                <w:lang w:eastAsia="nb-NO"/>
              </w:rPr>
            </w:pPr>
          </w:p>
        </w:tc>
        <w:tc>
          <w:tcPr>
            <w:tcW w:w="5245" w:type="dxa"/>
          </w:tcPr>
          <w:p w14:paraId="2845894E" w14:textId="77777777" w:rsidR="005C1C87" w:rsidRPr="003C576A" w:rsidRDefault="005C1C87">
            <w:pPr>
              <w:jc w:val="center"/>
              <w:rPr>
                <w:sz w:val="18"/>
                <w:szCs w:val="18"/>
                <w:lang w:eastAsia="nb-NO"/>
              </w:rPr>
            </w:pPr>
          </w:p>
        </w:tc>
      </w:tr>
      <w:tr w:rsidR="005C1C87" w:rsidRPr="0050417F" w14:paraId="50AE418E" w14:textId="77777777">
        <w:tc>
          <w:tcPr>
            <w:tcW w:w="562" w:type="dxa"/>
            <w:shd w:val="clear" w:color="auto" w:fill="D9D9D9" w:themeFill="background1" w:themeFillShade="D9"/>
          </w:tcPr>
          <w:p w14:paraId="41FB113F" w14:textId="5EA82204" w:rsidR="005C1C87" w:rsidRPr="0050417F" w:rsidRDefault="00E55417" w:rsidP="009C01C7">
            <w:pPr>
              <w:jc w:val="center"/>
              <w:rPr>
                <w:sz w:val="18"/>
                <w:szCs w:val="18"/>
                <w:lang w:eastAsia="nb-NO"/>
              </w:rPr>
            </w:pPr>
            <w:r>
              <w:rPr>
                <w:sz w:val="18"/>
                <w:szCs w:val="18"/>
                <w:lang w:eastAsia="nb-NO"/>
              </w:rPr>
              <w:t>30</w:t>
            </w:r>
          </w:p>
        </w:tc>
        <w:tc>
          <w:tcPr>
            <w:tcW w:w="5387" w:type="dxa"/>
            <w:shd w:val="clear" w:color="auto" w:fill="F2F2F2" w:themeFill="background1" w:themeFillShade="F2"/>
          </w:tcPr>
          <w:p w14:paraId="242773E7" w14:textId="77777777" w:rsidR="00B37398" w:rsidRDefault="006120DF">
            <w:pPr>
              <w:rPr>
                <w:sz w:val="18"/>
                <w:szCs w:val="18"/>
                <w:lang w:eastAsia="nb-NO"/>
              </w:rPr>
            </w:pPr>
            <w:r>
              <w:rPr>
                <w:sz w:val="18"/>
                <w:szCs w:val="18"/>
                <w:lang w:eastAsia="nb-NO"/>
              </w:rPr>
              <w:t xml:space="preserve">Maskinene bør være utstyrt med automatisk </w:t>
            </w:r>
            <w:r w:rsidR="00E64ECE">
              <w:rPr>
                <w:sz w:val="18"/>
                <w:szCs w:val="18"/>
                <w:lang w:eastAsia="nb-NO"/>
              </w:rPr>
              <w:t xml:space="preserve">dokumentmater med høy kapasitet. </w:t>
            </w:r>
          </w:p>
          <w:p w14:paraId="18CB792D" w14:textId="0D014047" w:rsidR="005C1C87" w:rsidRPr="0050417F" w:rsidRDefault="00B43F62">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1 som verifisere at kravet er oppfylt.</w:t>
            </w:r>
          </w:p>
        </w:tc>
        <w:tc>
          <w:tcPr>
            <w:tcW w:w="709" w:type="dxa"/>
            <w:shd w:val="clear" w:color="auto" w:fill="F2F2F2" w:themeFill="background1" w:themeFillShade="F2"/>
          </w:tcPr>
          <w:p w14:paraId="50F482D9" w14:textId="511826C2" w:rsidR="005C1C87" w:rsidRPr="0050417F" w:rsidRDefault="008A685D">
            <w:pPr>
              <w:jc w:val="center"/>
              <w:rPr>
                <w:sz w:val="18"/>
                <w:szCs w:val="18"/>
                <w:lang w:eastAsia="nb-NO"/>
              </w:rPr>
            </w:pPr>
            <w:r>
              <w:rPr>
                <w:sz w:val="18"/>
                <w:szCs w:val="18"/>
                <w:lang w:eastAsia="nb-NO"/>
              </w:rPr>
              <w:t>B</w:t>
            </w:r>
          </w:p>
        </w:tc>
        <w:tc>
          <w:tcPr>
            <w:tcW w:w="2126" w:type="dxa"/>
          </w:tcPr>
          <w:p w14:paraId="4F4C8DF5" w14:textId="77777777" w:rsidR="005C1C87" w:rsidRPr="0050417F" w:rsidRDefault="005C1C87">
            <w:pPr>
              <w:jc w:val="center"/>
              <w:rPr>
                <w:sz w:val="18"/>
                <w:szCs w:val="18"/>
                <w:lang w:eastAsia="nb-NO"/>
              </w:rPr>
            </w:pPr>
          </w:p>
        </w:tc>
        <w:tc>
          <w:tcPr>
            <w:tcW w:w="5245" w:type="dxa"/>
          </w:tcPr>
          <w:p w14:paraId="46EEC2A6" w14:textId="77777777" w:rsidR="005C1C87" w:rsidRPr="003C576A" w:rsidRDefault="005C1C87">
            <w:pPr>
              <w:jc w:val="center"/>
              <w:rPr>
                <w:sz w:val="18"/>
                <w:szCs w:val="18"/>
                <w:lang w:eastAsia="nb-NO"/>
              </w:rPr>
            </w:pPr>
          </w:p>
        </w:tc>
      </w:tr>
      <w:tr w:rsidR="005C1C87" w:rsidRPr="0050417F" w14:paraId="35C7C8AD" w14:textId="77777777">
        <w:tc>
          <w:tcPr>
            <w:tcW w:w="562" w:type="dxa"/>
            <w:shd w:val="clear" w:color="auto" w:fill="D9D9D9" w:themeFill="background1" w:themeFillShade="D9"/>
          </w:tcPr>
          <w:p w14:paraId="4815C9F7" w14:textId="38584761" w:rsidR="005C1C87" w:rsidRPr="0050417F" w:rsidRDefault="00E55417" w:rsidP="009C01C7">
            <w:pPr>
              <w:jc w:val="center"/>
              <w:rPr>
                <w:sz w:val="18"/>
                <w:szCs w:val="18"/>
                <w:lang w:eastAsia="nb-NO"/>
              </w:rPr>
            </w:pPr>
            <w:r>
              <w:rPr>
                <w:sz w:val="18"/>
                <w:szCs w:val="18"/>
                <w:lang w:eastAsia="nb-NO"/>
              </w:rPr>
              <w:t>31</w:t>
            </w:r>
          </w:p>
        </w:tc>
        <w:tc>
          <w:tcPr>
            <w:tcW w:w="5387" w:type="dxa"/>
            <w:shd w:val="clear" w:color="auto" w:fill="F2F2F2" w:themeFill="background1" w:themeFillShade="F2"/>
          </w:tcPr>
          <w:p w14:paraId="0EF4CEFF" w14:textId="77777777" w:rsidR="00F40B9D" w:rsidRDefault="00F40B9D">
            <w:pPr>
              <w:rPr>
                <w:sz w:val="18"/>
                <w:szCs w:val="18"/>
                <w:lang w:eastAsia="nb-NO"/>
              </w:rPr>
            </w:pPr>
            <w:r w:rsidRPr="00F40B9D">
              <w:rPr>
                <w:sz w:val="18"/>
                <w:szCs w:val="18"/>
                <w:lang w:eastAsia="nb-NO"/>
              </w:rPr>
              <w:t xml:space="preserve">For A4-dokumenter i sort/hvitt og farger, tosidig skanning med 300 </w:t>
            </w:r>
            <w:proofErr w:type="spellStart"/>
            <w:r w:rsidRPr="00F40B9D">
              <w:rPr>
                <w:sz w:val="18"/>
                <w:szCs w:val="18"/>
                <w:lang w:eastAsia="nb-NO"/>
              </w:rPr>
              <w:t>dpi</w:t>
            </w:r>
            <w:proofErr w:type="spellEnd"/>
            <w:r w:rsidRPr="00F40B9D">
              <w:rPr>
                <w:sz w:val="18"/>
                <w:szCs w:val="18"/>
                <w:lang w:eastAsia="nb-NO"/>
              </w:rPr>
              <w:t xml:space="preserve"> oppløsning, skal hastigheten være minimum 30 bilder per minutt for begge typer.</w:t>
            </w:r>
          </w:p>
          <w:p w14:paraId="072C3C9F" w14:textId="1D98C83D" w:rsidR="005C1C87" w:rsidRPr="0050417F" w:rsidRDefault="00B43F62">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1 som verifisere at kravet er oppfylt.</w:t>
            </w:r>
          </w:p>
        </w:tc>
        <w:tc>
          <w:tcPr>
            <w:tcW w:w="709" w:type="dxa"/>
            <w:shd w:val="clear" w:color="auto" w:fill="F2F2F2" w:themeFill="background1" w:themeFillShade="F2"/>
          </w:tcPr>
          <w:p w14:paraId="471E5AF4" w14:textId="77777777" w:rsidR="005C1C87" w:rsidRPr="0050417F" w:rsidRDefault="005C1C87">
            <w:pPr>
              <w:jc w:val="center"/>
              <w:rPr>
                <w:sz w:val="18"/>
                <w:szCs w:val="18"/>
                <w:lang w:eastAsia="nb-NO"/>
              </w:rPr>
            </w:pPr>
            <w:r>
              <w:rPr>
                <w:sz w:val="18"/>
                <w:szCs w:val="18"/>
                <w:lang w:eastAsia="nb-NO"/>
              </w:rPr>
              <w:t>S</w:t>
            </w:r>
          </w:p>
        </w:tc>
        <w:tc>
          <w:tcPr>
            <w:tcW w:w="2126" w:type="dxa"/>
          </w:tcPr>
          <w:p w14:paraId="72942F82" w14:textId="77777777" w:rsidR="005C1C87" w:rsidRPr="0050417F" w:rsidRDefault="005C1C87">
            <w:pPr>
              <w:jc w:val="center"/>
              <w:rPr>
                <w:sz w:val="18"/>
                <w:szCs w:val="18"/>
                <w:lang w:eastAsia="nb-NO"/>
              </w:rPr>
            </w:pPr>
          </w:p>
        </w:tc>
        <w:tc>
          <w:tcPr>
            <w:tcW w:w="5245" w:type="dxa"/>
          </w:tcPr>
          <w:p w14:paraId="39EF8B82" w14:textId="77777777" w:rsidR="005C1C87" w:rsidRPr="003C576A" w:rsidRDefault="005C1C87">
            <w:pPr>
              <w:jc w:val="center"/>
              <w:rPr>
                <w:sz w:val="18"/>
                <w:szCs w:val="18"/>
                <w:lang w:eastAsia="nb-NO"/>
              </w:rPr>
            </w:pPr>
          </w:p>
        </w:tc>
      </w:tr>
      <w:tr w:rsidR="005C1C87" w:rsidRPr="0050417F" w14:paraId="1DF7257E" w14:textId="77777777">
        <w:tc>
          <w:tcPr>
            <w:tcW w:w="562" w:type="dxa"/>
            <w:shd w:val="clear" w:color="auto" w:fill="D9D9D9" w:themeFill="background1" w:themeFillShade="D9"/>
          </w:tcPr>
          <w:p w14:paraId="4C6A7581" w14:textId="25255D38" w:rsidR="005C1C87" w:rsidRPr="0050417F" w:rsidRDefault="00E55417" w:rsidP="009C01C7">
            <w:pPr>
              <w:jc w:val="center"/>
              <w:rPr>
                <w:sz w:val="18"/>
                <w:szCs w:val="18"/>
                <w:lang w:eastAsia="nb-NO"/>
              </w:rPr>
            </w:pPr>
            <w:r>
              <w:rPr>
                <w:sz w:val="18"/>
                <w:szCs w:val="18"/>
                <w:lang w:eastAsia="nb-NO"/>
              </w:rPr>
              <w:lastRenderedPageBreak/>
              <w:t>32</w:t>
            </w:r>
          </w:p>
        </w:tc>
        <w:tc>
          <w:tcPr>
            <w:tcW w:w="5387" w:type="dxa"/>
            <w:shd w:val="clear" w:color="auto" w:fill="F2F2F2" w:themeFill="background1" w:themeFillShade="F2"/>
          </w:tcPr>
          <w:p w14:paraId="2CDB4F36" w14:textId="4994144B" w:rsidR="00FD71B6" w:rsidRDefault="00FD71B6">
            <w:pPr>
              <w:rPr>
                <w:sz w:val="18"/>
                <w:szCs w:val="18"/>
                <w:lang w:eastAsia="nb-NO"/>
              </w:rPr>
            </w:pPr>
            <w:r w:rsidRPr="00FD71B6">
              <w:rPr>
                <w:sz w:val="18"/>
                <w:szCs w:val="18"/>
                <w:lang w:eastAsia="nb-NO"/>
              </w:rPr>
              <w:t xml:space="preserve">Maskinen </w:t>
            </w:r>
            <w:r w:rsidR="00A60C3C">
              <w:rPr>
                <w:sz w:val="18"/>
                <w:szCs w:val="18"/>
                <w:lang w:eastAsia="nb-NO"/>
              </w:rPr>
              <w:t>bør</w:t>
            </w:r>
            <w:r w:rsidRPr="00FD71B6">
              <w:rPr>
                <w:sz w:val="18"/>
                <w:szCs w:val="18"/>
                <w:lang w:eastAsia="nb-NO"/>
              </w:rPr>
              <w:t xml:space="preserve"> ha rask oppstart fra hvilemodus. Tiden fra enheten aktiveres til den er klar til å kopiere, skal være minimal.</w:t>
            </w:r>
          </w:p>
          <w:p w14:paraId="2175091D" w14:textId="442B66BE" w:rsidR="005C1C87" w:rsidRPr="0050417F" w:rsidRDefault="005C1C87">
            <w:pPr>
              <w:rPr>
                <w:i/>
                <w:iCs/>
                <w:sz w:val="18"/>
                <w:szCs w:val="18"/>
                <w:lang w:eastAsia="nb-NO"/>
              </w:rPr>
            </w:pPr>
            <w:r w:rsidRPr="001A1F0E">
              <w:rPr>
                <w:i/>
                <w:color w:val="0070C0"/>
                <w:sz w:val="18"/>
                <w:szCs w:val="18"/>
              </w:rPr>
              <w:t xml:space="preserve">Leverandøren skal </w:t>
            </w:r>
            <w:r w:rsidR="001346FC">
              <w:rPr>
                <w:i/>
                <w:color w:val="0070C0"/>
                <w:sz w:val="18"/>
                <w:szCs w:val="18"/>
              </w:rPr>
              <w:t>bekrefte (Ja/Nei) at kravet er oppfylt og</w:t>
            </w:r>
            <w:r w:rsidRPr="001A1F0E">
              <w:rPr>
                <w:i/>
                <w:color w:val="0070C0"/>
                <w:sz w:val="18"/>
                <w:szCs w:val="18"/>
              </w:rPr>
              <w:t xml:space="preserve"> beskrive hvordan behovet ivaretas</w:t>
            </w:r>
            <w:r w:rsidRPr="008133F5">
              <w:rPr>
                <w:i/>
                <w:color w:val="0070C0"/>
                <w:sz w:val="18"/>
                <w:szCs w:val="18"/>
              </w:rPr>
              <w:t xml:space="preserve"> og oppgi oppvarmingstid</w:t>
            </w:r>
            <w:r w:rsidR="00630389">
              <w:rPr>
                <w:i/>
                <w:color w:val="0070C0"/>
                <w:sz w:val="18"/>
                <w:szCs w:val="18"/>
              </w:rPr>
              <w:t xml:space="preserve"> i </w:t>
            </w:r>
            <w:r w:rsidR="00C968EB">
              <w:rPr>
                <w:i/>
                <w:color w:val="0070C0"/>
                <w:sz w:val="18"/>
                <w:szCs w:val="18"/>
              </w:rPr>
              <w:t>minutt og sekund.</w:t>
            </w:r>
          </w:p>
        </w:tc>
        <w:tc>
          <w:tcPr>
            <w:tcW w:w="709" w:type="dxa"/>
            <w:shd w:val="clear" w:color="auto" w:fill="F2F2F2" w:themeFill="background1" w:themeFillShade="F2"/>
          </w:tcPr>
          <w:p w14:paraId="21EB677E" w14:textId="77777777" w:rsidR="005C1C87" w:rsidRPr="0050417F" w:rsidRDefault="005C1C87">
            <w:pPr>
              <w:jc w:val="center"/>
              <w:rPr>
                <w:sz w:val="18"/>
                <w:szCs w:val="18"/>
                <w:lang w:eastAsia="nb-NO"/>
              </w:rPr>
            </w:pPr>
            <w:r w:rsidRPr="0050417F">
              <w:rPr>
                <w:sz w:val="18"/>
                <w:szCs w:val="18"/>
                <w:lang w:eastAsia="nb-NO"/>
              </w:rPr>
              <w:t>B</w:t>
            </w:r>
          </w:p>
        </w:tc>
        <w:tc>
          <w:tcPr>
            <w:tcW w:w="2126" w:type="dxa"/>
          </w:tcPr>
          <w:p w14:paraId="5EEE0AF6" w14:textId="77777777" w:rsidR="005C1C87" w:rsidRPr="0050417F" w:rsidRDefault="005C1C87">
            <w:pPr>
              <w:jc w:val="center"/>
              <w:rPr>
                <w:sz w:val="18"/>
                <w:szCs w:val="18"/>
                <w:lang w:eastAsia="nb-NO"/>
              </w:rPr>
            </w:pPr>
          </w:p>
        </w:tc>
        <w:tc>
          <w:tcPr>
            <w:tcW w:w="5245" w:type="dxa"/>
          </w:tcPr>
          <w:p w14:paraId="6D27766D" w14:textId="77777777" w:rsidR="005C1C87" w:rsidRPr="003C576A" w:rsidRDefault="005C1C87">
            <w:pPr>
              <w:jc w:val="center"/>
              <w:rPr>
                <w:sz w:val="18"/>
                <w:szCs w:val="18"/>
                <w:lang w:eastAsia="nb-NO"/>
              </w:rPr>
            </w:pPr>
          </w:p>
        </w:tc>
      </w:tr>
    </w:tbl>
    <w:p w14:paraId="471D4C45" w14:textId="77777777" w:rsidR="005C1C87" w:rsidRDefault="005C1C87" w:rsidP="00F24890">
      <w:pPr>
        <w:rPr>
          <w:lang w:eastAsia="nb-NO"/>
        </w:rPr>
      </w:pPr>
    </w:p>
    <w:p w14:paraId="52DC30FA" w14:textId="49FD97AB" w:rsidR="00A91FDC" w:rsidRPr="0050417F" w:rsidRDefault="00A91FDC" w:rsidP="00A91FDC">
      <w:pPr>
        <w:pStyle w:val="Overskrift3"/>
        <w:rPr>
          <w:rFonts w:ascii="Open Sans" w:hAnsi="Open Sans" w:cs="Open Sans"/>
        </w:rPr>
      </w:pPr>
      <w:bookmarkStart w:id="12" w:name="_Toc220057501"/>
      <w:r>
        <w:rPr>
          <w:rFonts w:ascii="Open Sans" w:hAnsi="Open Sans" w:cs="Open Sans"/>
        </w:rPr>
        <w:t>Segment 2</w:t>
      </w:r>
      <w:bookmarkEnd w:id="12"/>
    </w:p>
    <w:tbl>
      <w:tblPr>
        <w:tblW w:w="14032" w:type="dxa"/>
        <w:tblInd w:w="-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3"/>
        <w:gridCol w:w="5388"/>
        <w:gridCol w:w="709"/>
        <w:gridCol w:w="2126"/>
        <w:gridCol w:w="5246"/>
      </w:tblGrid>
      <w:tr w:rsidR="00A91FDC" w:rsidRPr="0050417F" w14:paraId="7221B337" w14:textId="77777777" w:rsidTr="00D425D5">
        <w:tc>
          <w:tcPr>
            <w:tcW w:w="563" w:type="dxa"/>
            <w:shd w:val="clear" w:color="auto" w:fill="D9D9D9" w:themeFill="background1" w:themeFillShade="D9"/>
          </w:tcPr>
          <w:p w14:paraId="644FC275" w14:textId="77777777" w:rsidR="00A91FDC" w:rsidRPr="0050417F" w:rsidRDefault="00A91FDC">
            <w:pPr>
              <w:rPr>
                <w:sz w:val="18"/>
                <w:szCs w:val="18"/>
                <w:lang w:eastAsia="nb-NO"/>
              </w:rPr>
            </w:pPr>
            <w:r w:rsidRPr="0050417F">
              <w:rPr>
                <w:sz w:val="18"/>
                <w:szCs w:val="18"/>
                <w:lang w:eastAsia="nb-NO"/>
              </w:rPr>
              <w:t>Nr.</w:t>
            </w:r>
          </w:p>
        </w:tc>
        <w:tc>
          <w:tcPr>
            <w:tcW w:w="5388" w:type="dxa"/>
            <w:shd w:val="clear" w:color="auto" w:fill="D9D9D9" w:themeFill="background1" w:themeFillShade="D9"/>
          </w:tcPr>
          <w:p w14:paraId="62E3E1F6" w14:textId="77777777" w:rsidR="00A91FDC" w:rsidRPr="0050417F" w:rsidRDefault="00A91FDC">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5B6083F1" w14:textId="77777777" w:rsidR="00A91FDC" w:rsidRPr="0050417F" w:rsidRDefault="00A91FDC">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20B28BC5" w14:textId="77777777" w:rsidR="00A91FDC" w:rsidRPr="0050417F" w:rsidRDefault="00A91FDC">
            <w:pPr>
              <w:jc w:val="center"/>
              <w:rPr>
                <w:sz w:val="18"/>
                <w:szCs w:val="18"/>
                <w:lang w:eastAsia="nb-NO"/>
              </w:rPr>
            </w:pPr>
            <w:r w:rsidRPr="0050417F">
              <w:rPr>
                <w:sz w:val="18"/>
                <w:szCs w:val="18"/>
                <w:lang w:eastAsia="nb-NO"/>
              </w:rPr>
              <w:t>Leverandørens bekreftelse (Ja/Nei):</w:t>
            </w:r>
          </w:p>
        </w:tc>
        <w:tc>
          <w:tcPr>
            <w:tcW w:w="5246" w:type="dxa"/>
            <w:shd w:val="clear" w:color="auto" w:fill="D9D9D9" w:themeFill="background1" w:themeFillShade="D9"/>
          </w:tcPr>
          <w:p w14:paraId="7CA8C886" w14:textId="77777777" w:rsidR="00A91FDC" w:rsidRPr="0050417F" w:rsidRDefault="00A91FDC">
            <w:pPr>
              <w:jc w:val="center"/>
              <w:rPr>
                <w:sz w:val="18"/>
                <w:szCs w:val="18"/>
                <w:lang w:eastAsia="nb-NO"/>
              </w:rPr>
            </w:pPr>
            <w:r w:rsidRPr="0050417F">
              <w:rPr>
                <w:sz w:val="18"/>
                <w:szCs w:val="18"/>
                <w:lang w:eastAsia="nb-NO"/>
              </w:rPr>
              <w:t>Leverandørens besvarelse:</w:t>
            </w:r>
          </w:p>
        </w:tc>
      </w:tr>
      <w:tr w:rsidR="00EB57E6" w:rsidRPr="0050417F" w14:paraId="4F2CFA22" w14:textId="77777777" w:rsidTr="00EB57E6">
        <w:tc>
          <w:tcPr>
            <w:tcW w:w="563" w:type="dxa"/>
            <w:shd w:val="clear" w:color="auto" w:fill="D9D9D9" w:themeFill="background1" w:themeFillShade="D9"/>
          </w:tcPr>
          <w:p w14:paraId="14AE421D" w14:textId="69506E93" w:rsidR="00EB57E6" w:rsidRPr="009C01C7" w:rsidRDefault="00E55417" w:rsidP="009C01C7">
            <w:pPr>
              <w:jc w:val="center"/>
              <w:rPr>
                <w:sz w:val="18"/>
                <w:szCs w:val="18"/>
                <w:lang w:eastAsia="nb-NO"/>
              </w:rPr>
            </w:pPr>
            <w:r>
              <w:rPr>
                <w:sz w:val="18"/>
                <w:szCs w:val="18"/>
                <w:lang w:eastAsia="nb-NO"/>
              </w:rPr>
              <w:t>33</w:t>
            </w:r>
          </w:p>
        </w:tc>
        <w:tc>
          <w:tcPr>
            <w:tcW w:w="5388" w:type="dxa"/>
            <w:shd w:val="clear" w:color="auto" w:fill="F2F2F2" w:themeFill="background1" w:themeFillShade="F2"/>
          </w:tcPr>
          <w:p w14:paraId="0B84DCB2" w14:textId="1D82FF9B" w:rsidR="00EB57E6" w:rsidRDefault="00EB57E6" w:rsidP="00EB57E6">
            <w:pPr>
              <w:rPr>
                <w:sz w:val="18"/>
                <w:szCs w:val="18"/>
                <w:lang w:eastAsia="nb-NO"/>
              </w:rPr>
            </w:pPr>
            <w:r w:rsidRPr="00EB57E6">
              <w:rPr>
                <w:sz w:val="18"/>
                <w:szCs w:val="18"/>
                <w:lang w:eastAsia="nb-NO"/>
              </w:rPr>
              <w:t xml:space="preserve">Leverandøren skal tilby én maskin som oppfyller samtlige krav til </w:t>
            </w:r>
            <w:r w:rsidR="00951FFB">
              <w:rPr>
                <w:sz w:val="18"/>
                <w:szCs w:val="18"/>
                <w:lang w:eastAsia="nb-NO"/>
              </w:rPr>
              <w:t>segment 2.</w:t>
            </w:r>
          </w:p>
          <w:p w14:paraId="690DF29D" w14:textId="359827B0" w:rsidR="006860E3" w:rsidRDefault="006860E3" w:rsidP="00EB57E6">
            <w:pPr>
              <w:rPr>
                <w:sz w:val="18"/>
                <w:szCs w:val="18"/>
                <w:lang w:eastAsia="nb-NO"/>
              </w:rPr>
            </w:pPr>
            <w:proofErr w:type="gramStart"/>
            <w:r>
              <w:rPr>
                <w:sz w:val="18"/>
                <w:szCs w:val="18"/>
                <w:lang w:eastAsia="nb-NO"/>
              </w:rPr>
              <w:t>Såfremt</w:t>
            </w:r>
            <w:proofErr w:type="gramEnd"/>
            <w:r>
              <w:rPr>
                <w:sz w:val="18"/>
                <w:szCs w:val="18"/>
                <w:lang w:eastAsia="nb-NO"/>
              </w:rPr>
              <w:t xml:space="preserve"> alle krav til maskinen er oppfylt, kan både nye og brukte maskiner leveres. </w:t>
            </w:r>
          </w:p>
          <w:p w14:paraId="7C2AFEAA" w14:textId="03135330" w:rsidR="00EB57E6" w:rsidRPr="0050417F" w:rsidRDefault="00EB57E6" w:rsidP="00EB57E6">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oppgi modellnavn og modellnummer, samt vedlegge produktblad for tilbudt maskin.</w:t>
            </w:r>
          </w:p>
        </w:tc>
        <w:tc>
          <w:tcPr>
            <w:tcW w:w="709" w:type="dxa"/>
            <w:shd w:val="clear" w:color="auto" w:fill="F2F2F2" w:themeFill="background1" w:themeFillShade="F2"/>
          </w:tcPr>
          <w:p w14:paraId="1878BF70" w14:textId="5A446BE6" w:rsidR="00EB57E6" w:rsidRPr="00EB57E6" w:rsidRDefault="00EB57E6">
            <w:pPr>
              <w:jc w:val="center"/>
              <w:rPr>
                <w:sz w:val="18"/>
                <w:szCs w:val="18"/>
                <w:lang w:eastAsia="nb-NO"/>
              </w:rPr>
            </w:pPr>
            <w:r w:rsidRPr="00EB57E6">
              <w:rPr>
                <w:sz w:val="18"/>
                <w:szCs w:val="18"/>
                <w:lang w:eastAsia="nb-NO"/>
              </w:rPr>
              <w:t>S</w:t>
            </w:r>
          </w:p>
        </w:tc>
        <w:tc>
          <w:tcPr>
            <w:tcW w:w="2126" w:type="dxa"/>
            <w:shd w:val="clear" w:color="auto" w:fill="FFFFFF" w:themeFill="background1"/>
          </w:tcPr>
          <w:p w14:paraId="6B54F2F1" w14:textId="77777777" w:rsidR="00EB57E6" w:rsidRPr="0050417F" w:rsidRDefault="00EB57E6">
            <w:pPr>
              <w:jc w:val="center"/>
              <w:rPr>
                <w:sz w:val="18"/>
                <w:szCs w:val="18"/>
                <w:lang w:eastAsia="nb-NO"/>
              </w:rPr>
            </w:pPr>
          </w:p>
        </w:tc>
        <w:tc>
          <w:tcPr>
            <w:tcW w:w="5246" w:type="dxa"/>
            <w:shd w:val="clear" w:color="auto" w:fill="FFFFFF" w:themeFill="background1"/>
          </w:tcPr>
          <w:p w14:paraId="34F8FDCA" w14:textId="77777777" w:rsidR="00EB57E6" w:rsidRPr="003C576A" w:rsidRDefault="00EB57E6">
            <w:pPr>
              <w:jc w:val="center"/>
              <w:rPr>
                <w:sz w:val="18"/>
                <w:szCs w:val="18"/>
                <w:lang w:eastAsia="nb-NO"/>
              </w:rPr>
            </w:pPr>
          </w:p>
        </w:tc>
      </w:tr>
      <w:tr w:rsidR="00D425D5" w:rsidRPr="0050417F" w14:paraId="03AEDF5D" w14:textId="77777777" w:rsidTr="00545539">
        <w:tc>
          <w:tcPr>
            <w:tcW w:w="563" w:type="dxa"/>
            <w:shd w:val="clear" w:color="auto" w:fill="D9D9D9" w:themeFill="background2" w:themeFillShade="D9"/>
          </w:tcPr>
          <w:p w14:paraId="7091939A" w14:textId="024CC97C" w:rsidR="00D425D5" w:rsidRPr="0050417F" w:rsidRDefault="00E55417" w:rsidP="009C01C7">
            <w:pPr>
              <w:jc w:val="center"/>
              <w:rPr>
                <w:sz w:val="18"/>
                <w:szCs w:val="18"/>
                <w:lang w:eastAsia="nb-NO"/>
              </w:rPr>
            </w:pPr>
            <w:r>
              <w:rPr>
                <w:sz w:val="18"/>
                <w:szCs w:val="18"/>
                <w:lang w:eastAsia="nb-NO"/>
              </w:rPr>
              <w:t>34</w:t>
            </w:r>
          </w:p>
        </w:tc>
        <w:tc>
          <w:tcPr>
            <w:tcW w:w="5388" w:type="dxa"/>
            <w:shd w:val="clear" w:color="auto" w:fill="F2F2F2" w:themeFill="background2" w:themeFillShade="F2"/>
          </w:tcPr>
          <w:p w14:paraId="0BFF59CD" w14:textId="5E24B34F" w:rsidR="003B212C" w:rsidRDefault="003B212C">
            <w:pPr>
              <w:rPr>
                <w:sz w:val="18"/>
                <w:szCs w:val="18"/>
                <w:lang w:eastAsia="nb-NO"/>
              </w:rPr>
            </w:pPr>
            <w:r w:rsidRPr="003B212C">
              <w:rPr>
                <w:sz w:val="18"/>
                <w:szCs w:val="18"/>
                <w:lang w:eastAsia="nb-NO"/>
              </w:rPr>
              <w:t>Skanning og kopiering skal utføres i én operasjon uten fysisk vending av ark. Blanke</w:t>
            </w:r>
            <w:r>
              <w:rPr>
                <w:sz w:val="18"/>
                <w:szCs w:val="18"/>
                <w:lang w:eastAsia="nb-NO"/>
              </w:rPr>
              <w:t xml:space="preserve"> </w:t>
            </w:r>
            <w:r w:rsidRPr="003B212C">
              <w:rPr>
                <w:sz w:val="18"/>
                <w:szCs w:val="18"/>
                <w:lang w:eastAsia="nb-NO"/>
              </w:rPr>
              <w:t>sider skal automatisk utelates fra resultatet.</w:t>
            </w:r>
          </w:p>
          <w:p w14:paraId="5AA2F66E" w14:textId="4EEA4253"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38D4C2DC"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55445726" w14:textId="77777777" w:rsidR="00D425D5" w:rsidRPr="0050417F" w:rsidRDefault="00D425D5">
            <w:pPr>
              <w:jc w:val="center"/>
              <w:rPr>
                <w:sz w:val="18"/>
                <w:szCs w:val="18"/>
                <w:lang w:eastAsia="nb-NO"/>
              </w:rPr>
            </w:pPr>
          </w:p>
        </w:tc>
        <w:tc>
          <w:tcPr>
            <w:tcW w:w="5246" w:type="dxa"/>
            <w:shd w:val="clear" w:color="auto" w:fill="D9D9D9" w:themeFill="background1" w:themeFillShade="D9"/>
          </w:tcPr>
          <w:p w14:paraId="39D035DB" w14:textId="77777777" w:rsidR="00D425D5" w:rsidRPr="0050417F" w:rsidRDefault="00D425D5">
            <w:pPr>
              <w:jc w:val="center"/>
              <w:rPr>
                <w:sz w:val="18"/>
                <w:szCs w:val="18"/>
                <w:lang w:eastAsia="nb-NO"/>
              </w:rPr>
            </w:pPr>
          </w:p>
        </w:tc>
      </w:tr>
      <w:tr w:rsidR="00D425D5" w:rsidRPr="0050417F" w14:paraId="14DBED0C" w14:textId="77777777" w:rsidTr="00D425D5">
        <w:tc>
          <w:tcPr>
            <w:tcW w:w="563" w:type="dxa"/>
            <w:shd w:val="clear" w:color="auto" w:fill="D9D9D9" w:themeFill="background2" w:themeFillShade="D9"/>
          </w:tcPr>
          <w:p w14:paraId="66BBAD3A" w14:textId="77F7AA08" w:rsidR="00D425D5" w:rsidRPr="0050417F" w:rsidRDefault="00E55417" w:rsidP="009C01C7">
            <w:pPr>
              <w:jc w:val="center"/>
              <w:rPr>
                <w:sz w:val="18"/>
                <w:szCs w:val="18"/>
                <w:lang w:eastAsia="nb-NO"/>
              </w:rPr>
            </w:pPr>
            <w:r>
              <w:rPr>
                <w:sz w:val="18"/>
                <w:szCs w:val="18"/>
                <w:lang w:eastAsia="nb-NO"/>
              </w:rPr>
              <w:t>35</w:t>
            </w:r>
          </w:p>
        </w:tc>
        <w:tc>
          <w:tcPr>
            <w:tcW w:w="5388" w:type="dxa"/>
            <w:shd w:val="clear" w:color="auto" w:fill="F2F2F2" w:themeFill="background2" w:themeFillShade="F2"/>
          </w:tcPr>
          <w:p w14:paraId="7AE57D67" w14:textId="68347BA0" w:rsidR="003F10ED" w:rsidRDefault="003F10ED">
            <w:pPr>
              <w:rPr>
                <w:sz w:val="18"/>
                <w:szCs w:val="18"/>
                <w:lang w:eastAsia="nb-NO"/>
              </w:rPr>
            </w:pPr>
            <w:r w:rsidRPr="003F10ED">
              <w:rPr>
                <w:sz w:val="18"/>
                <w:szCs w:val="18"/>
                <w:lang w:eastAsia="nb-NO"/>
              </w:rPr>
              <w:t xml:space="preserve">Maskinen </w:t>
            </w:r>
            <w:r>
              <w:rPr>
                <w:sz w:val="18"/>
                <w:szCs w:val="18"/>
                <w:lang w:eastAsia="nb-NO"/>
              </w:rPr>
              <w:t>bør</w:t>
            </w:r>
            <w:r w:rsidRPr="003F10ED">
              <w:rPr>
                <w:sz w:val="18"/>
                <w:szCs w:val="18"/>
                <w:lang w:eastAsia="nb-NO"/>
              </w:rPr>
              <w:t xml:space="preserve"> være konstruert slik at de kan bygges ut med ekstra moduler etter behov. Dette innebærer at grunnmodellen kan utvides med tilleggsfunksjoner som ekstra papirskuffer, etterbehandlingsenheter, skannemoduler eller sikkerhetsløsninger, uten å måtte bytte hele maskinen.</w:t>
            </w:r>
          </w:p>
          <w:p w14:paraId="1E04A172" w14:textId="77777777" w:rsidR="00D425D5" w:rsidRDefault="00D425D5">
            <w:pPr>
              <w:rPr>
                <w:i/>
                <w:color w:val="0070C0"/>
                <w:sz w:val="18"/>
                <w:szCs w:val="18"/>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sidR="00C5384B">
              <w:rPr>
                <w:i/>
                <w:color w:val="0070C0"/>
                <w:sz w:val="18"/>
                <w:szCs w:val="18"/>
              </w:rPr>
              <w:t xml:space="preserve"> og beskrive hvordan kravet oppfylles av tilbudt maskin innenfor segment 2</w:t>
            </w:r>
            <w:r>
              <w:rPr>
                <w:i/>
                <w:color w:val="0070C0"/>
                <w:sz w:val="18"/>
                <w:szCs w:val="18"/>
              </w:rPr>
              <w:t>.</w:t>
            </w:r>
          </w:p>
          <w:p w14:paraId="737B064F" w14:textId="7C382C99" w:rsidR="00AD1855" w:rsidRPr="0050417F" w:rsidRDefault="00AD1855">
            <w:pPr>
              <w:rPr>
                <w:sz w:val="18"/>
                <w:szCs w:val="18"/>
                <w:lang w:eastAsia="nb-NO"/>
              </w:rPr>
            </w:pPr>
            <w:r w:rsidRPr="005073F2">
              <w:rPr>
                <w:i/>
                <w:iCs/>
                <w:color w:val="0070C0"/>
                <w:sz w:val="18"/>
                <w:szCs w:val="18"/>
                <w:lang w:eastAsia="nb-NO"/>
              </w:rPr>
              <w:t xml:space="preserve">Leverandøren skal levere en beskrivelse på inntil </w:t>
            </w:r>
            <w:r w:rsidR="00E43EE6">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51ADF5C4" w14:textId="77777777" w:rsidR="00D425D5" w:rsidRPr="0050417F" w:rsidRDefault="00D425D5">
            <w:pPr>
              <w:jc w:val="center"/>
              <w:rPr>
                <w:sz w:val="18"/>
                <w:szCs w:val="18"/>
                <w:lang w:eastAsia="nb-NO"/>
              </w:rPr>
            </w:pPr>
            <w:r w:rsidRPr="0050417F">
              <w:rPr>
                <w:sz w:val="18"/>
                <w:szCs w:val="18"/>
                <w:lang w:eastAsia="nb-NO"/>
              </w:rPr>
              <w:lastRenderedPageBreak/>
              <w:t>B</w:t>
            </w:r>
          </w:p>
        </w:tc>
        <w:tc>
          <w:tcPr>
            <w:tcW w:w="2126" w:type="dxa"/>
          </w:tcPr>
          <w:p w14:paraId="19BA3DCB" w14:textId="77777777" w:rsidR="00D425D5" w:rsidRPr="0050417F" w:rsidRDefault="00D425D5">
            <w:pPr>
              <w:jc w:val="center"/>
              <w:rPr>
                <w:sz w:val="18"/>
                <w:szCs w:val="18"/>
                <w:lang w:eastAsia="nb-NO"/>
              </w:rPr>
            </w:pPr>
          </w:p>
        </w:tc>
        <w:tc>
          <w:tcPr>
            <w:tcW w:w="5246" w:type="dxa"/>
          </w:tcPr>
          <w:p w14:paraId="18E14334" w14:textId="77777777" w:rsidR="00D425D5" w:rsidRPr="003C576A" w:rsidRDefault="00D425D5">
            <w:pPr>
              <w:jc w:val="center"/>
              <w:rPr>
                <w:sz w:val="18"/>
                <w:szCs w:val="18"/>
                <w:lang w:eastAsia="nb-NO"/>
              </w:rPr>
            </w:pPr>
          </w:p>
        </w:tc>
      </w:tr>
      <w:tr w:rsidR="00D425D5" w:rsidRPr="0050417F" w14:paraId="4B2FE38F" w14:textId="77777777" w:rsidTr="00D425D5">
        <w:tc>
          <w:tcPr>
            <w:tcW w:w="563" w:type="dxa"/>
            <w:shd w:val="clear" w:color="auto" w:fill="D9D9D9" w:themeFill="background2" w:themeFillShade="D9"/>
          </w:tcPr>
          <w:p w14:paraId="54219FF4" w14:textId="16487374" w:rsidR="00D425D5" w:rsidRPr="0050417F" w:rsidRDefault="00E55417" w:rsidP="009C01C7">
            <w:pPr>
              <w:jc w:val="center"/>
              <w:rPr>
                <w:sz w:val="18"/>
                <w:szCs w:val="18"/>
                <w:lang w:eastAsia="nb-NO"/>
              </w:rPr>
            </w:pPr>
            <w:r>
              <w:rPr>
                <w:sz w:val="18"/>
                <w:szCs w:val="18"/>
                <w:lang w:eastAsia="nb-NO"/>
              </w:rPr>
              <w:t>36</w:t>
            </w:r>
          </w:p>
        </w:tc>
        <w:tc>
          <w:tcPr>
            <w:tcW w:w="5388" w:type="dxa"/>
            <w:shd w:val="clear" w:color="auto" w:fill="F2F2F2" w:themeFill="background2" w:themeFillShade="F2"/>
          </w:tcPr>
          <w:p w14:paraId="6E638DB8" w14:textId="77777777" w:rsidR="00CB1D8E" w:rsidRDefault="00CB1D8E">
            <w:pPr>
              <w:rPr>
                <w:sz w:val="18"/>
                <w:szCs w:val="18"/>
                <w:lang w:eastAsia="nb-NO"/>
              </w:rPr>
            </w:pPr>
            <w:r w:rsidRPr="00CB1D8E">
              <w:rPr>
                <w:sz w:val="18"/>
                <w:szCs w:val="18"/>
                <w:lang w:eastAsia="nb-NO"/>
              </w:rPr>
              <w:t>Maskinen skal ha en hastighet på minimum 35 sider per minutt for både sort/hvitt og fargeutskrift. Denne hastigheten skal også gjelde ved tosidig utskrift.</w:t>
            </w:r>
          </w:p>
          <w:p w14:paraId="53D6D682" w14:textId="7C9EAD19" w:rsidR="00D425D5" w:rsidRPr="0050417F" w:rsidRDefault="007B5BE0">
            <w:pPr>
              <w:rPr>
                <w:i/>
                <w:iCs/>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73F02B0A" w14:textId="77777777" w:rsidR="00D425D5" w:rsidRPr="0050417F" w:rsidRDefault="00D425D5">
            <w:pPr>
              <w:jc w:val="center"/>
              <w:rPr>
                <w:sz w:val="18"/>
                <w:szCs w:val="18"/>
                <w:lang w:eastAsia="nb-NO"/>
              </w:rPr>
            </w:pPr>
            <w:r>
              <w:rPr>
                <w:sz w:val="18"/>
                <w:szCs w:val="18"/>
                <w:lang w:eastAsia="nb-NO"/>
              </w:rPr>
              <w:t>S</w:t>
            </w:r>
          </w:p>
        </w:tc>
        <w:tc>
          <w:tcPr>
            <w:tcW w:w="2126" w:type="dxa"/>
          </w:tcPr>
          <w:p w14:paraId="5FB01B76" w14:textId="77777777" w:rsidR="00D425D5" w:rsidRPr="0050417F" w:rsidRDefault="00D425D5">
            <w:pPr>
              <w:jc w:val="center"/>
              <w:rPr>
                <w:sz w:val="18"/>
                <w:szCs w:val="18"/>
                <w:lang w:eastAsia="nb-NO"/>
              </w:rPr>
            </w:pPr>
          </w:p>
        </w:tc>
        <w:tc>
          <w:tcPr>
            <w:tcW w:w="5246" w:type="dxa"/>
          </w:tcPr>
          <w:p w14:paraId="021A6F63" w14:textId="77777777" w:rsidR="00D425D5" w:rsidRPr="003C576A" w:rsidRDefault="00D425D5">
            <w:pPr>
              <w:jc w:val="center"/>
              <w:rPr>
                <w:sz w:val="18"/>
                <w:szCs w:val="18"/>
                <w:lang w:eastAsia="nb-NO"/>
              </w:rPr>
            </w:pPr>
          </w:p>
        </w:tc>
      </w:tr>
      <w:tr w:rsidR="00D425D5" w:rsidRPr="0050417F" w14:paraId="371DF38A" w14:textId="77777777" w:rsidTr="00077DBE">
        <w:tc>
          <w:tcPr>
            <w:tcW w:w="563" w:type="dxa"/>
            <w:shd w:val="clear" w:color="auto" w:fill="D9D9D9" w:themeFill="background2" w:themeFillShade="D9"/>
          </w:tcPr>
          <w:p w14:paraId="0739C071" w14:textId="575901DE" w:rsidR="00D425D5" w:rsidRPr="0050417F" w:rsidRDefault="00E55417" w:rsidP="009C01C7">
            <w:pPr>
              <w:jc w:val="center"/>
              <w:rPr>
                <w:sz w:val="18"/>
                <w:szCs w:val="18"/>
                <w:lang w:eastAsia="nb-NO"/>
              </w:rPr>
            </w:pPr>
            <w:r>
              <w:rPr>
                <w:sz w:val="18"/>
                <w:szCs w:val="18"/>
                <w:lang w:eastAsia="nb-NO"/>
              </w:rPr>
              <w:t>37</w:t>
            </w:r>
          </w:p>
        </w:tc>
        <w:tc>
          <w:tcPr>
            <w:tcW w:w="5388" w:type="dxa"/>
            <w:shd w:val="clear" w:color="auto" w:fill="F2F2F2" w:themeFill="background2" w:themeFillShade="F2"/>
          </w:tcPr>
          <w:p w14:paraId="7E826BAA" w14:textId="315D54DA" w:rsidR="002D0D71" w:rsidRDefault="002D0D71">
            <w:pPr>
              <w:rPr>
                <w:sz w:val="18"/>
                <w:szCs w:val="18"/>
                <w:lang w:eastAsia="nb-NO"/>
              </w:rPr>
            </w:pPr>
            <w:r w:rsidRPr="002D0D71">
              <w:rPr>
                <w:sz w:val="18"/>
                <w:szCs w:val="18"/>
                <w:lang w:eastAsia="nb-NO"/>
              </w:rPr>
              <w:t xml:space="preserve">Maskinen </w:t>
            </w:r>
            <w:r w:rsidR="000E5B11">
              <w:rPr>
                <w:sz w:val="18"/>
                <w:szCs w:val="18"/>
                <w:lang w:eastAsia="nb-NO"/>
              </w:rPr>
              <w:t>bør</w:t>
            </w:r>
            <w:r w:rsidRPr="002D0D71">
              <w:rPr>
                <w:sz w:val="18"/>
                <w:szCs w:val="18"/>
                <w:lang w:eastAsia="nb-NO"/>
              </w:rPr>
              <w:t xml:space="preserve"> ha en samlet </w:t>
            </w:r>
            <w:r w:rsidR="007E2AF9">
              <w:rPr>
                <w:sz w:val="18"/>
                <w:szCs w:val="18"/>
                <w:lang w:eastAsia="nb-NO"/>
              </w:rPr>
              <w:t>papir</w:t>
            </w:r>
            <w:r w:rsidRPr="002D0D71">
              <w:rPr>
                <w:sz w:val="18"/>
                <w:szCs w:val="18"/>
                <w:lang w:eastAsia="nb-NO"/>
              </w:rPr>
              <w:t xml:space="preserve">kapasitet på minimum 2 100 ark, fordelt på minst én </w:t>
            </w:r>
            <w:proofErr w:type="spellStart"/>
            <w:r w:rsidRPr="002D0D71">
              <w:rPr>
                <w:sz w:val="18"/>
                <w:szCs w:val="18"/>
                <w:lang w:eastAsia="nb-NO"/>
              </w:rPr>
              <w:t>hovedskuff</w:t>
            </w:r>
            <w:proofErr w:type="spellEnd"/>
            <w:r w:rsidRPr="002D0D71">
              <w:rPr>
                <w:sz w:val="18"/>
                <w:szCs w:val="18"/>
                <w:lang w:eastAsia="nb-NO"/>
              </w:rPr>
              <w:t xml:space="preserve"> med 2 000 ark og én tilleggsskuff med 100 ark.</w:t>
            </w:r>
          </w:p>
          <w:p w14:paraId="6C3C0D5D" w14:textId="1E28370C" w:rsidR="00D425D5" w:rsidRPr="0050417F" w:rsidRDefault="007B5BE0">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56D9A670" w14:textId="6193CBC5" w:rsidR="00D425D5" w:rsidRPr="0050417F" w:rsidRDefault="00304C03">
            <w:pPr>
              <w:jc w:val="center"/>
              <w:rPr>
                <w:sz w:val="18"/>
                <w:szCs w:val="18"/>
                <w:lang w:eastAsia="nb-NO"/>
              </w:rPr>
            </w:pPr>
            <w:r>
              <w:rPr>
                <w:sz w:val="18"/>
                <w:szCs w:val="18"/>
                <w:lang w:eastAsia="nb-NO"/>
              </w:rPr>
              <w:t>B</w:t>
            </w:r>
          </w:p>
        </w:tc>
        <w:tc>
          <w:tcPr>
            <w:tcW w:w="2126" w:type="dxa"/>
          </w:tcPr>
          <w:p w14:paraId="76D3080D" w14:textId="77777777" w:rsidR="00D425D5" w:rsidRPr="0050417F" w:rsidRDefault="00D425D5">
            <w:pPr>
              <w:jc w:val="center"/>
              <w:rPr>
                <w:sz w:val="18"/>
                <w:szCs w:val="18"/>
                <w:lang w:eastAsia="nb-NO"/>
              </w:rPr>
            </w:pPr>
          </w:p>
        </w:tc>
        <w:tc>
          <w:tcPr>
            <w:tcW w:w="5246" w:type="dxa"/>
          </w:tcPr>
          <w:p w14:paraId="18E8D41C" w14:textId="77777777" w:rsidR="00D425D5" w:rsidRPr="003C576A" w:rsidRDefault="00D425D5">
            <w:pPr>
              <w:jc w:val="center"/>
              <w:rPr>
                <w:sz w:val="18"/>
                <w:szCs w:val="18"/>
                <w:lang w:eastAsia="nb-NO"/>
              </w:rPr>
            </w:pPr>
          </w:p>
        </w:tc>
      </w:tr>
      <w:tr w:rsidR="00D425D5" w:rsidRPr="0050417F" w14:paraId="3793BBE0" w14:textId="77777777" w:rsidTr="00D425D5">
        <w:tc>
          <w:tcPr>
            <w:tcW w:w="563" w:type="dxa"/>
            <w:shd w:val="clear" w:color="auto" w:fill="D9D9D9" w:themeFill="background2" w:themeFillShade="D9"/>
          </w:tcPr>
          <w:p w14:paraId="1314C5E9" w14:textId="57F5BBB7" w:rsidR="00D425D5" w:rsidRPr="0050417F" w:rsidRDefault="00E55417" w:rsidP="009C01C7">
            <w:pPr>
              <w:jc w:val="center"/>
              <w:rPr>
                <w:sz w:val="18"/>
                <w:szCs w:val="18"/>
                <w:lang w:eastAsia="nb-NO"/>
              </w:rPr>
            </w:pPr>
            <w:r>
              <w:rPr>
                <w:sz w:val="18"/>
                <w:szCs w:val="18"/>
                <w:lang w:eastAsia="nb-NO"/>
              </w:rPr>
              <w:t>38</w:t>
            </w:r>
          </w:p>
        </w:tc>
        <w:tc>
          <w:tcPr>
            <w:tcW w:w="5388" w:type="dxa"/>
            <w:shd w:val="clear" w:color="auto" w:fill="F2F2F2" w:themeFill="background2" w:themeFillShade="F2"/>
          </w:tcPr>
          <w:p w14:paraId="0E9B895B" w14:textId="77777777" w:rsidR="0036559E" w:rsidRDefault="0036559E">
            <w:pPr>
              <w:rPr>
                <w:sz w:val="18"/>
                <w:szCs w:val="18"/>
                <w:lang w:eastAsia="nb-NO"/>
              </w:rPr>
            </w:pPr>
            <w:r w:rsidRPr="0036559E">
              <w:rPr>
                <w:sz w:val="18"/>
                <w:szCs w:val="18"/>
                <w:lang w:eastAsia="nb-NO"/>
              </w:rPr>
              <w:t>Maskinen skal støtte papirformat fra A5 til A3.</w:t>
            </w:r>
          </w:p>
          <w:p w14:paraId="5777D69B" w14:textId="056FC713" w:rsidR="00D425D5" w:rsidRPr="0050417F" w:rsidRDefault="007B5BE0">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2B70E5EE"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2531AB56" w14:textId="77777777" w:rsidR="00D425D5" w:rsidRPr="0050417F" w:rsidRDefault="00D425D5">
            <w:pPr>
              <w:jc w:val="center"/>
              <w:rPr>
                <w:sz w:val="18"/>
                <w:szCs w:val="18"/>
                <w:lang w:eastAsia="nb-NO"/>
              </w:rPr>
            </w:pPr>
          </w:p>
        </w:tc>
        <w:tc>
          <w:tcPr>
            <w:tcW w:w="5246" w:type="dxa"/>
          </w:tcPr>
          <w:p w14:paraId="7D86CDD7" w14:textId="77777777" w:rsidR="00D425D5" w:rsidRPr="003C576A" w:rsidRDefault="00D425D5">
            <w:pPr>
              <w:jc w:val="center"/>
              <w:rPr>
                <w:sz w:val="18"/>
                <w:szCs w:val="18"/>
                <w:lang w:eastAsia="nb-NO"/>
              </w:rPr>
            </w:pPr>
          </w:p>
        </w:tc>
      </w:tr>
      <w:tr w:rsidR="00D425D5" w:rsidRPr="0050417F" w14:paraId="22E7580C" w14:textId="77777777" w:rsidTr="00D425D5">
        <w:tc>
          <w:tcPr>
            <w:tcW w:w="563" w:type="dxa"/>
            <w:shd w:val="clear" w:color="auto" w:fill="D9D9D9" w:themeFill="background2" w:themeFillShade="D9"/>
          </w:tcPr>
          <w:p w14:paraId="399B4323" w14:textId="423B3B61" w:rsidR="00D425D5" w:rsidRPr="0050417F" w:rsidRDefault="00E55417" w:rsidP="009C01C7">
            <w:pPr>
              <w:jc w:val="center"/>
              <w:rPr>
                <w:sz w:val="18"/>
                <w:szCs w:val="18"/>
                <w:lang w:eastAsia="nb-NO"/>
              </w:rPr>
            </w:pPr>
            <w:r>
              <w:rPr>
                <w:sz w:val="18"/>
                <w:szCs w:val="18"/>
                <w:lang w:eastAsia="nb-NO"/>
              </w:rPr>
              <w:t>39</w:t>
            </w:r>
          </w:p>
        </w:tc>
        <w:tc>
          <w:tcPr>
            <w:tcW w:w="5388" w:type="dxa"/>
            <w:shd w:val="clear" w:color="auto" w:fill="F2F2F2" w:themeFill="background2" w:themeFillShade="F2"/>
          </w:tcPr>
          <w:p w14:paraId="4755EDA1" w14:textId="77777777" w:rsidR="000264C6" w:rsidRDefault="000264C6">
            <w:pPr>
              <w:rPr>
                <w:sz w:val="18"/>
                <w:szCs w:val="18"/>
                <w:lang w:eastAsia="nb-NO"/>
              </w:rPr>
            </w:pPr>
            <w:r w:rsidRPr="000264C6">
              <w:rPr>
                <w:sz w:val="18"/>
                <w:szCs w:val="18"/>
                <w:lang w:eastAsia="nb-NO"/>
              </w:rPr>
              <w:t>Maskinen skal støtte papirvekter fra 60 g/m² til 250 g/m².</w:t>
            </w:r>
          </w:p>
          <w:p w14:paraId="77BA96BB" w14:textId="7BF009D6" w:rsidR="00D425D5" w:rsidRPr="0050417F" w:rsidRDefault="007B5BE0">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4C357839" w14:textId="77777777" w:rsidR="00D425D5" w:rsidRPr="0050417F" w:rsidRDefault="00D425D5">
            <w:pPr>
              <w:jc w:val="center"/>
              <w:rPr>
                <w:sz w:val="18"/>
                <w:szCs w:val="18"/>
                <w:lang w:eastAsia="nb-NO"/>
              </w:rPr>
            </w:pPr>
            <w:r>
              <w:rPr>
                <w:sz w:val="18"/>
                <w:szCs w:val="18"/>
                <w:lang w:eastAsia="nb-NO"/>
              </w:rPr>
              <w:t>S</w:t>
            </w:r>
          </w:p>
        </w:tc>
        <w:tc>
          <w:tcPr>
            <w:tcW w:w="2126" w:type="dxa"/>
          </w:tcPr>
          <w:p w14:paraId="3A51F8F3" w14:textId="77777777" w:rsidR="00D425D5" w:rsidRPr="0050417F" w:rsidRDefault="00D425D5">
            <w:pPr>
              <w:jc w:val="center"/>
              <w:rPr>
                <w:sz w:val="18"/>
                <w:szCs w:val="18"/>
                <w:lang w:eastAsia="nb-NO"/>
              </w:rPr>
            </w:pPr>
          </w:p>
        </w:tc>
        <w:tc>
          <w:tcPr>
            <w:tcW w:w="5246" w:type="dxa"/>
          </w:tcPr>
          <w:p w14:paraId="75C85EBC" w14:textId="77777777" w:rsidR="00D425D5" w:rsidRPr="003C576A" w:rsidRDefault="00D425D5">
            <w:pPr>
              <w:jc w:val="center"/>
              <w:rPr>
                <w:sz w:val="18"/>
                <w:szCs w:val="18"/>
                <w:lang w:eastAsia="nb-NO"/>
              </w:rPr>
            </w:pPr>
          </w:p>
        </w:tc>
      </w:tr>
      <w:tr w:rsidR="00D425D5" w:rsidRPr="0050417F" w14:paraId="0A487E94" w14:textId="77777777" w:rsidTr="00D425D5">
        <w:tc>
          <w:tcPr>
            <w:tcW w:w="563" w:type="dxa"/>
            <w:shd w:val="clear" w:color="auto" w:fill="D9D9D9" w:themeFill="background2" w:themeFillShade="D9"/>
          </w:tcPr>
          <w:p w14:paraId="202980AE" w14:textId="49C6F06E" w:rsidR="00D425D5" w:rsidRPr="0050417F" w:rsidRDefault="00E55417" w:rsidP="009C01C7">
            <w:pPr>
              <w:jc w:val="center"/>
              <w:rPr>
                <w:sz w:val="18"/>
                <w:szCs w:val="18"/>
                <w:lang w:eastAsia="nb-NO"/>
              </w:rPr>
            </w:pPr>
            <w:r>
              <w:rPr>
                <w:sz w:val="18"/>
                <w:szCs w:val="18"/>
                <w:lang w:eastAsia="nb-NO"/>
              </w:rPr>
              <w:t>40</w:t>
            </w:r>
          </w:p>
        </w:tc>
        <w:tc>
          <w:tcPr>
            <w:tcW w:w="5388" w:type="dxa"/>
            <w:shd w:val="clear" w:color="auto" w:fill="F2F2F2" w:themeFill="background2" w:themeFillShade="F2"/>
          </w:tcPr>
          <w:p w14:paraId="675B917D" w14:textId="77777777" w:rsidR="0009635F" w:rsidRDefault="0009635F">
            <w:pPr>
              <w:rPr>
                <w:sz w:val="18"/>
                <w:szCs w:val="18"/>
                <w:lang w:eastAsia="nb-NO"/>
              </w:rPr>
            </w:pPr>
            <w:r w:rsidRPr="0009635F">
              <w:rPr>
                <w:sz w:val="18"/>
                <w:szCs w:val="18"/>
                <w:lang w:eastAsia="nb-NO"/>
              </w:rPr>
              <w:t>Maskinen skal være utstyrt med automatisk dokumentmater med kapasitet på minimum 100 ark (basert på 80 g/m² papir).</w:t>
            </w:r>
          </w:p>
          <w:p w14:paraId="1EFB70FF" w14:textId="7DC7262F" w:rsidR="00D425D5" w:rsidRPr="0050417F" w:rsidRDefault="007B5BE0">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2F2ABAC8" w14:textId="77777777" w:rsidR="00D425D5" w:rsidRPr="0050417F" w:rsidRDefault="00D425D5">
            <w:pPr>
              <w:jc w:val="center"/>
              <w:rPr>
                <w:sz w:val="18"/>
                <w:szCs w:val="18"/>
                <w:lang w:eastAsia="nb-NO"/>
              </w:rPr>
            </w:pPr>
            <w:r>
              <w:rPr>
                <w:sz w:val="18"/>
                <w:szCs w:val="18"/>
                <w:lang w:eastAsia="nb-NO"/>
              </w:rPr>
              <w:lastRenderedPageBreak/>
              <w:t>S</w:t>
            </w:r>
          </w:p>
        </w:tc>
        <w:tc>
          <w:tcPr>
            <w:tcW w:w="2126" w:type="dxa"/>
          </w:tcPr>
          <w:p w14:paraId="154C63D3" w14:textId="77777777" w:rsidR="00D425D5" w:rsidRPr="0050417F" w:rsidRDefault="00D425D5">
            <w:pPr>
              <w:jc w:val="center"/>
              <w:rPr>
                <w:sz w:val="18"/>
                <w:szCs w:val="18"/>
                <w:lang w:eastAsia="nb-NO"/>
              </w:rPr>
            </w:pPr>
          </w:p>
        </w:tc>
        <w:tc>
          <w:tcPr>
            <w:tcW w:w="5246" w:type="dxa"/>
          </w:tcPr>
          <w:p w14:paraId="2E9E4EF9" w14:textId="77777777" w:rsidR="00D425D5" w:rsidRPr="003C576A" w:rsidRDefault="00D425D5">
            <w:pPr>
              <w:jc w:val="center"/>
              <w:rPr>
                <w:sz w:val="18"/>
                <w:szCs w:val="18"/>
                <w:lang w:eastAsia="nb-NO"/>
              </w:rPr>
            </w:pPr>
          </w:p>
        </w:tc>
      </w:tr>
      <w:tr w:rsidR="00D425D5" w:rsidRPr="0050417F" w14:paraId="25119E69" w14:textId="77777777" w:rsidTr="00D425D5">
        <w:tc>
          <w:tcPr>
            <w:tcW w:w="563" w:type="dxa"/>
            <w:shd w:val="clear" w:color="auto" w:fill="D9D9D9" w:themeFill="background2" w:themeFillShade="D9"/>
          </w:tcPr>
          <w:p w14:paraId="1A2C9842" w14:textId="3526B28A" w:rsidR="00D425D5" w:rsidRPr="0050417F" w:rsidRDefault="00E55417" w:rsidP="009C01C7">
            <w:pPr>
              <w:jc w:val="center"/>
              <w:rPr>
                <w:sz w:val="18"/>
                <w:szCs w:val="18"/>
                <w:lang w:eastAsia="nb-NO"/>
              </w:rPr>
            </w:pPr>
            <w:r>
              <w:rPr>
                <w:sz w:val="18"/>
                <w:szCs w:val="18"/>
                <w:lang w:eastAsia="nb-NO"/>
              </w:rPr>
              <w:t>41</w:t>
            </w:r>
          </w:p>
        </w:tc>
        <w:tc>
          <w:tcPr>
            <w:tcW w:w="5388" w:type="dxa"/>
            <w:shd w:val="clear" w:color="auto" w:fill="F2F2F2" w:themeFill="background2" w:themeFillShade="F2"/>
          </w:tcPr>
          <w:p w14:paraId="3683D0AC" w14:textId="77777777" w:rsidR="00103756" w:rsidRDefault="00103756">
            <w:pPr>
              <w:rPr>
                <w:sz w:val="18"/>
                <w:szCs w:val="18"/>
                <w:lang w:eastAsia="nb-NO"/>
              </w:rPr>
            </w:pPr>
            <w:r w:rsidRPr="00103756">
              <w:rPr>
                <w:sz w:val="18"/>
                <w:szCs w:val="18"/>
                <w:lang w:eastAsia="nb-NO"/>
              </w:rPr>
              <w:t xml:space="preserve">For A4-dokumenter i sort/hvitt og farger, tosidig skanning med 300 </w:t>
            </w:r>
            <w:proofErr w:type="spellStart"/>
            <w:r w:rsidRPr="00103756">
              <w:rPr>
                <w:sz w:val="18"/>
                <w:szCs w:val="18"/>
                <w:lang w:eastAsia="nb-NO"/>
              </w:rPr>
              <w:t>dpi</w:t>
            </w:r>
            <w:proofErr w:type="spellEnd"/>
            <w:r w:rsidRPr="00103756">
              <w:rPr>
                <w:sz w:val="18"/>
                <w:szCs w:val="18"/>
                <w:lang w:eastAsia="nb-NO"/>
              </w:rPr>
              <w:t xml:space="preserve"> oppløsning, skal hastigheten være minimum 60 bilder per minutt for begge typer.</w:t>
            </w:r>
          </w:p>
          <w:p w14:paraId="309BE86C" w14:textId="4227DC9C" w:rsidR="00D425D5" w:rsidRPr="0050417F" w:rsidRDefault="007B5BE0">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2 som verifisere at kravet er oppfylt.</w:t>
            </w:r>
          </w:p>
        </w:tc>
        <w:tc>
          <w:tcPr>
            <w:tcW w:w="709" w:type="dxa"/>
            <w:shd w:val="clear" w:color="auto" w:fill="F2F2F2" w:themeFill="background2" w:themeFillShade="F2"/>
          </w:tcPr>
          <w:p w14:paraId="68304741" w14:textId="77777777" w:rsidR="00D425D5" w:rsidRPr="0050417F" w:rsidRDefault="00D425D5">
            <w:pPr>
              <w:jc w:val="center"/>
              <w:rPr>
                <w:sz w:val="18"/>
                <w:szCs w:val="18"/>
                <w:lang w:eastAsia="nb-NO"/>
              </w:rPr>
            </w:pPr>
            <w:r>
              <w:rPr>
                <w:sz w:val="18"/>
                <w:szCs w:val="18"/>
                <w:lang w:eastAsia="nb-NO"/>
              </w:rPr>
              <w:t>S</w:t>
            </w:r>
          </w:p>
        </w:tc>
        <w:tc>
          <w:tcPr>
            <w:tcW w:w="2126" w:type="dxa"/>
          </w:tcPr>
          <w:p w14:paraId="1F2A8885" w14:textId="77777777" w:rsidR="00D425D5" w:rsidRPr="0050417F" w:rsidRDefault="00D425D5">
            <w:pPr>
              <w:jc w:val="center"/>
              <w:rPr>
                <w:sz w:val="18"/>
                <w:szCs w:val="18"/>
                <w:lang w:eastAsia="nb-NO"/>
              </w:rPr>
            </w:pPr>
          </w:p>
        </w:tc>
        <w:tc>
          <w:tcPr>
            <w:tcW w:w="5246" w:type="dxa"/>
          </w:tcPr>
          <w:p w14:paraId="3DC40C1E" w14:textId="77777777" w:rsidR="00D425D5" w:rsidRPr="003C576A" w:rsidRDefault="00D425D5">
            <w:pPr>
              <w:jc w:val="center"/>
              <w:rPr>
                <w:sz w:val="18"/>
                <w:szCs w:val="18"/>
                <w:lang w:eastAsia="nb-NO"/>
              </w:rPr>
            </w:pPr>
          </w:p>
        </w:tc>
      </w:tr>
      <w:tr w:rsidR="00D425D5" w:rsidRPr="0050417F" w14:paraId="74E5BC1E" w14:textId="77777777" w:rsidTr="00D425D5">
        <w:tc>
          <w:tcPr>
            <w:tcW w:w="563" w:type="dxa"/>
            <w:shd w:val="clear" w:color="auto" w:fill="D9D9D9" w:themeFill="background2" w:themeFillShade="D9"/>
          </w:tcPr>
          <w:p w14:paraId="2FF6EEDF" w14:textId="5C31C5F4" w:rsidR="00D425D5" w:rsidRPr="0050417F" w:rsidRDefault="00E55417" w:rsidP="009C01C7">
            <w:pPr>
              <w:jc w:val="center"/>
              <w:rPr>
                <w:sz w:val="18"/>
                <w:szCs w:val="18"/>
                <w:lang w:eastAsia="nb-NO"/>
              </w:rPr>
            </w:pPr>
            <w:r>
              <w:rPr>
                <w:sz w:val="18"/>
                <w:szCs w:val="18"/>
                <w:lang w:eastAsia="nb-NO"/>
              </w:rPr>
              <w:t>42</w:t>
            </w:r>
          </w:p>
        </w:tc>
        <w:tc>
          <w:tcPr>
            <w:tcW w:w="5388" w:type="dxa"/>
            <w:shd w:val="clear" w:color="auto" w:fill="F2F2F2" w:themeFill="background2" w:themeFillShade="F2"/>
          </w:tcPr>
          <w:p w14:paraId="5907E1CE" w14:textId="77777777" w:rsidR="006E26A6" w:rsidRDefault="006E26A6" w:rsidP="00D54C7D">
            <w:pPr>
              <w:rPr>
                <w:sz w:val="18"/>
                <w:szCs w:val="18"/>
              </w:rPr>
            </w:pPr>
            <w:r w:rsidRPr="006E26A6">
              <w:rPr>
                <w:sz w:val="18"/>
                <w:szCs w:val="18"/>
              </w:rPr>
              <w:t>Maskinen bør som minimum ha funksjon for sortering. Det bør i tillegg være mulig med følgende funksjoner ved behov:</w:t>
            </w:r>
          </w:p>
          <w:p w14:paraId="42233C77" w14:textId="77777777" w:rsidR="006E26A6" w:rsidRDefault="006E26A6" w:rsidP="00DD2FA5">
            <w:pPr>
              <w:pStyle w:val="Listeavsnitt"/>
              <w:numPr>
                <w:ilvl w:val="0"/>
                <w:numId w:val="20"/>
              </w:numPr>
              <w:spacing w:before="240"/>
              <w:rPr>
                <w:sz w:val="18"/>
                <w:szCs w:val="18"/>
              </w:rPr>
            </w:pPr>
            <w:r w:rsidRPr="006E26A6">
              <w:rPr>
                <w:sz w:val="18"/>
                <w:szCs w:val="18"/>
              </w:rPr>
              <w:t xml:space="preserve">Stifting inntil 50 ark </w:t>
            </w:r>
          </w:p>
          <w:p w14:paraId="05658E23" w14:textId="240A81D3" w:rsidR="006E26A6" w:rsidRDefault="006E26A6" w:rsidP="00DD2FA5">
            <w:pPr>
              <w:pStyle w:val="Listeavsnitt"/>
              <w:numPr>
                <w:ilvl w:val="0"/>
                <w:numId w:val="20"/>
              </w:numPr>
              <w:spacing w:before="240"/>
              <w:rPr>
                <w:sz w:val="18"/>
                <w:szCs w:val="18"/>
              </w:rPr>
            </w:pPr>
            <w:r w:rsidRPr="006E26A6">
              <w:rPr>
                <w:sz w:val="18"/>
                <w:szCs w:val="18"/>
              </w:rPr>
              <w:t xml:space="preserve">Sortering med heftefunksjon og stifting </w:t>
            </w:r>
          </w:p>
          <w:p w14:paraId="2B88E140" w14:textId="4216F298" w:rsidR="006E26A6" w:rsidRDefault="006E26A6" w:rsidP="00DD2FA5">
            <w:pPr>
              <w:pStyle w:val="Listeavsnitt"/>
              <w:numPr>
                <w:ilvl w:val="0"/>
                <w:numId w:val="20"/>
              </w:numPr>
              <w:spacing w:before="240"/>
              <w:rPr>
                <w:sz w:val="18"/>
                <w:szCs w:val="18"/>
              </w:rPr>
            </w:pPr>
            <w:r w:rsidRPr="006E26A6">
              <w:rPr>
                <w:sz w:val="18"/>
                <w:szCs w:val="18"/>
              </w:rPr>
              <w:t>Sortering med heftefunksjon, stifting og hulling</w:t>
            </w:r>
          </w:p>
          <w:p w14:paraId="25E93289" w14:textId="440A7053" w:rsidR="00D71DE1" w:rsidRPr="00D71DE1" w:rsidRDefault="00D71DE1" w:rsidP="00D71DE1">
            <w:pPr>
              <w:spacing w:before="240"/>
              <w:rPr>
                <w:sz w:val="18"/>
                <w:szCs w:val="18"/>
              </w:rPr>
            </w:pPr>
            <w:r w:rsidRPr="00D71DE1">
              <w:rPr>
                <w:sz w:val="18"/>
                <w:szCs w:val="18"/>
              </w:rPr>
              <w:t>Det er ønskelig at Leverandøren tilbyr ytterligere former for etterbehandling</w:t>
            </w:r>
            <w:r>
              <w:rPr>
                <w:sz w:val="18"/>
                <w:szCs w:val="18"/>
              </w:rPr>
              <w:t xml:space="preserve"> utover det som nevnes over.</w:t>
            </w:r>
          </w:p>
          <w:p w14:paraId="6A226A16" w14:textId="77777777" w:rsidR="00D425D5" w:rsidRDefault="00D425D5">
            <w:pPr>
              <w:spacing w:before="240"/>
              <w:rPr>
                <w:i/>
                <w:color w:val="0070C0"/>
                <w:sz w:val="18"/>
                <w:szCs w:val="18"/>
              </w:rPr>
            </w:pPr>
            <w:r w:rsidRPr="001A1F0E">
              <w:rPr>
                <w:i/>
                <w:color w:val="0070C0"/>
                <w:sz w:val="18"/>
                <w:szCs w:val="18"/>
              </w:rPr>
              <w:t xml:space="preserve">Leverandøren skal </w:t>
            </w:r>
            <w:r w:rsidR="006E26A6">
              <w:rPr>
                <w:i/>
                <w:color w:val="0070C0"/>
                <w:sz w:val="18"/>
                <w:szCs w:val="18"/>
              </w:rPr>
              <w:t xml:space="preserve">bekrefte (Ja/Nei) at kravet er oppfylt og </w:t>
            </w:r>
            <w:r w:rsidRPr="001A1F0E">
              <w:rPr>
                <w:i/>
                <w:color w:val="0070C0"/>
                <w:sz w:val="18"/>
                <w:szCs w:val="18"/>
              </w:rPr>
              <w:t xml:space="preserve">beskrive hvordan </w:t>
            </w:r>
            <w:r>
              <w:rPr>
                <w:i/>
                <w:color w:val="0070C0"/>
                <w:sz w:val="18"/>
                <w:szCs w:val="18"/>
              </w:rPr>
              <w:t xml:space="preserve">behovet er </w:t>
            </w:r>
            <w:r w:rsidRPr="001A1F0E">
              <w:rPr>
                <w:i/>
                <w:color w:val="0070C0"/>
                <w:sz w:val="18"/>
                <w:szCs w:val="18"/>
              </w:rPr>
              <w:t>ivareta</w:t>
            </w:r>
            <w:r>
              <w:rPr>
                <w:i/>
                <w:color w:val="0070C0"/>
                <w:sz w:val="18"/>
                <w:szCs w:val="18"/>
              </w:rPr>
              <w:t>tt.</w:t>
            </w:r>
          </w:p>
          <w:p w14:paraId="0B3E678A" w14:textId="1242A086" w:rsidR="00AD1855" w:rsidRPr="0050417F" w:rsidRDefault="00AD1855">
            <w:pPr>
              <w:spacing w:before="240"/>
              <w:rPr>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7416C749"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28E83787" w14:textId="77777777" w:rsidR="00D425D5" w:rsidRPr="0050417F" w:rsidRDefault="00D425D5">
            <w:pPr>
              <w:jc w:val="center"/>
              <w:rPr>
                <w:sz w:val="18"/>
                <w:szCs w:val="18"/>
                <w:lang w:eastAsia="nb-NO"/>
              </w:rPr>
            </w:pPr>
          </w:p>
        </w:tc>
        <w:tc>
          <w:tcPr>
            <w:tcW w:w="5246" w:type="dxa"/>
          </w:tcPr>
          <w:p w14:paraId="6FA70132" w14:textId="77777777" w:rsidR="00D425D5" w:rsidRPr="003C576A" w:rsidRDefault="00D425D5">
            <w:pPr>
              <w:jc w:val="center"/>
              <w:rPr>
                <w:sz w:val="18"/>
                <w:szCs w:val="18"/>
                <w:lang w:eastAsia="nb-NO"/>
              </w:rPr>
            </w:pPr>
          </w:p>
        </w:tc>
      </w:tr>
      <w:tr w:rsidR="00D425D5" w:rsidRPr="0050417F" w14:paraId="1684447A" w14:textId="77777777" w:rsidTr="00D425D5">
        <w:tc>
          <w:tcPr>
            <w:tcW w:w="563" w:type="dxa"/>
            <w:shd w:val="clear" w:color="auto" w:fill="D9D9D9" w:themeFill="background2" w:themeFillShade="D9"/>
          </w:tcPr>
          <w:p w14:paraId="2C6ECCE7" w14:textId="1FD0F49D" w:rsidR="00D425D5" w:rsidRPr="0050417F" w:rsidRDefault="00E55417" w:rsidP="009C01C7">
            <w:pPr>
              <w:jc w:val="center"/>
              <w:rPr>
                <w:sz w:val="18"/>
                <w:szCs w:val="18"/>
                <w:lang w:eastAsia="nb-NO"/>
              </w:rPr>
            </w:pPr>
            <w:r>
              <w:rPr>
                <w:sz w:val="18"/>
                <w:szCs w:val="18"/>
                <w:lang w:eastAsia="nb-NO"/>
              </w:rPr>
              <w:t>43</w:t>
            </w:r>
          </w:p>
        </w:tc>
        <w:tc>
          <w:tcPr>
            <w:tcW w:w="5388" w:type="dxa"/>
            <w:shd w:val="clear" w:color="auto" w:fill="F2F2F2" w:themeFill="background2" w:themeFillShade="F2"/>
          </w:tcPr>
          <w:p w14:paraId="79E7C9EA" w14:textId="77777777" w:rsidR="00F14397" w:rsidRDefault="00950ED4">
            <w:pPr>
              <w:rPr>
                <w:sz w:val="18"/>
                <w:szCs w:val="18"/>
                <w:lang w:eastAsia="nb-NO"/>
              </w:rPr>
            </w:pPr>
            <w:r w:rsidRPr="00950ED4">
              <w:rPr>
                <w:sz w:val="18"/>
                <w:szCs w:val="18"/>
                <w:lang w:eastAsia="nb-NO"/>
              </w:rPr>
              <w:t xml:space="preserve">Maskinen </w:t>
            </w:r>
            <w:r>
              <w:rPr>
                <w:sz w:val="18"/>
                <w:szCs w:val="18"/>
                <w:lang w:eastAsia="nb-NO"/>
              </w:rPr>
              <w:t>bør</w:t>
            </w:r>
            <w:r w:rsidRPr="00950ED4">
              <w:rPr>
                <w:sz w:val="18"/>
                <w:szCs w:val="18"/>
                <w:lang w:eastAsia="nb-NO"/>
              </w:rPr>
              <w:t xml:space="preserve"> ha rask oppstart fra hvilemodus. Tiden fra aktivering til klar for kopiering skal være minimal.</w:t>
            </w:r>
          </w:p>
          <w:p w14:paraId="65C70388" w14:textId="385353E0" w:rsidR="00D425D5" w:rsidRPr="00F14397" w:rsidRDefault="00D425D5">
            <w:pPr>
              <w:rPr>
                <w:i/>
                <w:color w:val="0070C0"/>
                <w:sz w:val="18"/>
                <w:szCs w:val="18"/>
                <w:lang w:eastAsia="nb-NO"/>
              </w:rPr>
            </w:pPr>
            <w:r w:rsidRPr="00F14397">
              <w:rPr>
                <w:i/>
                <w:color w:val="0070C0"/>
                <w:sz w:val="18"/>
                <w:szCs w:val="18"/>
                <w:lang w:eastAsia="nb-NO"/>
              </w:rPr>
              <w:t xml:space="preserve">Leverandøren skal </w:t>
            </w:r>
            <w:r w:rsidR="00F14397">
              <w:rPr>
                <w:i/>
                <w:iCs/>
                <w:color w:val="0070C0"/>
                <w:sz w:val="18"/>
                <w:szCs w:val="18"/>
                <w:lang w:eastAsia="nb-NO"/>
              </w:rPr>
              <w:t xml:space="preserve">bekrefte (Ja/Nei) og </w:t>
            </w:r>
            <w:r w:rsidRPr="00F14397">
              <w:rPr>
                <w:i/>
                <w:color w:val="0070C0"/>
                <w:sz w:val="18"/>
                <w:szCs w:val="18"/>
                <w:lang w:eastAsia="nb-NO"/>
              </w:rPr>
              <w:t>beskrive hvordan behovet ivaretas og oppgi oppvarmingstid</w:t>
            </w:r>
            <w:r w:rsidR="00950ED4" w:rsidRPr="00F14397">
              <w:rPr>
                <w:i/>
                <w:iCs/>
                <w:color w:val="0070C0"/>
                <w:sz w:val="18"/>
                <w:szCs w:val="18"/>
                <w:lang w:eastAsia="nb-NO"/>
              </w:rPr>
              <w:t xml:space="preserve"> i minutt og sekund</w:t>
            </w:r>
            <w:r>
              <w:rPr>
                <w:i/>
                <w:color w:val="0070C0"/>
                <w:sz w:val="18"/>
                <w:szCs w:val="18"/>
                <w:lang w:eastAsia="nb-NO"/>
              </w:rPr>
              <w:t>.</w:t>
            </w:r>
          </w:p>
        </w:tc>
        <w:tc>
          <w:tcPr>
            <w:tcW w:w="709" w:type="dxa"/>
            <w:shd w:val="clear" w:color="auto" w:fill="F2F2F2" w:themeFill="background2" w:themeFillShade="F2"/>
          </w:tcPr>
          <w:p w14:paraId="1EDF71DE"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7D2015FB" w14:textId="77777777" w:rsidR="00D425D5" w:rsidRPr="0050417F" w:rsidRDefault="00D425D5">
            <w:pPr>
              <w:jc w:val="center"/>
              <w:rPr>
                <w:sz w:val="18"/>
                <w:szCs w:val="18"/>
                <w:lang w:eastAsia="nb-NO"/>
              </w:rPr>
            </w:pPr>
          </w:p>
        </w:tc>
        <w:tc>
          <w:tcPr>
            <w:tcW w:w="5246" w:type="dxa"/>
          </w:tcPr>
          <w:p w14:paraId="52F83133" w14:textId="77777777" w:rsidR="00D425D5" w:rsidRPr="003C576A" w:rsidRDefault="00D425D5">
            <w:pPr>
              <w:jc w:val="center"/>
              <w:rPr>
                <w:sz w:val="18"/>
                <w:szCs w:val="18"/>
                <w:lang w:eastAsia="nb-NO"/>
              </w:rPr>
            </w:pPr>
          </w:p>
        </w:tc>
      </w:tr>
    </w:tbl>
    <w:p w14:paraId="50F8C95B" w14:textId="77777777" w:rsidR="00F24890" w:rsidRDefault="00F24890" w:rsidP="00F24890">
      <w:pPr>
        <w:rPr>
          <w:lang w:eastAsia="nb-NO"/>
        </w:rPr>
      </w:pPr>
    </w:p>
    <w:p w14:paraId="24FECDAC" w14:textId="28EEA513" w:rsidR="00A91FDC" w:rsidRPr="0050417F" w:rsidRDefault="00A91FDC" w:rsidP="00A91FDC">
      <w:pPr>
        <w:pStyle w:val="Overskrift3"/>
        <w:rPr>
          <w:rFonts w:ascii="Open Sans" w:hAnsi="Open Sans" w:cs="Open Sans"/>
        </w:rPr>
      </w:pPr>
      <w:bookmarkStart w:id="13" w:name="_Toc220057502"/>
      <w:r>
        <w:rPr>
          <w:rFonts w:ascii="Open Sans" w:hAnsi="Open Sans" w:cs="Open Sans"/>
        </w:rPr>
        <w:lastRenderedPageBreak/>
        <w:t>Segment 3</w:t>
      </w:r>
      <w:bookmarkEnd w:id="13"/>
    </w:p>
    <w:tbl>
      <w:tblPr>
        <w:tblW w:w="14032" w:type="dxa"/>
        <w:tblInd w:w="-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3"/>
        <w:gridCol w:w="5388"/>
        <w:gridCol w:w="709"/>
        <w:gridCol w:w="2126"/>
        <w:gridCol w:w="5246"/>
      </w:tblGrid>
      <w:tr w:rsidR="00A91FDC" w:rsidRPr="0050417F" w14:paraId="4509559D" w14:textId="77777777" w:rsidTr="00D425D5">
        <w:tc>
          <w:tcPr>
            <w:tcW w:w="563" w:type="dxa"/>
            <w:shd w:val="clear" w:color="auto" w:fill="D9D9D9" w:themeFill="background1" w:themeFillShade="D9"/>
          </w:tcPr>
          <w:p w14:paraId="5E2508B0" w14:textId="77777777" w:rsidR="00A91FDC" w:rsidRPr="0050417F" w:rsidRDefault="00A91FDC">
            <w:pPr>
              <w:rPr>
                <w:sz w:val="18"/>
                <w:szCs w:val="18"/>
                <w:lang w:eastAsia="nb-NO"/>
              </w:rPr>
            </w:pPr>
            <w:r w:rsidRPr="0050417F">
              <w:rPr>
                <w:sz w:val="18"/>
                <w:szCs w:val="18"/>
                <w:lang w:eastAsia="nb-NO"/>
              </w:rPr>
              <w:t>Nr.</w:t>
            </w:r>
          </w:p>
        </w:tc>
        <w:tc>
          <w:tcPr>
            <w:tcW w:w="5388" w:type="dxa"/>
            <w:shd w:val="clear" w:color="auto" w:fill="D9D9D9" w:themeFill="background1" w:themeFillShade="D9"/>
          </w:tcPr>
          <w:p w14:paraId="4DCB3389" w14:textId="77777777" w:rsidR="00A91FDC" w:rsidRPr="0050417F" w:rsidRDefault="00A91FDC">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0784E251" w14:textId="77777777" w:rsidR="00A91FDC" w:rsidRPr="0050417F" w:rsidRDefault="00A91FDC">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0FEB0536" w14:textId="77777777" w:rsidR="00A91FDC" w:rsidRPr="0050417F" w:rsidRDefault="00A91FDC">
            <w:pPr>
              <w:jc w:val="center"/>
              <w:rPr>
                <w:sz w:val="18"/>
                <w:szCs w:val="18"/>
                <w:lang w:eastAsia="nb-NO"/>
              </w:rPr>
            </w:pPr>
            <w:r w:rsidRPr="0050417F">
              <w:rPr>
                <w:sz w:val="18"/>
                <w:szCs w:val="18"/>
                <w:lang w:eastAsia="nb-NO"/>
              </w:rPr>
              <w:t>Leverandørens bekreftelse (Ja/Nei):</w:t>
            </w:r>
          </w:p>
        </w:tc>
        <w:tc>
          <w:tcPr>
            <w:tcW w:w="5246" w:type="dxa"/>
            <w:shd w:val="clear" w:color="auto" w:fill="D9D9D9" w:themeFill="background1" w:themeFillShade="D9"/>
          </w:tcPr>
          <w:p w14:paraId="46339C8B" w14:textId="77777777" w:rsidR="00A91FDC" w:rsidRPr="0050417F" w:rsidRDefault="00A91FDC">
            <w:pPr>
              <w:jc w:val="center"/>
              <w:rPr>
                <w:sz w:val="18"/>
                <w:szCs w:val="18"/>
                <w:lang w:eastAsia="nb-NO"/>
              </w:rPr>
            </w:pPr>
            <w:r w:rsidRPr="0050417F">
              <w:rPr>
                <w:sz w:val="18"/>
                <w:szCs w:val="18"/>
                <w:lang w:eastAsia="nb-NO"/>
              </w:rPr>
              <w:t>Leverandørens besvarelse:</w:t>
            </w:r>
          </w:p>
        </w:tc>
      </w:tr>
      <w:tr w:rsidR="00EB57E6" w:rsidRPr="0050417F" w14:paraId="3B6FA7FB" w14:textId="77777777" w:rsidTr="00D425D5">
        <w:tc>
          <w:tcPr>
            <w:tcW w:w="563" w:type="dxa"/>
            <w:shd w:val="clear" w:color="auto" w:fill="D9D9D9" w:themeFill="background2" w:themeFillShade="D9"/>
          </w:tcPr>
          <w:p w14:paraId="0802DF3F" w14:textId="07E5663B" w:rsidR="00EB57E6" w:rsidRPr="0050417F" w:rsidRDefault="00E55417" w:rsidP="00FA4DD3">
            <w:pPr>
              <w:jc w:val="center"/>
              <w:rPr>
                <w:sz w:val="18"/>
                <w:szCs w:val="18"/>
                <w:lang w:eastAsia="nb-NO"/>
              </w:rPr>
            </w:pPr>
            <w:r>
              <w:rPr>
                <w:sz w:val="18"/>
                <w:szCs w:val="18"/>
                <w:lang w:eastAsia="nb-NO"/>
              </w:rPr>
              <w:t>44</w:t>
            </w:r>
          </w:p>
        </w:tc>
        <w:tc>
          <w:tcPr>
            <w:tcW w:w="5388" w:type="dxa"/>
            <w:shd w:val="clear" w:color="auto" w:fill="F2F2F2" w:themeFill="background2" w:themeFillShade="F2"/>
          </w:tcPr>
          <w:p w14:paraId="458C16B5" w14:textId="0849B69B" w:rsidR="00EB57E6" w:rsidRDefault="00EB57E6" w:rsidP="00EB57E6">
            <w:pPr>
              <w:rPr>
                <w:sz w:val="18"/>
                <w:szCs w:val="18"/>
                <w:lang w:eastAsia="nb-NO"/>
              </w:rPr>
            </w:pPr>
            <w:r w:rsidRPr="00EB57E6">
              <w:rPr>
                <w:sz w:val="18"/>
                <w:szCs w:val="18"/>
                <w:lang w:eastAsia="nb-NO"/>
              </w:rPr>
              <w:t xml:space="preserve">Leverandøren skal tilby én maskin som oppfyller samtlige krav til </w:t>
            </w:r>
            <w:r w:rsidR="00951FFB">
              <w:rPr>
                <w:sz w:val="18"/>
                <w:szCs w:val="18"/>
                <w:lang w:eastAsia="nb-NO"/>
              </w:rPr>
              <w:t>segment 3.</w:t>
            </w:r>
          </w:p>
          <w:p w14:paraId="1B41004B" w14:textId="088469C2" w:rsidR="00872295" w:rsidRDefault="00872295" w:rsidP="00EB57E6">
            <w:pPr>
              <w:rPr>
                <w:sz w:val="18"/>
                <w:szCs w:val="18"/>
                <w:lang w:eastAsia="nb-NO"/>
              </w:rPr>
            </w:pPr>
            <w:proofErr w:type="gramStart"/>
            <w:r>
              <w:rPr>
                <w:sz w:val="18"/>
                <w:szCs w:val="18"/>
                <w:lang w:eastAsia="nb-NO"/>
              </w:rPr>
              <w:t>Såfremt</w:t>
            </w:r>
            <w:proofErr w:type="gramEnd"/>
            <w:r>
              <w:rPr>
                <w:sz w:val="18"/>
                <w:szCs w:val="18"/>
                <w:lang w:eastAsia="nb-NO"/>
              </w:rPr>
              <w:t xml:space="preserve"> alle krav til maskinen er oppfylt, kan både nye og brukte maskiner leveres. </w:t>
            </w:r>
          </w:p>
          <w:p w14:paraId="713B263C" w14:textId="2A500562" w:rsidR="00EB57E6" w:rsidRPr="00C14E14" w:rsidRDefault="00EB57E6" w:rsidP="00EB57E6">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oppgi modellnavn og modellnummer, samt vedlegge produktblad for tilbudt maskin.</w:t>
            </w:r>
          </w:p>
        </w:tc>
        <w:tc>
          <w:tcPr>
            <w:tcW w:w="709" w:type="dxa"/>
            <w:shd w:val="clear" w:color="auto" w:fill="F2F2F2" w:themeFill="background2" w:themeFillShade="F2"/>
          </w:tcPr>
          <w:p w14:paraId="0536CE67" w14:textId="5C266EF3" w:rsidR="00EB57E6" w:rsidRPr="0050417F" w:rsidRDefault="00EB57E6">
            <w:pPr>
              <w:jc w:val="center"/>
              <w:rPr>
                <w:sz w:val="18"/>
                <w:szCs w:val="18"/>
                <w:lang w:eastAsia="nb-NO"/>
              </w:rPr>
            </w:pPr>
            <w:r>
              <w:rPr>
                <w:sz w:val="18"/>
                <w:szCs w:val="18"/>
                <w:lang w:eastAsia="nb-NO"/>
              </w:rPr>
              <w:t>S</w:t>
            </w:r>
          </w:p>
        </w:tc>
        <w:tc>
          <w:tcPr>
            <w:tcW w:w="2126" w:type="dxa"/>
          </w:tcPr>
          <w:p w14:paraId="2298E99C" w14:textId="77777777" w:rsidR="00EB57E6" w:rsidRPr="0050417F" w:rsidRDefault="00EB57E6">
            <w:pPr>
              <w:jc w:val="center"/>
              <w:rPr>
                <w:sz w:val="18"/>
                <w:szCs w:val="18"/>
                <w:lang w:eastAsia="nb-NO"/>
              </w:rPr>
            </w:pPr>
          </w:p>
        </w:tc>
        <w:tc>
          <w:tcPr>
            <w:tcW w:w="5246" w:type="dxa"/>
          </w:tcPr>
          <w:p w14:paraId="5F46D53E" w14:textId="77777777" w:rsidR="00EB57E6" w:rsidRPr="003C576A" w:rsidRDefault="00EB57E6">
            <w:pPr>
              <w:jc w:val="center"/>
              <w:rPr>
                <w:sz w:val="18"/>
                <w:szCs w:val="18"/>
                <w:lang w:eastAsia="nb-NO"/>
              </w:rPr>
            </w:pPr>
          </w:p>
        </w:tc>
      </w:tr>
      <w:tr w:rsidR="00D425D5" w:rsidRPr="0050417F" w14:paraId="6DCB9D79" w14:textId="77777777" w:rsidTr="00545539">
        <w:tc>
          <w:tcPr>
            <w:tcW w:w="563" w:type="dxa"/>
            <w:shd w:val="clear" w:color="auto" w:fill="D9D9D9" w:themeFill="background2" w:themeFillShade="D9"/>
          </w:tcPr>
          <w:p w14:paraId="6363011A" w14:textId="46B67E4B" w:rsidR="00D425D5" w:rsidRPr="0050417F" w:rsidRDefault="00E55417" w:rsidP="00FA4DD3">
            <w:pPr>
              <w:jc w:val="center"/>
              <w:rPr>
                <w:sz w:val="18"/>
                <w:szCs w:val="18"/>
                <w:lang w:eastAsia="nb-NO"/>
              </w:rPr>
            </w:pPr>
            <w:r>
              <w:rPr>
                <w:sz w:val="18"/>
                <w:szCs w:val="18"/>
                <w:lang w:eastAsia="nb-NO"/>
              </w:rPr>
              <w:t>45</w:t>
            </w:r>
          </w:p>
        </w:tc>
        <w:tc>
          <w:tcPr>
            <w:tcW w:w="5388" w:type="dxa"/>
            <w:shd w:val="clear" w:color="auto" w:fill="F2F2F2" w:themeFill="background2" w:themeFillShade="F2"/>
          </w:tcPr>
          <w:p w14:paraId="2AB19FAF" w14:textId="77777777" w:rsidR="00C14E14" w:rsidRDefault="00C14E14">
            <w:pPr>
              <w:rPr>
                <w:sz w:val="18"/>
                <w:szCs w:val="18"/>
                <w:lang w:eastAsia="nb-NO"/>
              </w:rPr>
            </w:pPr>
            <w:r w:rsidRPr="00C14E14">
              <w:rPr>
                <w:sz w:val="18"/>
                <w:szCs w:val="18"/>
                <w:lang w:eastAsia="nb-NO"/>
              </w:rPr>
              <w:t>Skanning og kopiering skal utføres i én operasjon uten fysisk vending av ark. Blankesider skal automatisk utelates fra resultatet.</w:t>
            </w:r>
          </w:p>
          <w:p w14:paraId="4CDA645D" w14:textId="10125773"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2" w:themeFillShade="F2"/>
          </w:tcPr>
          <w:p w14:paraId="714916E1"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1BFFA070" w14:textId="77777777" w:rsidR="00D425D5" w:rsidRPr="0050417F" w:rsidRDefault="00D425D5">
            <w:pPr>
              <w:jc w:val="center"/>
              <w:rPr>
                <w:sz w:val="18"/>
                <w:szCs w:val="18"/>
                <w:lang w:eastAsia="nb-NO"/>
              </w:rPr>
            </w:pPr>
          </w:p>
        </w:tc>
        <w:tc>
          <w:tcPr>
            <w:tcW w:w="5246" w:type="dxa"/>
            <w:shd w:val="clear" w:color="auto" w:fill="D9D9D9" w:themeFill="background1" w:themeFillShade="D9"/>
          </w:tcPr>
          <w:p w14:paraId="38BAB557" w14:textId="77777777" w:rsidR="00D425D5" w:rsidRPr="0050417F" w:rsidRDefault="00D425D5">
            <w:pPr>
              <w:jc w:val="center"/>
              <w:rPr>
                <w:sz w:val="18"/>
                <w:szCs w:val="18"/>
                <w:lang w:eastAsia="nb-NO"/>
              </w:rPr>
            </w:pPr>
          </w:p>
        </w:tc>
      </w:tr>
      <w:tr w:rsidR="00D425D5" w:rsidRPr="0050417F" w14:paraId="321849E4" w14:textId="77777777" w:rsidTr="00D425D5">
        <w:tc>
          <w:tcPr>
            <w:tcW w:w="563" w:type="dxa"/>
            <w:shd w:val="clear" w:color="auto" w:fill="D9D9D9" w:themeFill="background2" w:themeFillShade="D9"/>
          </w:tcPr>
          <w:p w14:paraId="3765271D" w14:textId="05D8F80E" w:rsidR="00D425D5" w:rsidRPr="0050417F" w:rsidRDefault="00E55417" w:rsidP="00FA4DD3">
            <w:pPr>
              <w:jc w:val="center"/>
              <w:rPr>
                <w:sz w:val="18"/>
                <w:szCs w:val="18"/>
                <w:lang w:eastAsia="nb-NO"/>
              </w:rPr>
            </w:pPr>
            <w:r>
              <w:rPr>
                <w:sz w:val="18"/>
                <w:szCs w:val="18"/>
                <w:lang w:eastAsia="nb-NO"/>
              </w:rPr>
              <w:t>46</w:t>
            </w:r>
          </w:p>
        </w:tc>
        <w:tc>
          <w:tcPr>
            <w:tcW w:w="5388" w:type="dxa"/>
            <w:shd w:val="clear" w:color="auto" w:fill="F2F2F2" w:themeFill="background2" w:themeFillShade="F2"/>
          </w:tcPr>
          <w:p w14:paraId="39013243" w14:textId="77777777" w:rsidR="005D4056" w:rsidRDefault="005D4056">
            <w:pPr>
              <w:rPr>
                <w:sz w:val="18"/>
                <w:szCs w:val="18"/>
                <w:lang w:eastAsia="nb-NO"/>
              </w:rPr>
            </w:pPr>
            <w:r w:rsidRPr="005D4056">
              <w:rPr>
                <w:sz w:val="18"/>
                <w:szCs w:val="18"/>
                <w:lang w:eastAsia="nb-NO"/>
              </w:rPr>
              <w:t>Maskinen bør være konstruert slik at den kan bygges ut med ekstra moduler etter behov. Dette innebærer at grunnmodellen kan utvides med tilleggsfunksjoner som ekstra papirskuffer, etterbehandlingsenheter, skannemoduler eller sikkerhetsløsninger, uten å måtte bytte hele maskinen.</w:t>
            </w:r>
          </w:p>
          <w:p w14:paraId="1CB3E511" w14:textId="77777777" w:rsidR="00D425D5" w:rsidRDefault="002A004A">
            <w:pPr>
              <w:rPr>
                <w:i/>
                <w:color w:val="0070C0"/>
                <w:sz w:val="18"/>
                <w:szCs w:val="18"/>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00A46F15">
              <w:rPr>
                <w:i/>
                <w:color w:val="0070C0"/>
                <w:sz w:val="18"/>
                <w:szCs w:val="18"/>
              </w:rPr>
              <w:t>beskrive hvordan behovet ivaretas</w:t>
            </w:r>
            <w:r>
              <w:rPr>
                <w:i/>
                <w:color w:val="0070C0"/>
                <w:sz w:val="18"/>
                <w:szCs w:val="18"/>
              </w:rPr>
              <w:t>.</w:t>
            </w:r>
          </w:p>
          <w:p w14:paraId="42E03ED7" w14:textId="7F8A745D" w:rsidR="00E43EE6" w:rsidRPr="0050417F" w:rsidRDefault="00E43EE6">
            <w:pPr>
              <w:rPr>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2FD79A58"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7D48EC72" w14:textId="77777777" w:rsidR="00D425D5" w:rsidRPr="0050417F" w:rsidRDefault="00D425D5">
            <w:pPr>
              <w:jc w:val="center"/>
              <w:rPr>
                <w:sz w:val="18"/>
                <w:szCs w:val="18"/>
                <w:lang w:eastAsia="nb-NO"/>
              </w:rPr>
            </w:pPr>
          </w:p>
        </w:tc>
        <w:tc>
          <w:tcPr>
            <w:tcW w:w="5246" w:type="dxa"/>
          </w:tcPr>
          <w:p w14:paraId="71A3C061" w14:textId="77777777" w:rsidR="00D425D5" w:rsidRPr="003C576A" w:rsidRDefault="00D425D5">
            <w:pPr>
              <w:jc w:val="center"/>
              <w:rPr>
                <w:sz w:val="18"/>
                <w:szCs w:val="18"/>
                <w:lang w:eastAsia="nb-NO"/>
              </w:rPr>
            </w:pPr>
          </w:p>
        </w:tc>
      </w:tr>
      <w:tr w:rsidR="00D425D5" w:rsidRPr="0050417F" w14:paraId="038DC03E" w14:textId="77777777" w:rsidTr="00D425D5">
        <w:tc>
          <w:tcPr>
            <w:tcW w:w="563" w:type="dxa"/>
            <w:shd w:val="clear" w:color="auto" w:fill="D9D9D9" w:themeFill="background2" w:themeFillShade="D9"/>
          </w:tcPr>
          <w:p w14:paraId="68D78505" w14:textId="0BE4517C" w:rsidR="00D425D5" w:rsidRPr="0050417F" w:rsidRDefault="00E55417" w:rsidP="00FA4DD3">
            <w:pPr>
              <w:jc w:val="center"/>
              <w:rPr>
                <w:sz w:val="18"/>
                <w:szCs w:val="18"/>
                <w:lang w:eastAsia="nb-NO"/>
              </w:rPr>
            </w:pPr>
            <w:r>
              <w:rPr>
                <w:sz w:val="18"/>
                <w:szCs w:val="18"/>
                <w:lang w:eastAsia="nb-NO"/>
              </w:rPr>
              <w:t>47</w:t>
            </w:r>
          </w:p>
        </w:tc>
        <w:tc>
          <w:tcPr>
            <w:tcW w:w="5388" w:type="dxa"/>
            <w:shd w:val="clear" w:color="auto" w:fill="F2F2F2" w:themeFill="background2" w:themeFillShade="F2"/>
          </w:tcPr>
          <w:p w14:paraId="408286E7" w14:textId="07A40504" w:rsidR="00EC4240" w:rsidRDefault="00EC4240">
            <w:pPr>
              <w:rPr>
                <w:sz w:val="18"/>
                <w:szCs w:val="18"/>
                <w:lang w:eastAsia="nb-NO"/>
              </w:rPr>
            </w:pPr>
            <w:r w:rsidRPr="00EC4240">
              <w:rPr>
                <w:sz w:val="18"/>
                <w:szCs w:val="18"/>
                <w:lang w:eastAsia="nb-NO"/>
              </w:rPr>
              <w:t xml:space="preserve">Maskinen skal ha en hastighet på minimum </w:t>
            </w:r>
            <w:r w:rsidR="00264B8F">
              <w:rPr>
                <w:sz w:val="18"/>
                <w:szCs w:val="18"/>
                <w:lang w:eastAsia="nb-NO"/>
              </w:rPr>
              <w:t>5</w:t>
            </w:r>
            <w:r w:rsidRPr="00EC4240">
              <w:rPr>
                <w:sz w:val="18"/>
                <w:szCs w:val="18"/>
                <w:lang w:eastAsia="nb-NO"/>
              </w:rPr>
              <w:t>0 sider per minutt for både sort/hvitt og fargeutskrift. Denne hastigheten skal også gjelde ved tosidig utskrift.</w:t>
            </w:r>
          </w:p>
          <w:p w14:paraId="203A3DEB" w14:textId="7584BCF0" w:rsidR="00D425D5" w:rsidRPr="0050417F" w:rsidRDefault="00F14397">
            <w:pPr>
              <w:rPr>
                <w:i/>
                <w:iCs/>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3 som verifisere at kravet er oppfylt.</w:t>
            </w:r>
          </w:p>
        </w:tc>
        <w:tc>
          <w:tcPr>
            <w:tcW w:w="709" w:type="dxa"/>
            <w:shd w:val="clear" w:color="auto" w:fill="F2F2F2" w:themeFill="background2" w:themeFillShade="F2"/>
          </w:tcPr>
          <w:p w14:paraId="7566175E" w14:textId="77777777" w:rsidR="00D425D5" w:rsidRPr="0050417F" w:rsidRDefault="00D425D5">
            <w:pPr>
              <w:jc w:val="center"/>
              <w:rPr>
                <w:sz w:val="18"/>
                <w:szCs w:val="18"/>
                <w:lang w:eastAsia="nb-NO"/>
              </w:rPr>
            </w:pPr>
            <w:r>
              <w:rPr>
                <w:sz w:val="18"/>
                <w:szCs w:val="18"/>
                <w:lang w:eastAsia="nb-NO"/>
              </w:rPr>
              <w:lastRenderedPageBreak/>
              <w:t>S</w:t>
            </w:r>
          </w:p>
        </w:tc>
        <w:tc>
          <w:tcPr>
            <w:tcW w:w="2126" w:type="dxa"/>
          </w:tcPr>
          <w:p w14:paraId="689B576C" w14:textId="77777777" w:rsidR="00D425D5" w:rsidRPr="0050417F" w:rsidRDefault="00D425D5">
            <w:pPr>
              <w:jc w:val="center"/>
              <w:rPr>
                <w:sz w:val="18"/>
                <w:szCs w:val="18"/>
                <w:lang w:eastAsia="nb-NO"/>
              </w:rPr>
            </w:pPr>
          </w:p>
        </w:tc>
        <w:tc>
          <w:tcPr>
            <w:tcW w:w="5246" w:type="dxa"/>
          </w:tcPr>
          <w:p w14:paraId="2A75C831" w14:textId="77777777" w:rsidR="00D425D5" w:rsidRPr="003C576A" w:rsidRDefault="00D425D5">
            <w:pPr>
              <w:jc w:val="center"/>
              <w:rPr>
                <w:sz w:val="18"/>
                <w:szCs w:val="18"/>
                <w:lang w:eastAsia="nb-NO"/>
              </w:rPr>
            </w:pPr>
          </w:p>
        </w:tc>
      </w:tr>
      <w:tr w:rsidR="00D425D5" w:rsidRPr="0050417F" w14:paraId="04C92973" w14:textId="77777777" w:rsidTr="00673674">
        <w:tc>
          <w:tcPr>
            <w:tcW w:w="563" w:type="dxa"/>
            <w:shd w:val="clear" w:color="auto" w:fill="D9D9D9" w:themeFill="background2" w:themeFillShade="D9"/>
          </w:tcPr>
          <w:p w14:paraId="7014C617" w14:textId="7052B674" w:rsidR="00D425D5" w:rsidRPr="0050417F" w:rsidRDefault="00E55417" w:rsidP="00FA4DD3">
            <w:pPr>
              <w:jc w:val="center"/>
              <w:rPr>
                <w:sz w:val="18"/>
                <w:szCs w:val="18"/>
                <w:lang w:eastAsia="nb-NO"/>
              </w:rPr>
            </w:pPr>
            <w:r>
              <w:rPr>
                <w:sz w:val="18"/>
                <w:szCs w:val="18"/>
                <w:lang w:eastAsia="nb-NO"/>
              </w:rPr>
              <w:t>48</w:t>
            </w:r>
          </w:p>
        </w:tc>
        <w:tc>
          <w:tcPr>
            <w:tcW w:w="5388" w:type="dxa"/>
            <w:shd w:val="clear" w:color="auto" w:fill="F2F2F2" w:themeFill="background2" w:themeFillShade="F2"/>
          </w:tcPr>
          <w:p w14:paraId="5837BBF1" w14:textId="6BA66E89" w:rsidR="00FB1FF5" w:rsidRDefault="00FB1FF5">
            <w:pPr>
              <w:rPr>
                <w:sz w:val="18"/>
                <w:szCs w:val="18"/>
                <w:lang w:eastAsia="nb-NO"/>
              </w:rPr>
            </w:pPr>
            <w:r w:rsidRPr="00FB1FF5">
              <w:rPr>
                <w:sz w:val="18"/>
                <w:szCs w:val="18"/>
                <w:lang w:eastAsia="nb-NO"/>
              </w:rPr>
              <w:t xml:space="preserve">Maskinen </w:t>
            </w:r>
            <w:r w:rsidR="00D47DC8">
              <w:rPr>
                <w:sz w:val="18"/>
                <w:szCs w:val="18"/>
                <w:lang w:eastAsia="nb-NO"/>
              </w:rPr>
              <w:t>bør</w:t>
            </w:r>
            <w:r w:rsidRPr="00FB1FF5">
              <w:rPr>
                <w:sz w:val="18"/>
                <w:szCs w:val="18"/>
                <w:lang w:eastAsia="nb-NO"/>
              </w:rPr>
              <w:t xml:space="preserve"> ha en total papirkapasitet på minimum 6</w:t>
            </w:r>
            <w:r w:rsidRPr="00FB1FF5">
              <w:rPr>
                <w:rFonts w:ascii="Arial" w:hAnsi="Arial" w:cs="Arial"/>
                <w:sz w:val="18"/>
                <w:szCs w:val="18"/>
                <w:lang w:eastAsia="nb-NO"/>
              </w:rPr>
              <w:t> </w:t>
            </w:r>
            <w:r w:rsidRPr="00FB1FF5">
              <w:rPr>
                <w:sz w:val="18"/>
                <w:szCs w:val="18"/>
                <w:lang w:eastAsia="nb-NO"/>
              </w:rPr>
              <w:t xml:space="preserve">100 ark, herunder en </w:t>
            </w:r>
            <w:proofErr w:type="spellStart"/>
            <w:r w:rsidRPr="00FB1FF5">
              <w:rPr>
                <w:sz w:val="18"/>
                <w:szCs w:val="18"/>
                <w:lang w:eastAsia="nb-NO"/>
              </w:rPr>
              <w:t>hovedskuff</w:t>
            </w:r>
            <w:proofErr w:type="spellEnd"/>
            <w:r w:rsidRPr="00FB1FF5">
              <w:rPr>
                <w:sz w:val="18"/>
                <w:szCs w:val="18"/>
                <w:lang w:eastAsia="nb-NO"/>
              </w:rPr>
              <w:t xml:space="preserve"> med kapasitet på minimum 2</w:t>
            </w:r>
            <w:r w:rsidRPr="00FB1FF5">
              <w:rPr>
                <w:rFonts w:ascii="Arial" w:hAnsi="Arial" w:cs="Arial"/>
                <w:sz w:val="18"/>
                <w:szCs w:val="18"/>
                <w:lang w:eastAsia="nb-NO"/>
              </w:rPr>
              <w:t> </w:t>
            </w:r>
            <w:r w:rsidRPr="00FB1FF5">
              <w:rPr>
                <w:sz w:val="18"/>
                <w:szCs w:val="18"/>
                <w:lang w:eastAsia="nb-NO"/>
              </w:rPr>
              <w:t>000 ark.</w:t>
            </w:r>
          </w:p>
          <w:p w14:paraId="6E186736" w14:textId="7EEFFFDD" w:rsidR="00D425D5" w:rsidRPr="0050417F" w:rsidRDefault="00F14397">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w:t>
            </w:r>
            <w:r w:rsidR="00D7460B">
              <w:rPr>
                <w:i/>
                <w:color w:val="0070C0"/>
                <w:sz w:val="18"/>
                <w:szCs w:val="18"/>
              </w:rPr>
              <w:t>3</w:t>
            </w:r>
            <w:r>
              <w:rPr>
                <w:i/>
                <w:color w:val="0070C0"/>
                <w:sz w:val="18"/>
                <w:szCs w:val="18"/>
              </w:rPr>
              <w:t xml:space="preserve"> som verifisere at kravet er oppfylt.</w:t>
            </w:r>
          </w:p>
        </w:tc>
        <w:tc>
          <w:tcPr>
            <w:tcW w:w="709" w:type="dxa"/>
            <w:shd w:val="clear" w:color="auto" w:fill="F2F2F2" w:themeFill="background2" w:themeFillShade="F2"/>
          </w:tcPr>
          <w:p w14:paraId="393C873E" w14:textId="35D197CC" w:rsidR="00D425D5" w:rsidRPr="0050417F" w:rsidRDefault="00673674">
            <w:pPr>
              <w:jc w:val="center"/>
              <w:rPr>
                <w:sz w:val="18"/>
                <w:szCs w:val="18"/>
                <w:lang w:eastAsia="nb-NO"/>
              </w:rPr>
            </w:pPr>
            <w:r>
              <w:rPr>
                <w:sz w:val="18"/>
                <w:szCs w:val="18"/>
                <w:lang w:eastAsia="nb-NO"/>
              </w:rPr>
              <w:t>B</w:t>
            </w:r>
          </w:p>
        </w:tc>
        <w:tc>
          <w:tcPr>
            <w:tcW w:w="2126" w:type="dxa"/>
          </w:tcPr>
          <w:p w14:paraId="621D1C7B" w14:textId="77777777" w:rsidR="00D425D5" w:rsidRPr="0050417F" w:rsidRDefault="00D425D5">
            <w:pPr>
              <w:jc w:val="center"/>
              <w:rPr>
                <w:sz w:val="18"/>
                <w:szCs w:val="18"/>
                <w:lang w:eastAsia="nb-NO"/>
              </w:rPr>
            </w:pPr>
          </w:p>
        </w:tc>
        <w:tc>
          <w:tcPr>
            <w:tcW w:w="5246" w:type="dxa"/>
          </w:tcPr>
          <w:p w14:paraId="11DA750D" w14:textId="77777777" w:rsidR="00D425D5" w:rsidRPr="003C576A" w:rsidRDefault="00D425D5">
            <w:pPr>
              <w:jc w:val="center"/>
              <w:rPr>
                <w:sz w:val="18"/>
                <w:szCs w:val="18"/>
                <w:lang w:eastAsia="nb-NO"/>
              </w:rPr>
            </w:pPr>
          </w:p>
        </w:tc>
      </w:tr>
      <w:tr w:rsidR="00D425D5" w:rsidRPr="0050417F" w14:paraId="61DF6548" w14:textId="77777777" w:rsidTr="00D425D5">
        <w:tc>
          <w:tcPr>
            <w:tcW w:w="563" w:type="dxa"/>
            <w:shd w:val="clear" w:color="auto" w:fill="D9D9D9" w:themeFill="background2" w:themeFillShade="D9"/>
          </w:tcPr>
          <w:p w14:paraId="3447DD52" w14:textId="18050B4F" w:rsidR="00D425D5" w:rsidRPr="0050417F" w:rsidRDefault="00E55417" w:rsidP="00FA4DD3">
            <w:pPr>
              <w:jc w:val="center"/>
              <w:rPr>
                <w:sz w:val="18"/>
                <w:szCs w:val="18"/>
                <w:lang w:eastAsia="nb-NO"/>
              </w:rPr>
            </w:pPr>
            <w:r>
              <w:rPr>
                <w:sz w:val="18"/>
                <w:szCs w:val="18"/>
                <w:lang w:eastAsia="nb-NO"/>
              </w:rPr>
              <w:t>49</w:t>
            </w:r>
          </w:p>
        </w:tc>
        <w:tc>
          <w:tcPr>
            <w:tcW w:w="5388" w:type="dxa"/>
            <w:shd w:val="clear" w:color="auto" w:fill="F2F2F2" w:themeFill="background2" w:themeFillShade="F2"/>
          </w:tcPr>
          <w:p w14:paraId="1D2FED50" w14:textId="77777777" w:rsidR="00ED100E" w:rsidRDefault="00ED100E">
            <w:pPr>
              <w:rPr>
                <w:sz w:val="18"/>
                <w:szCs w:val="18"/>
                <w:lang w:eastAsia="nb-NO"/>
              </w:rPr>
            </w:pPr>
            <w:r w:rsidRPr="00ED100E">
              <w:rPr>
                <w:sz w:val="18"/>
                <w:szCs w:val="18"/>
                <w:lang w:eastAsia="nb-NO"/>
              </w:rPr>
              <w:t>Maskinen skal støtte papirformat fra A5 til A3.</w:t>
            </w:r>
          </w:p>
          <w:p w14:paraId="2AB53DAE" w14:textId="333C041F" w:rsidR="00D425D5" w:rsidRPr="0050417F" w:rsidRDefault="00F14397">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3 som verifisere at kravet er oppfylt.</w:t>
            </w:r>
          </w:p>
        </w:tc>
        <w:tc>
          <w:tcPr>
            <w:tcW w:w="709" w:type="dxa"/>
            <w:shd w:val="clear" w:color="auto" w:fill="F2F2F2" w:themeFill="background2" w:themeFillShade="F2"/>
          </w:tcPr>
          <w:p w14:paraId="060C1169"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18048A6A" w14:textId="77777777" w:rsidR="00D425D5" w:rsidRPr="0050417F" w:rsidRDefault="00D425D5">
            <w:pPr>
              <w:jc w:val="center"/>
              <w:rPr>
                <w:sz w:val="18"/>
                <w:szCs w:val="18"/>
                <w:lang w:eastAsia="nb-NO"/>
              </w:rPr>
            </w:pPr>
          </w:p>
        </w:tc>
        <w:tc>
          <w:tcPr>
            <w:tcW w:w="5246" w:type="dxa"/>
          </w:tcPr>
          <w:p w14:paraId="013ED0DD" w14:textId="77777777" w:rsidR="00D425D5" w:rsidRPr="003C576A" w:rsidRDefault="00D425D5">
            <w:pPr>
              <w:jc w:val="center"/>
              <w:rPr>
                <w:sz w:val="18"/>
                <w:szCs w:val="18"/>
                <w:lang w:eastAsia="nb-NO"/>
              </w:rPr>
            </w:pPr>
          </w:p>
        </w:tc>
      </w:tr>
      <w:tr w:rsidR="00D425D5" w:rsidRPr="0050417F" w14:paraId="79ED1B78" w14:textId="77777777" w:rsidTr="00D425D5">
        <w:tc>
          <w:tcPr>
            <w:tcW w:w="563" w:type="dxa"/>
            <w:shd w:val="clear" w:color="auto" w:fill="D9D9D9" w:themeFill="background2" w:themeFillShade="D9"/>
          </w:tcPr>
          <w:p w14:paraId="523D616F" w14:textId="7B65259F" w:rsidR="00D425D5" w:rsidRPr="0050417F" w:rsidRDefault="00E55417" w:rsidP="00FA4DD3">
            <w:pPr>
              <w:jc w:val="center"/>
              <w:rPr>
                <w:sz w:val="18"/>
                <w:szCs w:val="18"/>
                <w:lang w:eastAsia="nb-NO"/>
              </w:rPr>
            </w:pPr>
            <w:r>
              <w:rPr>
                <w:sz w:val="18"/>
                <w:szCs w:val="18"/>
                <w:lang w:eastAsia="nb-NO"/>
              </w:rPr>
              <w:t>50</w:t>
            </w:r>
          </w:p>
        </w:tc>
        <w:tc>
          <w:tcPr>
            <w:tcW w:w="5388" w:type="dxa"/>
            <w:shd w:val="clear" w:color="auto" w:fill="F2F2F2" w:themeFill="background2" w:themeFillShade="F2"/>
          </w:tcPr>
          <w:p w14:paraId="1FFC5E47" w14:textId="77777777" w:rsidR="00F33C36" w:rsidRDefault="00F33C36">
            <w:pPr>
              <w:rPr>
                <w:sz w:val="18"/>
                <w:szCs w:val="18"/>
                <w:lang w:eastAsia="nb-NO"/>
              </w:rPr>
            </w:pPr>
            <w:r w:rsidRPr="00F33C36">
              <w:rPr>
                <w:sz w:val="18"/>
                <w:szCs w:val="18"/>
                <w:lang w:eastAsia="nb-NO"/>
              </w:rPr>
              <w:t>Maskinen skal støtte papirvekter fra 60 g/m² til 250 g/m².</w:t>
            </w:r>
          </w:p>
          <w:p w14:paraId="185E0228" w14:textId="2A98498D" w:rsidR="00D425D5" w:rsidRPr="0050417F" w:rsidRDefault="00F14397">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3 som verifisere at kravet er oppfylt.</w:t>
            </w:r>
          </w:p>
        </w:tc>
        <w:tc>
          <w:tcPr>
            <w:tcW w:w="709" w:type="dxa"/>
            <w:shd w:val="clear" w:color="auto" w:fill="F2F2F2" w:themeFill="background2" w:themeFillShade="F2"/>
          </w:tcPr>
          <w:p w14:paraId="69856782" w14:textId="77777777" w:rsidR="00D425D5" w:rsidRPr="0050417F" w:rsidRDefault="00D425D5">
            <w:pPr>
              <w:jc w:val="center"/>
              <w:rPr>
                <w:sz w:val="18"/>
                <w:szCs w:val="18"/>
                <w:lang w:eastAsia="nb-NO"/>
              </w:rPr>
            </w:pPr>
            <w:r>
              <w:rPr>
                <w:sz w:val="18"/>
                <w:szCs w:val="18"/>
                <w:lang w:eastAsia="nb-NO"/>
              </w:rPr>
              <w:t>S</w:t>
            </w:r>
          </w:p>
        </w:tc>
        <w:tc>
          <w:tcPr>
            <w:tcW w:w="2126" w:type="dxa"/>
          </w:tcPr>
          <w:p w14:paraId="3DE0E229" w14:textId="77777777" w:rsidR="00D425D5" w:rsidRPr="0050417F" w:rsidRDefault="00D425D5">
            <w:pPr>
              <w:jc w:val="center"/>
              <w:rPr>
                <w:sz w:val="18"/>
                <w:szCs w:val="18"/>
                <w:lang w:eastAsia="nb-NO"/>
              </w:rPr>
            </w:pPr>
          </w:p>
        </w:tc>
        <w:tc>
          <w:tcPr>
            <w:tcW w:w="5246" w:type="dxa"/>
          </w:tcPr>
          <w:p w14:paraId="77510300" w14:textId="77777777" w:rsidR="00D425D5" w:rsidRPr="003C576A" w:rsidRDefault="00D425D5">
            <w:pPr>
              <w:jc w:val="center"/>
              <w:rPr>
                <w:sz w:val="18"/>
                <w:szCs w:val="18"/>
                <w:lang w:eastAsia="nb-NO"/>
              </w:rPr>
            </w:pPr>
          </w:p>
        </w:tc>
      </w:tr>
      <w:tr w:rsidR="00D425D5" w:rsidRPr="0050417F" w14:paraId="780884AC" w14:textId="77777777" w:rsidTr="00D425D5">
        <w:trPr>
          <w:trHeight w:val="1172"/>
        </w:trPr>
        <w:tc>
          <w:tcPr>
            <w:tcW w:w="563" w:type="dxa"/>
            <w:shd w:val="clear" w:color="auto" w:fill="D9D9D9" w:themeFill="background2" w:themeFillShade="D9"/>
          </w:tcPr>
          <w:p w14:paraId="1843D032" w14:textId="3F8C683E" w:rsidR="00D425D5" w:rsidRPr="0050417F" w:rsidRDefault="00E55417" w:rsidP="00FA4DD3">
            <w:pPr>
              <w:jc w:val="center"/>
              <w:rPr>
                <w:sz w:val="18"/>
                <w:szCs w:val="18"/>
                <w:lang w:eastAsia="nb-NO"/>
              </w:rPr>
            </w:pPr>
            <w:r>
              <w:rPr>
                <w:sz w:val="18"/>
                <w:szCs w:val="18"/>
                <w:lang w:eastAsia="nb-NO"/>
              </w:rPr>
              <w:t>51</w:t>
            </w:r>
          </w:p>
        </w:tc>
        <w:tc>
          <w:tcPr>
            <w:tcW w:w="5388" w:type="dxa"/>
            <w:shd w:val="clear" w:color="auto" w:fill="F2F2F2" w:themeFill="background2" w:themeFillShade="F2"/>
          </w:tcPr>
          <w:p w14:paraId="0F96D686" w14:textId="77777777" w:rsidR="00737152" w:rsidRDefault="00737152">
            <w:pPr>
              <w:rPr>
                <w:sz w:val="18"/>
                <w:szCs w:val="18"/>
                <w:lang w:eastAsia="nb-NO"/>
              </w:rPr>
            </w:pPr>
            <w:r w:rsidRPr="00737152">
              <w:rPr>
                <w:sz w:val="18"/>
                <w:szCs w:val="18"/>
                <w:lang w:eastAsia="nb-NO"/>
              </w:rPr>
              <w:t>Maskinen skal være utstyrt med automatisk dokumentmater med kapasitet på minimum 100 ark (basert på 80 g/m² papir).</w:t>
            </w:r>
          </w:p>
          <w:p w14:paraId="3DCC0B0B" w14:textId="66F57765" w:rsidR="00D425D5" w:rsidRPr="0050417F" w:rsidRDefault="00F14397">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3 som verifisere at kravet er oppfylt.</w:t>
            </w:r>
          </w:p>
        </w:tc>
        <w:tc>
          <w:tcPr>
            <w:tcW w:w="709" w:type="dxa"/>
            <w:shd w:val="clear" w:color="auto" w:fill="F2F2F2" w:themeFill="background2" w:themeFillShade="F2"/>
          </w:tcPr>
          <w:p w14:paraId="57D08A39" w14:textId="77777777" w:rsidR="00D425D5" w:rsidRPr="0050417F" w:rsidRDefault="00D425D5">
            <w:pPr>
              <w:jc w:val="center"/>
              <w:rPr>
                <w:sz w:val="18"/>
                <w:szCs w:val="18"/>
                <w:lang w:eastAsia="nb-NO"/>
              </w:rPr>
            </w:pPr>
            <w:r>
              <w:rPr>
                <w:sz w:val="18"/>
                <w:szCs w:val="18"/>
                <w:lang w:eastAsia="nb-NO"/>
              </w:rPr>
              <w:t>S</w:t>
            </w:r>
          </w:p>
        </w:tc>
        <w:tc>
          <w:tcPr>
            <w:tcW w:w="2126" w:type="dxa"/>
          </w:tcPr>
          <w:p w14:paraId="765395C1" w14:textId="77777777" w:rsidR="00D425D5" w:rsidRPr="0050417F" w:rsidRDefault="00D425D5">
            <w:pPr>
              <w:jc w:val="center"/>
              <w:rPr>
                <w:sz w:val="18"/>
                <w:szCs w:val="18"/>
                <w:lang w:eastAsia="nb-NO"/>
              </w:rPr>
            </w:pPr>
          </w:p>
        </w:tc>
        <w:tc>
          <w:tcPr>
            <w:tcW w:w="5246" w:type="dxa"/>
          </w:tcPr>
          <w:p w14:paraId="7FA50046" w14:textId="77777777" w:rsidR="00D425D5" w:rsidRPr="003C576A" w:rsidRDefault="00D425D5">
            <w:pPr>
              <w:jc w:val="center"/>
              <w:rPr>
                <w:sz w:val="18"/>
                <w:szCs w:val="18"/>
                <w:lang w:eastAsia="nb-NO"/>
              </w:rPr>
            </w:pPr>
          </w:p>
        </w:tc>
      </w:tr>
      <w:tr w:rsidR="00D425D5" w:rsidRPr="0050417F" w14:paraId="6E44D2E5" w14:textId="77777777" w:rsidTr="00D425D5">
        <w:tc>
          <w:tcPr>
            <w:tcW w:w="563" w:type="dxa"/>
            <w:shd w:val="clear" w:color="auto" w:fill="D9D9D9" w:themeFill="background2" w:themeFillShade="D9"/>
          </w:tcPr>
          <w:p w14:paraId="79D6B570" w14:textId="15C9FBDB" w:rsidR="00D425D5" w:rsidRPr="0050417F" w:rsidRDefault="00E55417" w:rsidP="00FA4DD3">
            <w:pPr>
              <w:jc w:val="center"/>
              <w:rPr>
                <w:sz w:val="18"/>
                <w:szCs w:val="18"/>
                <w:lang w:eastAsia="nb-NO"/>
              </w:rPr>
            </w:pPr>
            <w:r>
              <w:rPr>
                <w:sz w:val="18"/>
                <w:szCs w:val="18"/>
                <w:lang w:eastAsia="nb-NO"/>
              </w:rPr>
              <w:t>52</w:t>
            </w:r>
          </w:p>
        </w:tc>
        <w:tc>
          <w:tcPr>
            <w:tcW w:w="5388" w:type="dxa"/>
            <w:shd w:val="clear" w:color="auto" w:fill="F2F2F2" w:themeFill="background2" w:themeFillShade="F2"/>
          </w:tcPr>
          <w:p w14:paraId="14420295" w14:textId="77777777" w:rsidR="002A6FE4" w:rsidRDefault="002A6FE4">
            <w:pPr>
              <w:rPr>
                <w:sz w:val="18"/>
                <w:szCs w:val="18"/>
                <w:lang w:eastAsia="nb-NO"/>
              </w:rPr>
            </w:pPr>
            <w:r w:rsidRPr="002A6FE4">
              <w:rPr>
                <w:sz w:val="18"/>
                <w:szCs w:val="18"/>
                <w:lang w:eastAsia="nb-NO"/>
              </w:rPr>
              <w:t xml:space="preserve">For A4-dokumenter i sort/hvitt og farger, tosidig skanning med 300 </w:t>
            </w:r>
            <w:proofErr w:type="spellStart"/>
            <w:r w:rsidRPr="002A6FE4">
              <w:rPr>
                <w:sz w:val="18"/>
                <w:szCs w:val="18"/>
                <w:lang w:eastAsia="nb-NO"/>
              </w:rPr>
              <w:t>dpi</w:t>
            </w:r>
            <w:proofErr w:type="spellEnd"/>
            <w:r w:rsidRPr="002A6FE4">
              <w:rPr>
                <w:sz w:val="18"/>
                <w:szCs w:val="18"/>
                <w:lang w:eastAsia="nb-NO"/>
              </w:rPr>
              <w:t xml:space="preserve"> oppløsning, skal hastigheten være minimum 80 bilder per minutt for begge typer.</w:t>
            </w:r>
          </w:p>
          <w:p w14:paraId="1952FCAA" w14:textId="381F77B0" w:rsidR="00D425D5" w:rsidRPr="0050417F" w:rsidRDefault="00F14397">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3 som verifisere at kravet er oppfylt.</w:t>
            </w:r>
          </w:p>
        </w:tc>
        <w:tc>
          <w:tcPr>
            <w:tcW w:w="709" w:type="dxa"/>
            <w:shd w:val="clear" w:color="auto" w:fill="F2F2F2" w:themeFill="background2" w:themeFillShade="F2"/>
          </w:tcPr>
          <w:p w14:paraId="1FB3BC9C" w14:textId="77777777" w:rsidR="00D425D5" w:rsidRPr="0050417F" w:rsidRDefault="00D425D5">
            <w:pPr>
              <w:jc w:val="center"/>
              <w:rPr>
                <w:sz w:val="18"/>
                <w:szCs w:val="18"/>
                <w:lang w:eastAsia="nb-NO"/>
              </w:rPr>
            </w:pPr>
            <w:r>
              <w:rPr>
                <w:sz w:val="18"/>
                <w:szCs w:val="18"/>
                <w:lang w:eastAsia="nb-NO"/>
              </w:rPr>
              <w:lastRenderedPageBreak/>
              <w:t>S</w:t>
            </w:r>
          </w:p>
        </w:tc>
        <w:tc>
          <w:tcPr>
            <w:tcW w:w="2126" w:type="dxa"/>
          </w:tcPr>
          <w:p w14:paraId="4D575EA6" w14:textId="77777777" w:rsidR="00D425D5" w:rsidRPr="0050417F" w:rsidRDefault="00D425D5">
            <w:pPr>
              <w:jc w:val="center"/>
              <w:rPr>
                <w:sz w:val="18"/>
                <w:szCs w:val="18"/>
                <w:lang w:eastAsia="nb-NO"/>
              </w:rPr>
            </w:pPr>
          </w:p>
        </w:tc>
        <w:tc>
          <w:tcPr>
            <w:tcW w:w="5246" w:type="dxa"/>
          </w:tcPr>
          <w:p w14:paraId="2BD6E611" w14:textId="77777777" w:rsidR="00D425D5" w:rsidRPr="003C576A" w:rsidRDefault="00D425D5">
            <w:pPr>
              <w:jc w:val="center"/>
              <w:rPr>
                <w:sz w:val="18"/>
                <w:szCs w:val="18"/>
                <w:lang w:eastAsia="nb-NO"/>
              </w:rPr>
            </w:pPr>
          </w:p>
        </w:tc>
      </w:tr>
      <w:tr w:rsidR="00D425D5" w:rsidRPr="0050417F" w14:paraId="28EA4E21" w14:textId="77777777" w:rsidTr="00D425D5">
        <w:tc>
          <w:tcPr>
            <w:tcW w:w="563" w:type="dxa"/>
            <w:shd w:val="clear" w:color="auto" w:fill="D9D9D9" w:themeFill="background2" w:themeFillShade="D9"/>
          </w:tcPr>
          <w:p w14:paraId="615B8849" w14:textId="64421282" w:rsidR="00D425D5" w:rsidRPr="0050417F" w:rsidRDefault="00E55417" w:rsidP="00FA4DD3">
            <w:pPr>
              <w:jc w:val="center"/>
              <w:rPr>
                <w:sz w:val="18"/>
                <w:szCs w:val="18"/>
                <w:lang w:eastAsia="nb-NO"/>
              </w:rPr>
            </w:pPr>
            <w:r>
              <w:rPr>
                <w:sz w:val="18"/>
                <w:szCs w:val="18"/>
                <w:lang w:eastAsia="nb-NO"/>
              </w:rPr>
              <w:t>53</w:t>
            </w:r>
          </w:p>
        </w:tc>
        <w:tc>
          <w:tcPr>
            <w:tcW w:w="5388" w:type="dxa"/>
            <w:shd w:val="clear" w:color="auto" w:fill="F2F2F2" w:themeFill="background2" w:themeFillShade="F2"/>
          </w:tcPr>
          <w:p w14:paraId="7A98C956" w14:textId="77777777" w:rsidR="002A004A" w:rsidRDefault="002A004A" w:rsidP="006B306A">
            <w:pPr>
              <w:rPr>
                <w:sz w:val="18"/>
                <w:szCs w:val="18"/>
              </w:rPr>
            </w:pPr>
            <w:r w:rsidRPr="006E26A6">
              <w:rPr>
                <w:sz w:val="18"/>
                <w:szCs w:val="18"/>
                <w:lang w:eastAsia="nb-NO"/>
              </w:rPr>
              <w:t xml:space="preserve">Maskinen </w:t>
            </w:r>
            <w:r w:rsidRPr="006E26A6">
              <w:rPr>
                <w:sz w:val="18"/>
                <w:szCs w:val="18"/>
              </w:rPr>
              <w:t>bør</w:t>
            </w:r>
            <w:r w:rsidRPr="006E26A6">
              <w:rPr>
                <w:sz w:val="18"/>
                <w:szCs w:val="18"/>
                <w:lang w:eastAsia="nb-NO"/>
              </w:rPr>
              <w:t xml:space="preserve"> som minimum ha funksjon for sortering. </w:t>
            </w:r>
            <w:r w:rsidRPr="006E26A6">
              <w:rPr>
                <w:sz w:val="18"/>
                <w:szCs w:val="18"/>
              </w:rPr>
              <w:t>Det bør i</w:t>
            </w:r>
            <w:r w:rsidRPr="006E26A6">
              <w:rPr>
                <w:sz w:val="18"/>
                <w:szCs w:val="18"/>
                <w:lang w:eastAsia="nb-NO"/>
              </w:rPr>
              <w:t xml:space="preserve"> tillegg være mulig med følgende funksjoner</w:t>
            </w:r>
            <w:r w:rsidRPr="006E26A6">
              <w:rPr>
                <w:sz w:val="18"/>
                <w:szCs w:val="18"/>
              </w:rPr>
              <w:t xml:space="preserve"> ved behov:</w:t>
            </w:r>
          </w:p>
          <w:p w14:paraId="5270E080" w14:textId="77777777" w:rsidR="002A004A" w:rsidRDefault="002A004A" w:rsidP="00DD2FA5">
            <w:pPr>
              <w:pStyle w:val="Listeavsnitt"/>
              <w:numPr>
                <w:ilvl w:val="0"/>
                <w:numId w:val="22"/>
              </w:numPr>
              <w:spacing w:before="240"/>
              <w:rPr>
                <w:sz w:val="18"/>
                <w:szCs w:val="18"/>
              </w:rPr>
            </w:pPr>
            <w:r w:rsidRPr="006E26A6">
              <w:rPr>
                <w:sz w:val="18"/>
                <w:szCs w:val="18"/>
              </w:rPr>
              <w:t xml:space="preserve">Stifting inntil 50 ark </w:t>
            </w:r>
          </w:p>
          <w:p w14:paraId="4F617CDE" w14:textId="77777777" w:rsidR="002A004A" w:rsidRDefault="002A004A" w:rsidP="00DD2FA5">
            <w:pPr>
              <w:pStyle w:val="Listeavsnitt"/>
              <w:numPr>
                <w:ilvl w:val="0"/>
                <w:numId w:val="22"/>
              </w:numPr>
              <w:spacing w:before="240"/>
              <w:rPr>
                <w:sz w:val="18"/>
                <w:szCs w:val="18"/>
              </w:rPr>
            </w:pPr>
            <w:r w:rsidRPr="006E26A6">
              <w:rPr>
                <w:sz w:val="18"/>
                <w:szCs w:val="18"/>
              </w:rPr>
              <w:t xml:space="preserve">Sortering med heftefunksjon og stifting </w:t>
            </w:r>
          </w:p>
          <w:p w14:paraId="6A003FD7" w14:textId="77777777" w:rsidR="002A004A" w:rsidRDefault="002A004A" w:rsidP="00DD2FA5">
            <w:pPr>
              <w:pStyle w:val="Listeavsnitt"/>
              <w:numPr>
                <w:ilvl w:val="0"/>
                <w:numId w:val="22"/>
              </w:numPr>
              <w:spacing w:before="240"/>
              <w:rPr>
                <w:sz w:val="18"/>
                <w:szCs w:val="18"/>
              </w:rPr>
            </w:pPr>
            <w:r w:rsidRPr="006E26A6">
              <w:rPr>
                <w:sz w:val="18"/>
                <w:szCs w:val="18"/>
              </w:rPr>
              <w:t>Sortering med heftefunksjon, stifting og hulling</w:t>
            </w:r>
          </w:p>
          <w:p w14:paraId="6A16132D" w14:textId="51F531A3" w:rsidR="00D71DE1" w:rsidRPr="00D71DE1" w:rsidRDefault="00D71DE1" w:rsidP="00D71DE1">
            <w:pPr>
              <w:spacing w:before="240"/>
              <w:rPr>
                <w:sz w:val="18"/>
                <w:szCs w:val="18"/>
              </w:rPr>
            </w:pPr>
            <w:r w:rsidRPr="00D71DE1">
              <w:rPr>
                <w:sz w:val="18"/>
                <w:szCs w:val="18"/>
              </w:rPr>
              <w:t>Det er ønskelig at Leverandøren tilbyr ytterligere former for etterbehandling</w:t>
            </w:r>
            <w:r>
              <w:rPr>
                <w:sz w:val="18"/>
                <w:szCs w:val="18"/>
              </w:rPr>
              <w:t xml:space="preserve"> utover det som nevnes over</w:t>
            </w:r>
          </w:p>
          <w:p w14:paraId="22F95ECE" w14:textId="77777777" w:rsidR="00D425D5" w:rsidRDefault="00D425D5" w:rsidP="00D71DE1">
            <w:pPr>
              <w:spacing w:before="120" w:after="120"/>
              <w:rPr>
                <w:i/>
                <w:color w:val="0070C0"/>
                <w:sz w:val="18"/>
                <w:szCs w:val="18"/>
              </w:rPr>
            </w:pPr>
            <w:r w:rsidRPr="001A1F0E">
              <w:rPr>
                <w:i/>
                <w:color w:val="0070C0"/>
                <w:sz w:val="18"/>
                <w:szCs w:val="18"/>
              </w:rPr>
              <w:t xml:space="preserve">Leverandøren skal </w:t>
            </w:r>
            <w:r w:rsidR="002A004A">
              <w:rPr>
                <w:i/>
                <w:color w:val="0070C0"/>
                <w:sz w:val="18"/>
                <w:szCs w:val="18"/>
              </w:rPr>
              <w:t xml:space="preserve">bekrefte (Ja/Nei) at kravet er oppfylt og </w:t>
            </w:r>
            <w:r w:rsidRPr="001A1F0E">
              <w:rPr>
                <w:i/>
                <w:color w:val="0070C0"/>
                <w:sz w:val="18"/>
                <w:szCs w:val="18"/>
              </w:rPr>
              <w:t xml:space="preserve">beskrive hvordan </w:t>
            </w:r>
            <w:r>
              <w:rPr>
                <w:i/>
                <w:color w:val="0070C0"/>
                <w:sz w:val="18"/>
                <w:szCs w:val="18"/>
              </w:rPr>
              <w:t xml:space="preserve">behovet er </w:t>
            </w:r>
            <w:r w:rsidRPr="001A1F0E">
              <w:rPr>
                <w:i/>
                <w:color w:val="0070C0"/>
                <w:sz w:val="18"/>
                <w:szCs w:val="18"/>
              </w:rPr>
              <w:t>ivareta</w:t>
            </w:r>
            <w:r>
              <w:rPr>
                <w:i/>
                <w:color w:val="0070C0"/>
                <w:sz w:val="18"/>
                <w:szCs w:val="18"/>
              </w:rPr>
              <w:t>tt.</w:t>
            </w:r>
          </w:p>
          <w:p w14:paraId="281B479D" w14:textId="2BEAC24F" w:rsidR="00E43EE6" w:rsidRPr="0050417F" w:rsidRDefault="00E43EE6" w:rsidP="00D71DE1">
            <w:pPr>
              <w:spacing w:before="120" w:after="120"/>
              <w:rPr>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39972894"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76FC87BC" w14:textId="77777777" w:rsidR="00D425D5" w:rsidRPr="0050417F" w:rsidRDefault="00D425D5">
            <w:pPr>
              <w:jc w:val="center"/>
              <w:rPr>
                <w:sz w:val="18"/>
                <w:szCs w:val="18"/>
                <w:lang w:eastAsia="nb-NO"/>
              </w:rPr>
            </w:pPr>
          </w:p>
        </w:tc>
        <w:tc>
          <w:tcPr>
            <w:tcW w:w="5246" w:type="dxa"/>
          </w:tcPr>
          <w:p w14:paraId="50F02C8F" w14:textId="77777777" w:rsidR="00D425D5" w:rsidRPr="003C576A" w:rsidRDefault="00D425D5">
            <w:pPr>
              <w:jc w:val="center"/>
              <w:rPr>
                <w:sz w:val="18"/>
                <w:szCs w:val="18"/>
                <w:lang w:eastAsia="nb-NO"/>
              </w:rPr>
            </w:pPr>
          </w:p>
        </w:tc>
      </w:tr>
      <w:tr w:rsidR="00D425D5" w:rsidRPr="0050417F" w14:paraId="35864A5E" w14:textId="77777777" w:rsidTr="00D425D5">
        <w:tc>
          <w:tcPr>
            <w:tcW w:w="563" w:type="dxa"/>
            <w:shd w:val="clear" w:color="auto" w:fill="D9D9D9" w:themeFill="background2" w:themeFillShade="D9"/>
          </w:tcPr>
          <w:p w14:paraId="3FC41C35" w14:textId="31547E17" w:rsidR="00D425D5" w:rsidRPr="0050417F" w:rsidRDefault="00E55417" w:rsidP="00FA4DD3">
            <w:pPr>
              <w:jc w:val="center"/>
              <w:rPr>
                <w:sz w:val="18"/>
                <w:szCs w:val="18"/>
                <w:lang w:eastAsia="nb-NO"/>
              </w:rPr>
            </w:pPr>
            <w:r>
              <w:rPr>
                <w:sz w:val="18"/>
                <w:szCs w:val="18"/>
                <w:lang w:eastAsia="nb-NO"/>
              </w:rPr>
              <w:t>54</w:t>
            </w:r>
          </w:p>
        </w:tc>
        <w:tc>
          <w:tcPr>
            <w:tcW w:w="5388" w:type="dxa"/>
            <w:shd w:val="clear" w:color="auto" w:fill="F2F2F2" w:themeFill="background2" w:themeFillShade="F2"/>
          </w:tcPr>
          <w:p w14:paraId="3E43EEDF" w14:textId="35EC661E" w:rsidR="002A004A" w:rsidRDefault="002A004A" w:rsidP="002A004A">
            <w:pPr>
              <w:rPr>
                <w:sz w:val="18"/>
                <w:szCs w:val="18"/>
                <w:lang w:eastAsia="nb-NO"/>
              </w:rPr>
            </w:pPr>
            <w:r w:rsidRPr="00950ED4">
              <w:rPr>
                <w:sz w:val="18"/>
                <w:szCs w:val="18"/>
                <w:lang w:eastAsia="nb-NO"/>
              </w:rPr>
              <w:t xml:space="preserve">Maskinen </w:t>
            </w:r>
            <w:r>
              <w:rPr>
                <w:sz w:val="18"/>
                <w:szCs w:val="18"/>
                <w:lang w:eastAsia="nb-NO"/>
              </w:rPr>
              <w:t>bør</w:t>
            </w:r>
            <w:r w:rsidRPr="00950ED4">
              <w:rPr>
                <w:sz w:val="18"/>
                <w:szCs w:val="18"/>
                <w:lang w:eastAsia="nb-NO"/>
              </w:rPr>
              <w:t xml:space="preserve"> ha rask oppstart fra hvilemodus. Tiden fra aktivering til klar for kopiering skal være minimal.</w:t>
            </w:r>
          </w:p>
          <w:p w14:paraId="46579A87" w14:textId="19CFC99C" w:rsidR="00D425D5" w:rsidRPr="0050417F" w:rsidRDefault="00D425D5">
            <w:pPr>
              <w:rPr>
                <w:i/>
                <w:iCs/>
                <w:sz w:val="18"/>
                <w:szCs w:val="18"/>
                <w:lang w:eastAsia="nb-NO"/>
              </w:rPr>
            </w:pPr>
            <w:r w:rsidRPr="001A1F0E">
              <w:rPr>
                <w:i/>
                <w:color w:val="0070C0"/>
                <w:sz w:val="18"/>
                <w:szCs w:val="18"/>
              </w:rPr>
              <w:t xml:space="preserve">Leverandøren skal </w:t>
            </w:r>
            <w:r w:rsidR="002A004A">
              <w:rPr>
                <w:i/>
                <w:iCs/>
                <w:color w:val="0070C0"/>
                <w:sz w:val="18"/>
                <w:szCs w:val="18"/>
                <w:lang w:eastAsia="nb-NO"/>
              </w:rPr>
              <w:t xml:space="preserve">bekrefte (Ja/Nei) og </w:t>
            </w:r>
            <w:r w:rsidRPr="001A1F0E">
              <w:rPr>
                <w:i/>
                <w:color w:val="0070C0"/>
                <w:sz w:val="18"/>
                <w:szCs w:val="18"/>
              </w:rPr>
              <w:t>beskrive hvordan behovet ivaretas</w:t>
            </w:r>
            <w:r w:rsidRPr="008133F5">
              <w:rPr>
                <w:i/>
                <w:color w:val="0070C0"/>
                <w:sz w:val="18"/>
                <w:szCs w:val="18"/>
              </w:rPr>
              <w:t xml:space="preserve"> og oppgi oppvarmingstid</w:t>
            </w:r>
            <w:r w:rsidR="002A004A" w:rsidRPr="00F14397">
              <w:rPr>
                <w:i/>
                <w:iCs/>
                <w:color w:val="0070C0"/>
                <w:sz w:val="18"/>
                <w:szCs w:val="18"/>
                <w:lang w:eastAsia="nb-NO"/>
              </w:rPr>
              <w:t xml:space="preserve"> i minutt og sekund</w:t>
            </w:r>
            <w:r w:rsidRPr="008133F5">
              <w:rPr>
                <w:i/>
                <w:color w:val="0070C0"/>
                <w:sz w:val="18"/>
                <w:szCs w:val="18"/>
              </w:rPr>
              <w:t>.</w:t>
            </w:r>
          </w:p>
        </w:tc>
        <w:tc>
          <w:tcPr>
            <w:tcW w:w="709" w:type="dxa"/>
            <w:shd w:val="clear" w:color="auto" w:fill="F2F2F2" w:themeFill="background2" w:themeFillShade="F2"/>
          </w:tcPr>
          <w:p w14:paraId="29D00589"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2C71201A" w14:textId="77777777" w:rsidR="00D425D5" w:rsidRPr="0050417F" w:rsidRDefault="00D425D5">
            <w:pPr>
              <w:jc w:val="center"/>
              <w:rPr>
                <w:sz w:val="18"/>
                <w:szCs w:val="18"/>
                <w:lang w:eastAsia="nb-NO"/>
              </w:rPr>
            </w:pPr>
          </w:p>
        </w:tc>
        <w:tc>
          <w:tcPr>
            <w:tcW w:w="5246" w:type="dxa"/>
          </w:tcPr>
          <w:p w14:paraId="0AE95C4A" w14:textId="77777777" w:rsidR="00D425D5" w:rsidRPr="003C576A" w:rsidRDefault="00D425D5">
            <w:pPr>
              <w:jc w:val="center"/>
              <w:rPr>
                <w:sz w:val="18"/>
                <w:szCs w:val="18"/>
                <w:lang w:eastAsia="nb-NO"/>
              </w:rPr>
            </w:pPr>
          </w:p>
        </w:tc>
      </w:tr>
    </w:tbl>
    <w:p w14:paraId="3BBEE25D" w14:textId="77777777" w:rsidR="00A91FDC" w:rsidRDefault="00A91FDC" w:rsidP="00F24890">
      <w:pPr>
        <w:rPr>
          <w:lang w:eastAsia="nb-NO"/>
        </w:rPr>
      </w:pPr>
    </w:p>
    <w:p w14:paraId="5D8EC1D8" w14:textId="2EF2EA4E" w:rsidR="00A91FDC" w:rsidRPr="0050417F" w:rsidRDefault="00A91FDC" w:rsidP="00A91FDC">
      <w:pPr>
        <w:pStyle w:val="Overskrift3"/>
        <w:rPr>
          <w:rFonts w:ascii="Open Sans" w:hAnsi="Open Sans" w:cs="Open Sans"/>
        </w:rPr>
      </w:pPr>
      <w:bookmarkStart w:id="14" w:name="_Toc220057503"/>
      <w:r>
        <w:rPr>
          <w:rFonts w:ascii="Open Sans" w:hAnsi="Open Sans" w:cs="Open Sans"/>
        </w:rPr>
        <w:t>Segment 4</w:t>
      </w:r>
      <w:bookmarkEnd w:id="14"/>
    </w:p>
    <w:tbl>
      <w:tblPr>
        <w:tblW w:w="14032" w:type="dxa"/>
        <w:tblInd w:w="-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3"/>
        <w:gridCol w:w="5388"/>
        <w:gridCol w:w="709"/>
        <w:gridCol w:w="2126"/>
        <w:gridCol w:w="5246"/>
      </w:tblGrid>
      <w:tr w:rsidR="00A91FDC" w:rsidRPr="0050417F" w14:paraId="3E6FDAF5" w14:textId="77777777" w:rsidTr="707AA1A7">
        <w:tc>
          <w:tcPr>
            <w:tcW w:w="563" w:type="dxa"/>
            <w:shd w:val="clear" w:color="auto" w:fill="D9D9D9" w:themeFill="background2" w:themeFillShade="D9"/>
          </w:tcPr>
          <w:p w14:paraId="48AF6F15" w14:textId="77777777" w:rsidR="00A91FDC" w:rsidRPr="0050417F" w:rsidRDefault="00A91FDC">
            <w:pPr>
              <w:rPr>
                <w:sz w:val="18"/>
                <w:szCs w:val="18"/>
                <w:lang w:eastAsia="nb-NO"/>
              </w:rPr>
            </w:pPr>
            <w:r w:rsidRPr="0050417F">
              <w:rPr>
                <w:sz w:val="18"/>
                <w:szCs w:val="18"/>
                <w:lang w:eastAsia="nb-NO"/>
              </w:rPr>
              <w:t>Nr.</w:t>
            </w:r>
          </w:p>
        </w:tc>
        <w:tc>
          <w:tcPr>
            <w:tcW w:w="5388" w:type="dxa"/>
            <w:shd w:val="clear" w:color="auto" w:fill="D9D9D9" w:themeFill="background2" w:themeFillShade="D9"/>
          </w:tcPr>
          <w:p w14:paraId="0D455CE3" w14:textId="77777777" w:rsidR="00A91FDC" w:rsidRPr="0050417F" w:rsidRDefault="00A91FDC">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3909254A" w14:textId="77777777" w:rsidR="00A91FDC" w:rsidRPr="0050417F" w:rsidRDefault="00A91FDC">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2EE863E5" w14:textId="77777777" w:rsidR="00A91FDC" w:rsidRPr="0050417F" w:rsidRDefault="00A91FDC">
            <w:pPr>
              <w:jc w:val="center"/>
              <w:rPr>
                <w:sz w:val="18"/>
                <w:szCs w:val="18"/>
                <w:lang w:eastAsia="nb-NO"/>
              </w:rPr>
            </w:pPr>
            <w:r w:rsidRPr="0050417F">
              <w:rPr>
                <w:sz w:val="18"/>
                <w:szCs w:val="18"/>
                <w:lang w:eastAsia="nb-NO"/>
              </w:rPr>
              <w:t>Leverandørens bekreftelse (Ja/Nei):</w:t>
            </w:r>
          </w:p>
        </w:tc>
        <w:tc>
          <w:tcPr>
            <w:tcW w:w="5246" w:type="dxa"/>
            <w:shd w:val="clear" w:color="auto" w:fill="D9D9D9" w:themeFill="background2" w:themeFillShade="D9"/>
          </w:tcPr>
          <w:p w14:paraId="244D2421" w14:textId="77777777" w:rsidR="00A91FDC" w:rsidRPr="0050417F" w:rsidRDefault="00A91FDC">
            <w:pPr>
              <w:jc w:val="center"/>
              <w:rPr>
                <w:sz w:val="18"/>
                <w:szCs w:val="18"/>
                <w:lang w:eastAsia="nb-NO"/>
              </w:rPr>
            </w:pPr>
            <w:r w:rsidRPr="0050417F">
              <w:rPr>
                <w:sz w:val="18"/>
                <w:szCs w:val="18"/>
                <w:lang w:eastAsia="nb-NO"/>
              </w:rPr>
              <w:t>Leverandørens besvarelse:</w:t>
            </w:r>
          </w:p>
        </w:tc>
      </w:tr>
      <w:tr w:rsidR="00EB57E6" w:rsidRPr="0050417F" w14:paraId="0216DDBE" w14:textId="77777777" w:rsidTr="707AA1A7">
        <w:tc>
          <w:tcPr>
            <w:tcW w:w="563" w:type="dxa"/>
            <w:shd w:val="clear" w:color="auto" w:fill="D9D9D9" w:themeFill="background2" w:themeFillShade="D9"/>
          </w:tcPr>
          <w:p w14:paraId="1C466796" w14:textId="621256B1" w:rsidR="00EB57E6" w:rsidRPr="00FA4DD3" w:rsidRDefault="00E55417" w:rsidP="00FA4DD3">
            <w:pPr>
              <w:jc w:val="center"/>
              <w:rPr>
                <w:sz w:val="18"/>
                <w:szCs w:val="18"/>
                <w:lang w:eastAsia="nb-NO"/>
              </w:rPr>
            </w:pPr>
            <w:r>
              <w:rPr>
                <w:sz w:val="18"/>
                <w:szCs w:val="18"/>
                <w:lang w:eastAsia="nb-NO"/>
              </w:rPr>
              <w:t>55</w:t>
            </w:r>
          </w:p>
        </w:tc>
        <w:tc>
          <w:tcPr>
            <w:tcW w:w="5388" w:type="dxa"/>
            <w:shd w:val="clear" w:color="auto" w:fill="F2F2F2" w:themeFill="background2" w:themeFillShade="F2"/>
          </w:tcPr>
          <w:p w14:paraId="7F4C7A1D" w14:textId="57C86FEC" w:rsidR="00EB57E6" w:rsidRDefault="00EB57E6" w:rsidP="00EB57E6">
            <w:pPr>
              <w:rPr>
                <w:sz w:val="18"/>
                <w:szCs w:val="18"/>
                <w:lang w:eastAsia="nb-NO"/>
              </w:rPr>
            </w:pPr>
            <w:r w:rsidRPr="00EB57E6">
              <w:rPr>
                <w:sz w:val="18"/>
                <w:szCs w:val="18"/>
                <w:lang w:eastAsia="nb-NO"/>
              </w:rPr>
              <w:t xml:space="preserve">Leverandøren skal tilby én maskin som oppfyller samtlige krav til </w:t>
            </w:r>
            <w:r w:rsidR="00951FFB">
              <w:rPr>
                <w:sz w:val="18"/>
                <w:szCs w:val="18"/>
                <w:lang w:eastAsia="nb-NO"/>
              </w:rPr>
              <w:t>segment 4.</w:t>
            </w:r>
          </w:p>
          <w:p w14:paraId="2D4FB900" w14:textId="728B1E63" w:rsidR="00872295" w:rsidRDefault="00872295" w:rsidP="00EB57E6">
            <w:pPr>
              <w:rPr>
                <w:sz w:val="18"/>
                <w:szCs w:val="18"/>
                <w:lang w:eastAsia="nb-NO"/>
              </w:rPr>
            </w:pPr>
            <w:proofErr w:type="gramStart"/>
            <w:r>
              <w:rPr>
                <w:sz w:val="18"/>
                <w:szCs w:val="18"/>
                <w:lang w:eastAsia="nb-NO"/>
              </w:rPr>
              <w:t>Såfremt</w:t>
            </w:r>
            <w:proofErr w:type="gramEnd"/>
            <w:r>
              <w:rPr>
                <w:sz w:val="18"/>
                <w:szCs w:val="18"/>
                <w:lang w:eastAsia="nb-NO"/>
              </w:rPr>
              <w:t xml:space="preserve"> alle krav til maskinen er oppfylt, kan både nye og brukte maskiner leveres. </w:t>
            </w:r>
          </w:p>
          <w:p w14:paraId="5400AC60" w14:textId="33F5A74B" w:rsidR="00EB57E6" w:rsidRPr="0050417F" w:rsidRDefault="00EB57E6" w:rsidP="00EB57E6">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oppgi modellnavn og modellnummer, samt vedlegge produktblad for tilbudt maskin.</w:t>
            </w:r>
          </w:p>
        </w:tc>
        <w:tc>
          <w:tcPr>
            <w:tcW w:w="709" w:type="dxa"/>
            <w:shd w:val="clear" w:color="auto" w:fill="F2F2F2" w:themeFill="background2" w:themeFillShade="F2"/>
          </w:tcPr>
          <w:p w14:paraId="38E1B245" w14:textId="68FAF9C2" w:rsidR="00EB57E6" w:rsidRPr="00EB57E6" w:rsidRDefault="00EB57E6">
            <w:pPr>
              <w:jc w:val="center"/>
              <w:rPr>
                <w:sz w:val="18"/>
                <w:szCs w:val="18"/>
                <w:lang w:eastAsia="nb-NO"/>
              </w:rPr>
            </w:pPr>
            <w:r w:rsidRPr="00EB57E6">
              <w:rPr>
                <w:sz w:val="18"/>
                <w:szCs w:val="18"/>
                <w:lang w:eastAsia="nb-NO"/>
              </w:rPr>
              <w:lastRenderedPageBreak/>
              <w:t>S</w:t>
            </w:r>
          </w:p>
        </w:tc>
        <w:tc>
          <w:tcPr>
            <w:tcW w:w="2126" w:type="dxa"/>
            <w:shd w:val="clear" w:color="auto" w:fill="FFFFFF" w:themeFill="background2"/>
          </w:tcPr>
          <w:p w14:paraId="4580E146" w14:textId="77777777" w:rsidR="00EB57E6" w:rsidRPr="0050417F" w:rsidRDefault="00EB57E6">
            <w:pPr>
              <w:jc w:val="center"/>
              <w:rPr>
                <w:sz w:val="18"/>
                <w:szCs w:val="18"/>
                <w:lang w:eastAsia="nb-NO"/>
              </w:rPr>
            </w:pPr>
          </w:p>
        </w:tc>
        <w:tc>
          <w:tcPr>
            <w:tcW w:w="5246" w:type="dxa"/>
            <w:shd w:val="clear" w:color="auto" w:fill="FFFFFF" w:themeFill="background2"/>
          </w:tcPr>
          <w:p w14:paraId="7C4F1CF5" w14:textId="77777777" w:rsidR="00EB57E6" w:rsidRPr="003C576A" w:rsidRDefault="00EB57E6">
            <w:pPr>
              <w:jc w:val="center"/>
              <w:rPr>
                <w:sz w:val="18"/>
                <w:szCs w:val="18"/>
                <w:lang w:eastAsia="nb-NO"/>
              </w:rPr>
            </w:pPr>
          </w:p>
        </w:tc>
      </w:tr>
      <w:tr w:rsidR="00D425D5" w:rsidRPr="0050417F" w14:paraId="586FEBA2" w14:textId="77777777" w:rsidTr="707AA1A7">
        <w:tc>
          <w:tcPr>
            <w:tcW w:w="563" w:type="dxa"/>
            <w:shd w:val="clear" w:color="auto" w:fill="D9D9D9" w:themeFill="background2" w:themeFillShade="D9"/>
          </w:tcPr>
          <w:p w14:paraId="3DDAEC97" w14:textId="55DA2102" w:rsidR="00D425D5" w:rsidRPr="0050417F" w:rsidRDefault="00E55417" w:rsidP="00FA4DD3">
            <w:pPr>
              <w:jc w:val="center"/>
              <w:rPr>
                <w:sz w:val="18"/>
                <w:szCs w:val="18"/>
                <w:lang w:eastAsia="nb-NO"/>
              </w:rPr>
            </w:pPr>
            <w:r>
              <w:rPr>
                <w:sz w:val="18"/>
                <w:szCs w:val="18"/>
                <w:lang w:eastAsia="nb-NO"/>
              </w:rPr>
              <w:t>56</w:t>
            </w:r>
          </w:p>
        </w:tc>
        <w:tc>
          <w:tcPr>
            <w:tcW w:w="5388" w:type="dxa"/>
            <w:shd w:val="clear" w:color="auto" w:fill="F2F2F2" w:themeFill="background2" w:themeFillShade="F2"/>
          </w:tcPr>
          <w:p w14:paraId="63035B80" w14:textId="77777777" w:rsidR="00DA4213" w:rsidRDefault="00DA4213">
            <w:pPr>
              <w:rPr>
                <w:sz w:val="18"/>
                <w:szCs w:val="18"/>
                <w:lang w:eastAsia="nb-NO"/>
              </w:rPr>
            </w:pPr>
            <w:r w:rsidRPr="00DA4213">
              <w:rPr>
                <w:sz w:val="18"/>
                <w:szCs w:val="18"/>
                <w:lang w:eastAsia="nb-NO"/>
              </w:rPr>
              <w:t>Skanning og kopiering skal utføres i én operasjon uten fysisk vending av ark. Blankesider skal automatisk utelates fra resultatet.</w:t>
            </w:r>
          </w:p>
          <w:p w14:paraId="7D9FBADA" w14:textId="10A94D4D" w:rsidR="00D425D5" w:rsidRPr="0050417F" w:rsidRDefault="00D37562">
            <w:pPr>
              <w:rPr>
                <w:sz w:val="18"/>
                <w:szCs w:val="18"/>
                <w:lang w:eastAsia="nb-NO"/>
              </w:rPr>
            </w:pPr>
            <w:r w:rsidRPr="002A3696">
              <w:rPr>
                <w:i/>
                <w:color w:val="0070C0"/>
                <w:sz w:val="18"/>
                <w:szCs w:val="18"/>
              </w:rPr>
              <w:t>Leverandøren skal bekrefte (Ja/Nei) at kravet er oppfylt</w:t>
            </w:r>
            <w:r w:rsidR="00D425D5">
              <w:rPr>
                <w:i/>
                <w:color w:val="0070C0"/>
                <w:sz w:val="18"/>
                <w:szCs w:val="18"/>
              </w:rPr>
              <w:t>.</w:t>
            </w:r>
          </w:p>
        </w:tc>
        <w:tc>
          <w:tcPr>
            <w:tcW w:w="709" w:type="dxa"/>
            <w:shd w:val="clear" w:color="auto" w:fill="F2F2F2" w:themeFill="background2" w:themeFillShade="F2"/>
          </w:tcPr>
          <w:p w14:paraId="73D04A6F"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18C46D4D" w14:textId="77777777" w:rsidR="00D425D5" w:rsidRPr="0050417F" w:rsidRDefault="00D425D5">
            <w:pPr>
              <w:jc w:val="center"/>
              <w:rPr>
                <w:sz w:val="18"/>
                <w:szCs w:val="18"/>
                <w:lang w:eastAsia="nb-NO"/>
              </w:rPr>
            </w:pPr>
          </w:p>
        </w:tc>
        <w:tc>
          <w:tcPr>
            <w:tcW w:w="5246" w:type="dxa"/>
            <w:shd w:val="clear" w:color="auto" w:fill="D9D9D9" w:themeFill="background2" w:themeFillShade="D9"/>
          </w:tcPr>
          <w:p w14:paraId="42A1E8E2" w14:textId="77777777" w:rsidR="00D425D5" w:rsidRPr="0050417F" w:rsidRDefault="00D425D5">
            <w:pPr>
              <w:jc w:val="center"/>
              <w:rPr>
                <w:sz w:val="18"/>
                <w:szCs w:val="18"/>
                <w:lang w:eastAsia="nb-NO"/>
              </w:rPr>
            </w:pPr>
          </w:p>
        </w:tc>
      </w:tr>
      <w:tr w:rsidR="00D425D5" w:rsidRPr="0050417F" w14:paraId="47065CF6" w14:textId="77777777" w:rsidTr="00D425D5">
        <w:tc>
          <w:tcPr>
            <w:tcW w:w="563" w:type="dxa"/>
            <w:shd w:val="clear" w:color="auto" w:fill="D9D9D9" w:themeFill="background2" w:themeFillShade="D9"/>
          </w:tcPr>
          <w:p w14:paraId="58AF9545" w14:textId="6238A088" w:rsidR="00D425D5" w:rsidRPr="0050417F" w:rsidRDefault="00E55417" w:rsidP="00FA4DD3">
            <w:pPr>
              <w:jc w:val="center"/>
              <w:rPr>
                <w:sz w:val="18"/>
                <w:szCs w:val="18"/>
                <w:lang w:eastAsia="nb-NO"/>
              </w:rPr>
            </w:pPr>
            <w:r>
              <w:rPr>
                <w:sz w:val="18"/>
                <w:szCs w:val="18"/>
                <w:lang w:eastAsia="nb-NO"/>
              </w:rPr>
              <w:t>57</w:t>
            </w:r>
          </w:p>
        </w:tc>
        <w:tc>
          <w:tcPr>
            <w:tcW w:w="5388" w:type="dxa"/>
            <w:shd w:val="clear" w:color="auto" w:fill="F2F2F2" w:themeFill="background2" w:themeFillShade="F2"/>
          </w:tcPr>
          <w:p w14:paraId="367286CB" w14:textId="77777777" w:rsidR="00C375CF" w:rsidRDefault="00C375CF">
            <w:pPr>
              <w:rPr>
                <w:sz w:val="18"/>
                <w:szCs w:val="18"/>
                <w:lang w:eastAsia="nb-NO"/>
              </w:rPr>
            </w:pPr>
            <w:r w:rsidRPr="00C375CF">
              <w:rPr>
                <w:sz w:val="18"/>
                <w:szCs w:val="18"/>
                <w:lang w:eastAsia="nb-NO"/>
              </w:rPr>
              <w:t>Maskinen bør være konstruert slik at den kan bygges ut med ekstra moduler etter behov. Dette innebærer at grunnmodellen kan utvides med tilleggsfunksjoner som ekstra papirskuffer, etterbehandlingsenheter, skannemoduler eller sikkerhetsløsninger, uten å måtte bytte hele maskinen.</w:t>
            </w:r>
          </w:p>
          <w:p w14:paraId="4698FD81" w14:textId="77777777" w:rsidR="00D425D5" w:rsidRDefault="00D37562">
            <w:pPr>
              <w:rPr>
                <w:i/>
                <w:color w:val="0070C0"/>
                <w:sz w:val="18"/>
                <w:szCs w:val="18"/>
              </w:rPr>
            </w:pPr>
            <w:r w:rsidRPr="002A3696">
              <w:rPr>
                <w:i/>
                <w:color w:val="0070C0"/>
                <w:sz w:val="18"/>
                <w:szCs w:val="18"/>
              </w:rPr>
              <w:t>Leverandøren skal bekrefte (Ja/Nei) at kravet er oppfylt</w:t>
            </w:r>
            <w:r>
              <w:rPr>
                <w:i/>
                <w:color w:val="0070C0"/>
                <w:sz w:val="18"/>
                <w:szCs w:val="18"/>
              </w:rPr>
              <w:t xml:space="preserve"> og </w:t>
            </w:r>
            <w:r w:rsidR="00D425D5" w:rsidRPr="001A1F0E">
              <w:rPr>
                <w:i/>
                <w:color w:val="0070C0"/>
                <w:sz w:val="18"/>
                <w:szCs w:val="18"/>
              </w:rPr>
              <w:t xml:space="preserve">beskrive hvordan </w:t>
            </w:r>
            <w:r w:rsidR="00D425D5">
              <w:rPr>
                <w:i/>
                <w:color w:val="0070C0"/>
                <w:sz w:val="18"/>
                <w:szCs w:val="18"/>
              </w:rPr>
              <w:t xml:space="preserve">behovet er </w:t>
            </w:r>
            <w:r w:rsidR="00D425D5" w:rsidRPr="001A1F0E">
              <w:rPr>
                <w:i/>
                <w:color w:val="0070C0"/>
                <w:sz w:val="18"/>
                <w:szCs w:val="18"/>
              </w:rPr>
              <w:t>ivareta</w:t>
            </w:r>
            <w:r w:rsidR="00D425D5">
              <w:rPr>
                <w:i/>
                <w:color w:val="0070C0"/>
                <w:sz w:val="18"/>
                <w:szCs w:val="18"/>
              </w:rPr>
              <w:t>tt.</w:t>
            </w:r>
          </w:p>
          <w:p w14:paraId="522B9C5B" w14:textId="4BA647C3" w:rsidR="00DB0879" w:rsidRPr="0050417F" w:rsidRDefault="00DB0879">
            <w:pPr>
              <w:rPr>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6E1A3C74"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7F8E0F78" w14:textId="77777777" w:rsidR="00D425D5" w:rsidRPr="0050417F" w:rsidRDefault="00D425D5">
            <w:pPr>
              <w:jc w:val="center"/>
              <w:rPr>
                <w:sz w:val="18"/>
                <w:szCs w:val="18"/>
                <w:lang w:eastAsia="nb-NO"/>
              </w:rPr>
            </w:pPr>
          </w:p>
        </w:tc>
        <w:tc>
          <w:tcPr>
            <w:tcW w:w="5246" w:type="dxa"/>
          </w:tcPr>
          <w:p w14:paraId="07F46D00" w14:textId="77777777" w:rsidR="00D425D5" w:rsidRPr="003C576A" w:rsidRDefault="00D425D5">
            <w:pPr>
              <w:jc w:val="center"/>
              <w:rPr>
                <w:sz w:val="18"/>
                <w:szCs w:val="18"/>
                <w:lang w:eastAsia="nb-NO"/>
              </w:rPr>
            </w:pPr>
          </w:p>
        </w:tc>
      </w:tr>
      <w:tr w:rsidR="00D425D5" w:rsidRPr="0050417F" w14:paraId="6786B492" w14:textId="77777777" w:rsidTr="00D425D5">
        <w:tc>
          <w:tcPr>
            <w:tcW w:w="563" w:type="dxa"/>
            <w:shd w:val="clear" w:color="auto" w:fill="D9D9D9" w:themeFill="background2" w:themeFillShade="D9"/>
          </w:tcPr>
          <w:p w14:paraId="5A29198A" w14:textId="495A82A9" w:rsidR="00D425D5" w:rsidRPr="0050417F" w:rsidRDefault="00E55417" w:rsidP="00FA4DD3">
            <w:pPr>
              <w:jc w:val="center"/>
              <w:rPr>
                <w:sz w:val="18"/>
                <w:szCs w:val="18"/>
                <w:lang w:eastAsia="nb-NO"/>
              </w:rPr>
            </w:pPr>
            <w:r>
              <w:rPr>
                <w:sz w:val="18"/>
                <w:szCs w:val="18"/>
                <w:lang w:eastAsia="nb-NO"/>
              </w:rPr>
              <w:t>58</w:t>
            </w:r>
          </w:p>
        </w:tc>
        <w:tc>
          <w:tcPr>
            <w:tcW w:w="5388" w:type="dxa"/>
            <w:shd w:val="clear" w:color="auto" w:fill="F2F2F2" w:themeFill="background2" w:themeFillShade="F2"/>
          </w:tcPr>
          <w:p w14:paraId="60504E51" w14:textId="53A8D007" w:rsidR="00C375CF" w:rsidRDefault="00C375CF">
            <w:pPr>
              <w:rPr>
                <w:sz w:val="18"/>
                <w:szCs w:val="18"/>
                <w:lang w:eastAsia="nb-NO"/>
              </w:rPr>
            </w:pPr>
            <w:r w:rsidRPr="00C375CF">
              <w:rPr>
                <w:sz w:val="18"/>
                <w:szCs w:val="18"/>
                <w:lang w:eastAsia="nb-NO"/>
              </w:rPr>
              <w:t xml:space="preserve">Maskinen skal ha en hastighet på minimum </w:t>
            </w:r>
            <w:r w:rsidR="00264B8F">
              <w:rPr>
                <w:sz w:val="18"/>
                <w:szCs w:val="18"/>
                <w:lang w:eastAsia="nb-NO"/>
              </w:rPr>
              <w:t>6</w:t>
            </w:r>
            <w:r w:rsidRPr="00C375CF">
              <w:rPr>
                <w:sz w:val="18"/>
                <w:szCs w:val="18"/>
                <w:lang w:eastAsia="nb-NO"/>
              </w:rPr>
              <w:t>0 sider per minutt for både sort/hvitt og fargeutskrift. Denne hastigheten skal også gjelde ved tosidig utskrift.</w:t>
            </w:r>
          </w:p>
          <w:p w14:paraId="3B2EF698" w14:textId="2AD88C72" w:rsidR="00D425D5" w:rsidRPr="0050417F" w:rsidRDefault="00A207CA">
            <w:pPr>
              <w:rPr>
                <w:i/>
                <w:iCs/>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13B6E97B" w14:textId="77777777" w:rsidR="00D425D5" w:rsidRPr="0050417F" w:rsidRDefault="00D425D5">
            <w:pPr>
              <w:jc w:val="center"/>
              <w:rPr>
                <w:sz w:val="18"/>
                <w:szCs w:val="18"/>
                <w:lang w:eastAsia="nb-NO"/>
              </w:rPr>
            </w:pPr>
            <w:r>
              <w:rPr>
                <w:sz w:val="18"/>
                <w:szCs w:val="18"/>
                <w:lang w:eastAsia="nb-NO"/>
              </w:rPr>
              <w:t>S</w:t>
            </w:r>
          </w:p>
        </w:tc>
        <w:tc>
          <w:tcPr>
            <w:tcW w:w="2126" w:type="dxa"/>
          </w:tcPr>
          <w:p w14:paraId="6B27D95D" w14:textId="77777777" w:rsidR="00D425D5" w:rsidRPr="0050417F" w:rsidRDefault="00D425D5">
            <w:pPr>
              <w:jc w:val="center"/>
              <w:rPr>
                <w:sz w:val="18"/>
                <w:szCs w:val="18"/>
                <w:lang w:eastAsia="nb-NO"/>
              </w:rPr>
            </w:pPr>
          </w:p>
        </w:tc>
        <w:tc>
          <w:tcPr>
            <w:tcW w:w="5246" w:type="dxa"/>
          </w:tcPr>
          <w:p w14:paraId="72CAC223" w14:textId="77777777" w:rsidR="00D425D5" w:rsidRPr="003C576A" w:rsidRDefault="00D425D5">
            <w:pPr>
              <w:jc w:val="center"/>
              <w:rPr>
                <w:sz w:val="18"/>
                <w:szCs w:val="18"/>
                <w:lang w:eastAsia="nb-NO"/>
              </w:rPr>
            </w:pPr>
          </w:p>
        </w:tc>
      </w:tr>
      <w:tr w:rsidR="00D425D5" w:rsidRPr="0050417F" w14:paraId="7D18502A" w14:textId="77777777" w:rsidTr="00D425D5">
        <w:tc>
          <w:tcPr>
            <w:tcW w:w="563" w:type="dxa"/>
            <w:shd w:val="clear" w:color="auto" w:fill="D9D9D9" w:themeFill="background2" w:themeFillShade="D9"/>
          </w:tcPr>
          <w:p w14:paraId="35CA289F" w14:textId="59FF6EFA" w:rsidR="00D425D5" w:rsidRPr="0050417F" w:rsidRDefault="00E55417" w:rsidP="00FA4DD3">
            <w:pPr>
              <w:jc w:val="center"/>
              <w:rPr>
                <w:sz w:val="18"/>
                <w:szCs w:val="18"/>
                <w:lang w:eastAsia="nb-NO"/>
              </w:rPr>
            </w:pPr>
            <w:r>
              <w:rPr>
                <w:sz w:val="18"/>
                <w:szCs w:val="18"/>
                <w:lang w:eastAsia="nb-NO"/>
              </w:rPr>
              <w:t>59</w:t>
            </w:r>
          </w:p>
        </w:tc>
        <w:tc>
          <w:tcPr>
            <w:tcW w:w="5388" w:type="dxa"/>
            <w:shd w:val="clear" w:color="auto" w:fill="F2F2F2" w:themeFill="background2" w:themeFillShade="F2"/>
          </w:tcPr>
          <w:p w14:paraId="583BBB93" w14:textId="3901CD65" w:rsidR="00FF7A47" w:rsidRDefault="00FF7A47" w:rsidP="00FF7A47">
            <w:pPr>
              <w:rPr>
                <w:sz w:val="18"/>
                <w:szCs w:val="18"/>
                <w:lang w:eastAsia="nb-NO"/>
              </w:rPr>
            </w:pPr>
            <w:r w:rsidRPr="00FB1FF5">
              <w:rPr>
                <w:sz w:val="18"/>
                <w:szCs w:val="18"/>
                <w:lang w:eastAsia="nb-NO"/>
              </w:rPr>
              <w:t>Maskinen skal ha en total papirkapasitet på minimum 6</w:t>
            </w:r>
            <w:r w:rsidRPr="00FB1FF5">
              <w:rPr>
                <w:rFonts w:ascii="Arial" w:hAnsi="Arial" w:cs="Arial"/>
                <w:sz w:val="18"/>
                <w:szCs w:val="18"/>
                <w:lang w:eastAsia="nb-NO"/>
              </w:rPr>
              <w:t> </w:t>
            </w:r>
            <w:r w:rsidRPr="00FB1FF5">
              <w:rPr>
                <w:sz w:val="18"/>
                <w:szCs w:val="18"/>
                <w:lang w:eastAsia="nb-NO"/>
              </w:rPr>
              <w:t xml:space="preserve">100 ark, herunder </w:t>
            </w:r>
            <w:r w:rsidR="000B0BE0">
              <w:rPr>
                <w:sz w:val="18"/>
                <w:szCs w:val="18"/>
                <w:lang w:eastAsia="nb-NO"/>
              </w:rPr>
              <w:t>e</w:t>
            </w:r>
            <w:r w:rsidRPr="00FB1FF5">
              <w:rPr>
                <w:sz w:val="18"/>
                <w:szCs w:val="18"/>
                <w:lang w:eastAsia="nb-NO"/>
              </w:rPr>
              <w:t xml:space="preserve">n </w:t>
            </w:r>
            <w:proofErr w:type="spellStart"/>
            <w:r w:rsidRPr="00FB1FF5">
              <w:rPr>
                <w:sz w:val="18"/>
                <w:szCs w:val="18"/>
                <w:lang w:eastAsia="nb-NO"/>
              </w:rPr>
              <w:t>hovedskuff</w:t>
            </w:r>
            <w:proofErr w:type="spellEnd"/>
            <w:r w:rsidRPr="00FB1FF5">
              <w:rPr>
                <w:sz w:val="18"/>
                <w:szCs w:val="18"/>
                <w:lang w:eastAsia="nb-NO"/>
              </w:rPr>
              <w:t xml:space="preserve"> med kapasitet på minimum 2</w:t>
            </w:r>
            <w:r w:rsidRPr="00FB1FF5">
              <w:rPr>
                <w:rFonts w:ascii="Arial" w:hAnsi="Arial" w:cs="Arial"/>
                <w:sz w:val="18"/>
                <w:szCs w:val="18"/>
                <w:lang w:eastAsia="nb-NO"/>
              </w:rPr>
              <w:t> </w:t>
            </w:r>
            <w:r w:rsidRPr="00FB1FF5">
              <w:rPr>
                <w:sz w:val="18"/>
                <w:szCs w:val="18"/>
                <w:lang w:eastAsia="nb-NO"/>
              </w:rPr>
              <w:t>000 ark.</w:t>
            </w:r>
          </w:p>
          <w:p w14:paraId="38F3AE52" w14:textId="1C6ADC42" w:rsidR="00D425D5" w:rsidRPr="0050417F" w:rsidRDefault="00A207CA">
            <w:pPr>
              <w:rPr>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7773585A" w14:textId="77777777" w:rsidR="00D425D5" w:rsidRPr="0050417F" w:rsidRDefault="00D425D5">
            <w:pPr>
              <w:jc w:val="center"/>
              <w:rPr>
                <w:sz w:val="18"/>
                <w:szCs w:val="18"/>
                <w:lang w:eastAsia="nb-NO"/>
              </w:rPr>
            </w:pPr>
            <w:r w:rsidRPr="006D1789">
              <w:rPr>
                <w:sz w:val="18"/>
                <w:szCs w:val="18"/>
                <w:lang w:eastAsia="nb-NO"/>
              </w:rPr>
              <w:lastRenderedPageBreak/>
              <w:t>S</w:t>
            </w:r>
          </w:p>
        </w:tc>
        <w:tc>
          <w:tcPr>
            <w:tcW w:w="2126" w:type="dxa"/>
          </w:tcPr>
          <w:p w14:paraId="1F11695C" w14:textId="77777777" w:rsidR="00D425D5" w:rsidRPr="0050417F" w:rsidRDefault="00D425D5">
            <w:pPr>
              <w:jc w:val="center"/>
              <w:rPr>
                <w:sz w:val="18"/>
                <w:szCs w:val="18"/>
                <w:lang w:eastAsia="nb-NO"/>
              </w:rPr>
            </w:pPr>
          </w:p>
        </w:tc>
        <w:tc>
          <w:tcPr>
            <w:tcW w:w="5246" w:type="dxa"/>
          </w:tcPr>
          <w:p w14:paraId="7A03C137" w14:textId="19FC384E" w:rsidR="00D425D5" w:rsidRPr="003C576A" w:rsidRDefault="00D425D5">
            <w:pPr>
              <w:jc w:val="center"/>
              <w:rPr>
                <w:sz w:val="18"/>
                <w:szCs w:val="18"/>
                <w:lang w:eastAsia="nb-NO"/>
              </w:rPr>
            </w:pPr>
          </w:p>
        </w:tc>
      </w:tr>
      <w:tr w:rsidR="00D425D5" w:rsidRPr="0050417F" w14:paraId="6DF92078" w14:textId="77777777" w:rsidTr="00D425D5">
        <w:tc>
          <w:tcPr>
            <w:tcW w:w="563" w:type="dxa"/>
            <w:shd w:val="clear" w:color="auto" w:fill="D9D9D9" w:themeFill="background2" w:themeFillShade="D9"/>
          </w:tcPr>
          <w:p w14:paraId="28C85EC2" w14:textId="46A09FD3" w:rsidR="00D425D5" w:rsidRPr="0050417F" w:rsidRDefault="006D1789" w:rsidP="00FA4DD3">
            <w:pPr>
              <w:jc w:val="center"/>
              <w:rPr>
                <w:sz w:val="18"/>
                <w:szCs w:val="18"/>
                <w:lang w:eastAsia="nb-NO"/>
              </w:rPr>
            </w:pPr>
            <w:r>
              <w:rPr>
                <w:sz w:val="18"/>
                <w:szCs w:val="18"/>
                <w:lang w:eastAsia="nb-NO"/>
              </w:rPr>
              <w:t>60</w:t>
            </w:r>
          </w:p>
        </w:tc>
        <w:tc>
          <w:tcPr>
            <w:tcW w:w="5388" w:type="dxa"/>
            <w:shd w:val="clear" w:color="auto" w:fill="F2F2F2" w:themeFill="background2" w:themeFillShade="F2"/>
          </w:tcPr>
          <w:p w14:paraId="0B8D4D60" w14:textId="77777777" w:rsidR="003A390D" w:rsidRDefault="003A390D">
            <w:pPr>
              <w:rPr>
                <w:sz w:val="18"/>
                <w:szCs w:val="18"/>
                <w:lang w:eastAsia="nb-NO"/>
              </w:rPr>
            </w:pPr>
            <w:r w:rsidRPr="003A390D">
              <w:rPr>
                <w:sz w:val="18"/>
                <w:szCs w:val="18"/>
                <w:lang w:eastAsia="nb-NO"/>
              </w:rPr>
              <w:t>Maskinen skal støtte papirformat fra A5 til A3.</w:t>
            </w:r>
          </w:p>
          <w:p w14:paraId="45D18D95" w14:textId="0A1B67EA" w:rsidR="00D425D5" w:rsidRPr="0050417F" w:rsidRDefault="00A207CA">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133167B8"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6964C878" w14:textId="77777777" w:rsidR="00D425D5" w:rsidRPr="0050417F" w:rsidRDefault="00D425D5">
            <w:pPr>
              <w:jc w:val="center"/>
              <w:rPr>
                <w:sz w:val="18"/>
                <w:szCs w:val="18"/>
                <w:lang w:eastAsia="nb-NO"/>
              </w:rPr>
            </w:pPr>
          </w:p>
        </w:tc>
        <w:tc>
          <w:tcPr>
            <w:tcW w:w="5246" w:type="dxa"/>
          </w:tcPr>
          <w:p w14:paraId="5A6BA07F" w14:textId="77777777" w:rsidR="00D425D5" w:rsidRPr="003C576A" w:rsidRDefault="00D425D5">
            <w:pPr>
              <w:jc w:val="center"/>
              <w:rPr>
                <w:sz w:val="18"/>
                <w:szCs w:val="18"/>
                <w:lang w:eastAsia="nb-NO"/>
              </w:rPr>
            </w:pPr>
          </w:p>
        </w:tc>
      </w:tr>
      <w:tr w:rsidR="00D425D5" w:rsidRPr="0050417F" w14:paraId="5C4BAB99" w14:textId="77777777" w:rsidTr="00D425D5">
        <w:tc>
          <w:tcPr>
            <w:tcW w:w="563" w:type="dxa"/>
            <w:shd w:val="clear" w:color="auto" w:fill="D9D9D9" w:themeFill="background2" w:themeFillShade="D9"/>
          </w:tcPr>
          <w:p w14:paraId="095F90DC" w14:textId="61A2446E" w:rsidR="00D425D5" w:rsidRPr="0050417F" w:rsidRDefault="006D1789" w:rsidP="00FA4DD3">
            <w:pPr>
              <w:jc w:val="center"/>
              <w:rPr>
                <w:sz w:val="18"/>
                <w:szCs w:val="18"/>
                <w:lang w:eastAsia="nb-NO"/>
              </w:rPr>
            </w:pPr>
            <w:r>
              <w:rPr>
                <w:sz w:val="18"/>
                <w:szCs w:val="18"/>
                <w:lang w:eastAsia="nb-NO"/>
              </w:rPr>
              <w:t>61</w:t>
            </w:r>
          </w:p>
        </w:tc>
        <w:tc>
          <w:tcPr>
            <w:tcW w:w="5388" w:type="dxa"/>
            <w:shd w:val="clear" w:color="auto" w:fill="F2F2F2" w:themeFill="background2" w:themeFillShade="F2"/>
          </w:tcPr>
          <w:p w14:paraId="1C994ACB" w14:textId="77777777" w:rsidR="002741BC" w:rsidRDefault="002741BC">
            <w:pPr>
              <w:rPr>
                <w:sz w:val="18"/>
                <w:szCs w:val="18"/>
                <w:lang w:eastAsia="nb-NO"/>
              </w:rPr>
            </w:pPr>
            <w:r w:rsidRPr="002741BC">
              <w:rPr>
                <w:sz w:val="18"/>
                <w:szCs w:val="18"/>
                <w:lang w:eastAsia="nb-NO"/>
              </w:rPr>
              <w:t>Maskinen skal støtte papirvekter fra 60 g/m² til 250 g/m².</w:t>
            </w:r>
          </w:p>
          <w:p w14:paraId="1CF9F7E2" w14:textId="68410039" w:rsidR="00D425D5" w:rsidRPr="0050417F" w:rsidRDefault="00A207CA">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3CA752DF" w14:textId="77777777" w:rsidR="00D425D5" w:rsidRPr="0050417F" w:rsidRDefault="00D425D5">
            <w:pPr>
              <w:jc w:val="center"/>
              <w:rPr>
                <w:sz w:val="18"/>
                <w:szCs w:val="18"/>
                <w:lang w:eastAsia="nb-NO"/>
              </w:rPr>
            </w:pPr>
            <w:r>
              <w:rPr>
                <w:sz w:val="18"/>
                <w:szCs w:val="18"/>
                <w:lang w:eastAsia="nb-NO"/>
              </w:rPr>
              <w:t>S</w:t>
            </w:r>
          </w:p>
        </w:tc>
        <w:tc>
          <w:tcPr>
            <w:tcW w:w="2126" w:type="dxa"/>
          </w:tcPr>
          <w:p w14:paraId="7A231092" w14:textId="77777777" w:rsidR="00D425D5" w:rsidRPr="0050417F" w:rsidRDefault="00D425D5">
            <w:pPr>
              <w:jc w:val="center"/>
              <w:rPr>
                <w:sz w:val="18"/>
                <w:szCs w:val="18"/>
                <w:lang w:eastAsia="nb-NO"/>
              </w:rPr>
            </w:pPr>
          </w:p>
        </w:tc>
        <w:tc>
          <w:tcPr>
            <w:tcW w:w="5246" w:type="dxa"/>
          </w:tcPr>
          <w:p w14:paraId="2E3FAFE5" w14:textId="77777777" w:rsidR="00D425D5" w:rsidRPr="003C576A" w:rsidRDefault="00D425D5">
            <w:pPr>
              <w:jc w:val="center"/>
              <w:rPr>
                <w:sz w:val="18"/>
                <w:szCs w:val="18"/>
                <w:lang w:eastAsia="nb-NO"/>
              </w:rPr>
            </w:pPr>
          </w:p>
        </w:tc>
      </w:tr>
      <w:tr w:rsidR="00D425D5" w:rsidRPr="0050417F" w14:paraId="76BB10FA" w14:textId="77777777" w:rsidTr="00D425D5">
        <w:tc>
          <w:tcPr>
            <w:tcW w:w="563" w:type="dxa"/>
            <w:shd w:val="clear" w:color="auto" w:fill="D9D9D9" w:themeFill="background2" w:themeFillShade="D9"/>
          </w:tcPr>
          <w:p w14:paraId="5E02EA64" w14:textId="29DB5B7D" w:rsidR="00D425D5" w:rsidRPr="0050417F" w:rsidRDefault="006D1789" w:rsidP="00FA4DD3">
            <w:pPr>
              <w:jc w:val="center"/>
              <w:rPr>
                <w:sz w:val="18"/>
                <w:szCs w:val="18"/>
                <w:lang w:eastAsia="nb-NO"/>
              </w:rPr>
            </w:pPr>
            <w:r>
              <w:rPr>
                <w:sz w:val="18"/>
                <w:szCs w:val="18"/>
                <w:lang w:eastAsia="nb-NO"/>
              </w:rPr>
              <w:t>62</w:t>
            </w:r>
          </w:p>
        </w:tc>
        <w:tc>
          <w:tcPr>
            <w:tcW w:w="5388" w:type="dxa"/>
            <w:shd w:val="clear" w:color="auto" w:fill="F2F2F2" w:themeFill="background2" w:themeFillShade="F2"/>
          </w:tcPr>
          <w:p w14:paraId="474BE02D" w14:textId="77777777" w:rsidR="002A004A" w:rsidRDefault="002A004A">
            <w:pPr>
              <w:rPr>
                <w:sz w:val="18"/>
                <w:szCs w:val="18"/>
                <w:lang w:eastAsia="nb-NO"/>
              </w:rPr>
            </w:pPr>
            <w:r w:rsidRPr="002A004A">
              <w:rPr>
                <w:sz w:val="18"/>
                <w:szCs w:val="18"/>
                <w:lang w:eastAsia="nb-NO"/>
              </w:rPr>
              <w:t>Maskinen skal være utstyrt med automatisk dokumentmater med kapasitet på minimum 100 ark (basert på 80 g/m² papir).</w:t>
            </w:r>
          </w:p>
          <w:p w14:paraId="25611FE1" w14:textId="2E3D3A0A" w:rsidR="00D425D5" w:rsidRPr="0050417F" w:rsidRDefault="00A207CA">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1A10B675" w14:textId="77777777" w:rsidR="00D425D5" w:rsidRPr="0050417F" w:rsidRDefault="00D425D5">
            <w:pPr>
              <w:jc w:val="center"/>
              <w:rPr>
                <w:sz w:val="18"/>
                <w:szCs w:val="18"/>
                <w:lang w:eastAsia="nb-NO"/>
              </w:rPr>
            </w:pPr>
            <w:r>
              <w:rPr>
                <w:sz w:val="18"/>
                <w:szCs w:val="18"/>
                <w:lang w:eastAsia="nb-NO"/>
              </w:rPr>
              <w:t>S</w:t>
            </w:r>
          </w:p>
        </w:tc>
        <w:tc>
          <w:tcPr>
            <w:tcW w:w="2126" w:type="dxa"/>
          </w:tcPr>
          <w:p w14:paraId="0E34776E" w14:textId="77777777" w:rsidR="00D425D5" w:rsidRPr="0050417F" w:rsidRDefault="00D425D5">
            <w:pPr>
              <w:jc w:val="center"/>
              <w:rPr>
                <w:sz w:val="18"/>
                <w:szCs w:val="18"/>
                <w:lang w:eastAsia="nb-NO"/>
              </w:rPr>
            </w:pPr>
          </w:p>
        </w:tc>
        <w:tc>
          <w:tcPr>
            <w:tcW w:w="5246" w:type="dxa"/>
          </w:tcPr>
          <w:p w14:paraId="0DD67109" w14:textId="77777777" w:rsidR="00D425D5" w:rsidRPr="003C576A" w:rsidRDefault="00D425D5">
            <w:pPr>
              <w:jc w:val="center"/>
              <w:rPr>
                <w:sz w:val="18"/>
                <w:szCs w:val="18"/>
                <w:lang w:eastAsia="nb-NO"/>
              </w:rPr>
            </w:pPr>
          </w:p>
        </w:tc>
      </w:tr>
      <w:tr w:rsidR="00D425D5" w:rsidRPr="0050417F" w14:paraId="3D936500" w14:textId="77777777" w:rsidTr="00D425D5">
        <w:tc>
          <w:tcPr>
            <w:tcW w:w="563" w:type="dxa"/>
            <w:shd w:val="clear" w:color="auto" w:fill="D9D9D9" w:themeFill="background2" w:themeFillShade="D9"/>
          </w:tcPr>
          <w:p w14:paraId="01873532" w14:textId="62B3F9CB" w:rsidR="00D425D5" w:rsidRPr="0050417F" w:rsidRDefault="006D1789" w:rsidP="00FA4DD3">
            <w:pPr>
              <w:jc w:val="center"/>
              <w:rPr>
                <w:sz w:val="18"/>
                <w:szCs w:val="18"/>
                <w:lang w:eastAsia="nb-NO"/>
              </w:rPr>
            </w:pPr>
            <w:r>
              <w:rPr>
                <w:sz w:val="18"/>
                <w:szCs w:val="18"/>
                <w:lang w:eastAsia="nb-NO"/>
              </w:rPr>
              <w:t>63</w:t>
            </w:r>
          </w:p>
        </w:tc>
        <w:tc>
          <w:tcPr>
            <w:tcW w:w="5388" w:type="dxa"/>
            <w:shd w:val="clear" w:color="auto" w:fill="F2F2F2" w:themeFill="background2" w:themeFillShade="F2"/>
          </w:tcPr>
          <w:p w14:paraId="120ADD93" w14:textId="77777777" w:rsidR="002A004A" w:rsidRDefault="002A004A">
            <w:pPr>
              <w:rPr>
                <w:sz w:val="18"/>
                <w:szCs w:val="18"/>
                <w:lang w:eastAsia="nb-NO"/>
              </w:rPr>
            </w:pPr>
            <w:r w:rsidRPr="002A004A">
              <w:rPr>
                <w:sz w:val="18"/>
                <w:szCs w:val="18"/>
                <w:lang w:eastAsia="nb-NO"/>
              </w:rPr>
              <w:t xml:space="preserve">For A4-dokumenter i sort/hvitt og farger, tosidig skanning med 300 </w:t>
            </w:r>
            <w:proofErr w:type="spellStart"/>
            <w:r w:rsidRPr="002A004A">
              <w:rPr>
                <w:sz w:val="18"/>
                <w:szCs w:val="18"/>
                <w:lang w:eastAsia="nb-NO"/>
              </w:rPr>
              <w:t>dpi</w:t>
            </w:r>
            <w:proofErr w:type="spellEnd"/>
            <w:r w:rsidRPr="002A004A">
              <w:rPr>
                <w:sz w:val="18"/>
                <w:szCs w:val="18"/>
                <w:lang w:eastAsia="nb-NO"/>
              </w:rPr>
              <w:t xml:space="preserve"> oppløsning, skal hastigheten være minimum 80 bilder per minutt for begge typer.</w:t>
            </w:r>
          </w:p>
          <w:p w14:paraId="7E812C7A" w14:textId="69FFC14C" w:rsidR="00D425D5" w:rsidRPr="0050417F" w:rsidRDefault="00A207CA">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4 som verifisere at kravet er oppfylt.</w:t>
            </w:r>
          </w:p>
        </w:tc>
        <w:tc>
          <w:tcPr>
            <w:tcW w:w="709" w:type="dxa"/>
            <w:shd w:val="clear" w:color="auto" w:fill="F2F2F2" w:themeFill="background2" w:themeFillShade="F2"/>
          </w:tcPr>
          <w:p w14:paraId="3C9433D0" w14:textId="77777777" w:rsidR="00D425D5" w:rsidRPr="0050417F" w:rsidRDefault="00D425D5">
            <w:pPr>
              <w:jc w:val="center"/>
              <w:rPr>
                <w:sz w:val="18"/>
                <w:szCs w:val="18"/>
                <w:lang w:eastAsia="nb-NO"/>
              </w:rPr>
            </w:pPr>
            <w:r>
              <w:rPr>
                <w:sz w:val="18"/>
                <w:szCs w:val="18"/>
                <w:lang w:eastAsia="nb-NO"/>
              </w:rPr>
              <w:t>S</w:t>
            </w:r>
          </w:p>
        </w:tc>
        <w:tc>
          <w:tcPr>
            <w:tcW w:w="2126" w:type="dxa"/>
          </w:tcPr>
          <w:p w14:paraId="1C949732" w14:textId="77777777" w:rsidR="00D425D5" w:rsidRPr="0050417F" w:rsidRDefault="00D425D5">
            <w:pPr>
              <w:jc w:val="center"/>
              <w:rPr>
                <w:sz w:val="18"/>
                <w:szCs w:val="18"/>
                <w:lang w:eastAsia="nb-NO"/>
              </w:rPr>
            </w:pPr>
          </w:p>
        </w:tc>
        <w:tc>
          <w:tcPr>
            <w:tcW w:w="5246" w:type="dxa"/>
          </w:tcPr>
          <w:p w14:paraId="0B790A78" w14:textId="77777777" w:rsidR="00D425D5" w:rsidRPr="003C576A" w:rsidRDefault="00D425D5">
            <w:pPr>
              <w:jc w:val="center"/>
              <w:rPr>
                <w:sz w:val="18"/>
                <w:szCs w:val="18"/>
                <w:lang w:eastAsia="nb-NO"/>
              </w:rPr>
            </w:pPr>
          </w:p>
        </w:tc>
      </w:tr>
      <w:tr w:rsidR="00D425D5" w:rsidRPr="0050417F" w14:paraId="2F1696B7" w14:textId="77777777" w:rsidTr="00D425D5">
        <w:tc>
          <w:tcPr>
            <w:tcW w:w="563" w:type="dxa"/>
            <w:shd w:val="clear" w:color="auto" w:fill="D9D9D9" w:themeFill="background2" w:themeFillShade="D9"/>
          </w:tcPr>
          <w:p w14:paraId="5A968ECF" w14:textId="7038CD8B" w:rsidR="00D425D5" w:rsidRPr="0050417F" w:rsidRDefault="006D1789" w:rsidP="00FA4DD3">
            <w:pPr>
              <w:jc w:val="center"/>
              <w:rPr>
                <w:sz w:val="18"/>
                <w:szCs w:val="18"/>
                <w:lang w:eastAsia="nb-NO"/>
              </w:rPr>
            </w:pPr>
            <w:r>
              <w:rPr>
                <w:sz w:val="18"/>
                <w:szCs w:val="18"/>
                <w:lang w:eastAsia="nb-NO"/>
              </w:rPr>
              <w:t>64</w:t>
            </w:r>
          </w:p>
        </w:tc>
        <w:tc>
          <w:tcPr>
            <w:tcW w:w="5388" w:type="dxa"/>
            <w:shd w:val="clear" w:color="auto" w:fill="F2F2F2" w:themeFill="background2" w:themeFillShade="F2"/>
          </w:tcPr>
          <w:p w14:paraId="5CF184EC" w14:textId="77777777" w:rsidR="00D425D5" w:rsidRPr="0050417F" w:rsidRDefault="00D425D5">
            <w:pPr>
              <w:rPr>
                <w:sz w:val="18"/>
                <w:szCs w:val="18"/>
                <w:lang w:eastAsia="nb-NO"/>
              </w:rPr>
            </w:pPr>
            <w:r w:rsidRPr="0050417F">
              <w:rPr>
                <w:sz w:val="18"/>
                <w:szCs w:val="18"/>
                <w:lang w:eastAsia="nb-NO"/>
              </w:rPr>
              <w:t xml:space="preserve">Maskinen </w:t>
            </w:r>
            <w:r>
              <w:rPr>
                <w:sz w:val="18"/>
                <w:szCs w:val="18"/>
                <w:lang w:eastAsia="nb-NO"/>
              </w:rPr>
              <w:t>bør</w:t>
            </w:r>
            <w:r w:rsidRPr="0050417F">
              <w:rPr>
                <w:sz w:val="18"/>
                <w:szCs w:val="18"/>
                <w:lang w:eastAsia="nb-NO"/>
              </w:rPr>
              <w:t xml:space="preserve"> minimum ha følgende etterbehandling:</w:t>
            </w:r>
          </w:p>
          <w:p w14:paraId="388536E3" w14:textId="378EBAB4" w:rsidR="00D425D5" w:rsidRPr="009114ED" w:rsidRDefault="005651D3" w:rsidP="00DD2FA5">
            <w:pPr>
              <w:pStyle w:val="Listeavsnitt"/>
              <w:numPr>
                <w:ilvl w:val="2"/>
                <w:numId w:val="13"/>
              </w:numPr>
              <w:rPr>
                <w:sz w:val="18"/>
                <w:szCs w:val="18"/>
              </w:rPr>
            </w:pPr>
            <w:r>
              <w:rPr>
                <w:sz w:val="18"/>
                <w:szCs w:val="18"/>
              </w:rPr>
              <w:t>S</w:t>
            </w:r>
            <w:r w:rsidR="00D425D5" w:rsidRPr="009114ED">
              <w:rPr>
                <w:sz w:val="18"/>
                <w:szCs w:val="18"/>
              </w:rPr>
              <w:t>ortering</w:t>
            </w:r>
          </w:p>
          <w:p w14:paraId="6997848B" w14:textId="0487A100" w:rsidR="00D425D5" w:rsidRPr="009114ED" w:rsidRDefault="00E34D81" w:rsidP="00DD2FA5">
            <w:pPr>
              <w:pStyle w:val="Listeavsnitt"/>
              <w:numPr>
                <w:ilvl w:val="2"/>
                <w:numId w:val="13"/>
              </w:numPr>
              <w:rPr>
                <w:sz w:val="18"/>
                <w:szCs w:val="18"/>
              </w:rPr>
            </w:pPr>
            <w:r>
              <w:rPr>
                <w:sz w:val="18"/>
                <w:szCs w:val="18"/>
              </w:rPr>
              <w:t>S</w:t>
            </w:r>
            <w:r w:rsidR="00D425D5" w:rsidRPr="009114ED">
              <w:rPr>
                <w:sz w:val="18"/>
                <w:szCs w:val="18"/>
              </w:rPr>
              <w:t>tifting inntil 50 ark</w:t>
            </w:r>
          </w:p>
          <w:p w14:paraId="74C4BFC7" w14:textId="1F275B53" w:rsidR="00D425D5" w:rsidRPr="009114ED" w:rsidRDefault="00E34D81" w:rsidP="00DD2FA5">
            <w:pPr>
              <w:pStyle w:val="Listeavsnitt"/>
              <w:numPr>
                <w:ilvl w:val="2"/>
                <w:numId w:val="13"/>
              </w:numPr>
              <w:rPr>
                <w:sz w:val="18"/>
                <w:szCs w:val="18"/>
              </w:rPr>
            </w:pPr>
            <w:r>
              <w:rPr>
                <w:sz w:val="18"/>
                <w:szCs w:val="18"/>
              </w:rPr>
              <w:t>S</w:t>
            </w:r>
            <w:r w:rsidR="00D425D5" w:rsidRPr="009114ED">
              <w:rPr>
                <w:sz w:val="18"/>
                <w:szCs w:val="18"/>
              </w:rPr>
              <w:t>ortering, heftefunksjon og stifting</w:t>
            </w:r>
          </w:p>
          <w:p w14:paraId="3AFE3C17" w14:textId="19C182D1" w:rsidR="00D425D5" w:rsidRDefault="00E34D81" w:rsidP="00DD2FA5">
            <w:pPr>
              <w:pStyle w:val="Listeavsnitt"/>
              <w:numPr>
                <w:ilvl w:val="2"/>
                <w:numId w:val="13"/>
              </w:numPr>
              <w:rPr>
                <w:sz w:val="18"/>
                <w:szCs w:val="18"/>
              </w:rPr>
            </w:pPr>
            <w:r>
              <w:rPr>
                <w:sz w:val="18"/>
                <w:szCs w:val="18"/>
              </w:rPr>
              <w:t>S</w:t>
            </w:r>
            <w:r w:rsidR="00D425D5" w:rsidRPr="009114ED">
              <w:rPr>
                <w:sz w:val="18"/>
                <w:szCs w:val="18"/>
              </w:rPr>
              <w:t>ortering, heftefunksjon, stifting og hulling</w:t>
            </w:r>
          </w:p>
          <w:p w14:paraId="4EEE4930" w14:textId="2B64AABE" w:rsidR="00496F3C" w:rsidRPr="00496F3C" w:rsidRDefault="00D71DE1" w:rsidP="00D71DE1">
            <w:pPr>
              <w:spacing w:before="120"/>
              <w:rPr>
                <w:sz w:val="18"/>
                <w:szCs w:val="18"/>
              </w:rPr>
            </w:pPr>
            <w:r w:rsidRPr="00D71DE1">
              <w:rPr>
                <w:sz w:val="18"/>
                <w:szCs w:val="18"/>
              </w:rPr>
              <w:lastRenderedPageBreak/>
              <w:t>Det er ønskelig at Leverandøren tilbyr ytterligere former for etterbehandling</w:t>
            </w:r>
            <w:r>
              <w:rPr>
                <w:sz w:val="18"/>
                <w:szCs w:val="18"/>
              </w:rPr>
              <w:t xml:space="preserve"> utover det som nevnes over.</w:t>
            </w:r>
          </w:p>
          <w:p w14:paraId="58ACB28A" w14:textId="77777777" w:rsidR="00D425D5" w:rsidRDefault="00D425D5" w:rsidP="00D71DE1">
            <w:pPr>
              <w:spacing w:before="120"/>
              <w:rPr>
                <w:i/>
                <w:color w:val="0070C0"/>
                <w:sz w:val="18"/>
                <w:szCs w:val="18"/>
              </w:rPr>
            </w:pPr>
            <w:r w:rsidRPr="001A1F0E">
              <w:rPr>
                <w:i/>
                <w:color w:val="0070C0"/>
                <w:sz w:val="18"/>
                <w:szCs w:val="18"/>
              </w:rPr>
              <w:t xml:space="preserve">Leverandøren skal </w:t>
            </w:r>
            <w:r w:rsidR="00A207CA">
              <w:rPr>
                <w:i/>
                <w:color w:val="0070C0"/>
                <w:sz w:val="18"/>
                <w:szCs w:val="18"/>
              </w:rPr>
              <w:t xml:space="preserve">bekrefte (Ja/Nei) at kravet er oppfylt og </w:t>
            </w:r>
            <w:r w:rsidRPr="001A1F0E">
              <w:rPr>
                <w:i/>
                <w:color w:val="0070C0"/>
                <w:sz w:val="18"/>
                <w:szCs w:val="18"/>
              </w:rPr>
              <w:t xml:space="preserve">beskrive hvordan </w:t>
            </w:r>
            <w:r>
              <w:rPr>
                <w:i/>
                <w:color w:val="0070C0"/>
                <w:sz w:val="18"/>
                <w:szCs w:val="18"/>
              </w:rPr>
              <w:t xml:space="preserve">behovet er </w:t>
            </w:r>
            <w:r w:rsidRPr="001A1F0E">
              <w:rPr>
                <w:i/>
                <w:color w:val="0070C0"/>
                <w:sz w:val="18"/>
                <w:szCs w:val="18"/>
              </w:rPr>
              <w:t>ivareta</w:t>
            </w:r>
            <w:r>
              <w:rPr>
                <w:i/>
                <w:color w:val="0070C0"/>
                <w:sz w:val="18"/>
                <w:szCs w:val="18"/>
              </w:rPr>
              <w:t>tt.</w:t>
            </w:r>
          </w:p>
          <w:p w14:paraId="46540F81" w14:textId="63D21C4C" w:rsidR="00DB0879" w:rsidRPr="0050417F" w:rsidRDefault="00DB0879" w:rsidP="00D71DE1">
            <w:pPr>
              <w:spacing w:before="120"/>
              <w:rPr>
                <w:sz w:val="18"/>
                <w:szCs w:val="18"/>
                <w:lang w:eastAsia="nb-NO"/>
              </w:rPr>
            </w:pPr>
            <w:r w:rsidRPr="005073F2">
              <w:rPr>
                <w:i/>
                <w:iCs/>
                <w:color w:val="0070C0"/>
                <w:sz w:val="18"/>
                <w:szCs w:val="18"/>
                <w:lang w:eastAsia="nb-NO"/>
              </w:rPr>
              <w:t xml:space="preserve">Leverandøren skal levere en beskrivelse på inntil </w:t>
            </w:r>
            <w:r>
              <w:rPr>
                <w:i/>
                <w:iCs/>
                <w:color w:val="0070C0"/>
                <w:sz w:val="18"/>
                <w:szCs w:val="18"/>
                <w:lang w:eastAsia="nb-NO"/>
              </w:rPr>
              <w:t>150</w:t>
            </w:r>
            <w:r w:rsidRPr="005073F2">
              <w:rPr>
                <w:i/>
                <w:iCs/>
                <w:color w:val="0070C0"/>
                <w:sz w:val="18"/>
                <w:szCs w:val="18"/>
                <w:lang w:eastAsia="nb-NO"/>
              </w:rPr>
              <w:t xml:space="preserve"> ord.</w:t>
            </w:r>
          </w:p>
        </w:tc>
        <w:tc>
          <w:tcPr>
            <w:tcW w:w="709" w:type="dxa"/>
            <w:shd w:val="clear" w:color="auto" w:fill="F2F2F2" w:themeFill="background2" w:themeFillShade="F2"/>
          </w:tcPr>
          <w:p w14:paraId="21E396D7" w14:textId="77777777" w:rsidR="00D425D5" w:rsidRPr="0050417F" w:rsidRDefault="00D425D5">
            <w:pPr>
              <w:jc w:val="center"/>
              <w:rPr>
                <w:sz w:val="18"/>
                <w:szCs w:val="18"/>
                <w:lang w:eastAsia="nb-NO"/>
              </w:rPr>
            </w:pPr>
            <w:r w:rsidRPr="0050417F">
              <w:rPr>
                <w:sz w:val="18"/>
                <w:szCs w:val="18"/>
                <w:lang w:eastAsia="nb-NO"/>
              </w:rPr>
              <w:lastRenderedPageBreak/>
              <w:t>B</w:t>
            </w:r>
          </w:p>
        </w:tc>
        <w:tc>
          <w:tcPr>
            <w:tcW w:w="2126" w:type="dxa"/>
          </w:tcPr>
          <w:p w14:paraId="331E7AD1" w14:textId="77777777" w:rsidR="00D425D5" w:rsidRPr="0050417F" w:rsidRDefault="00D425D5">
            <w:pPr>
              <w:jc w:val="center"/>
              <w:rPr>
                <w:sz w:val="18"/>
                <w:szCs w:val="18"/>
                <w:lang w:eastAsia="nb-NO"/>
              </w:rPr>
            </w:pPr>
          </w:p>
        </w:tc>
        <w:tc>
          <w:tcPr>
            <w:tcW w:w="5246" w:type="dxa"/>
          </w:tcPr>
          <w:p w14:paraId="335A6D0F" w14:textId="77777777" w:rsidR="00D425D5" w:rsidRPr="003C576A" w:rsidRDefault="00D425D5">
            <w:pPr>
              <w:jc w:val="center"/>
              <w:rPr>
                <w:sz w:val="18"/>
                <w:szCs w:val="18"/>
                <w:lang w:eastAsia="nb-NO"/>
              </w:rPr>
            </w:pPr>
          </w:p>
        </w:tc>
      </w:tr>
      <w:tr w:rsidR="00D425D5" w:rsidRPr="0050417F" w14:paraId="0EBA0C36" w14:textId="77777777" w:rsidTr="00D425D5">
        <w:tc>
          <w:tcPr>
            <w:tcW w:w="563" w:type="dxa"/>
            <w:shd w:val="clear" w:color="auto" w:fill="D9D9D9" w:themeFill="background2" w:themeFillShade="D9"/>
          </w:tcPr>
          <w:p w14:paraId="10A0C226" w14:textId="1BD688F6" w:rsidR="00D425D5" w:rsidRPr="0050417F" w:rsidRDefault="006D1789" w:rsidP="00FA4DD3">
            <w:pPr>
              <w:jc w:val="center"/>
              <w:rPr>
                <w:sz w:val="18"/>
                <w:szCs w:val="18"/>
                <w:lang w:eastAsia="nb-NO"/>
              </w:rPr>
            </w:pPr>
            <w:r>
              <w:rPr>
                <w:sz w:val="18"/>
                <w:szCs w:val="18"/>
                <w:lang w:eastAsia="nb-NO"/>
              </w:rPr>
              <w:t>65</w:t>
            </w:r>
          </w:p>
        </w:tc>
        <w:tc>
          <w:tcPr>
            <w:tcW w:w="5388" w:type="dxa"/>
            <w:shd w:val="clear" w:color="auto" w:fill="F2F2F2" w:themeFill="background2" w:themeFillShade="F2"/>
          </w:tcPr>
          <w:p w14:paraId="1F7C0184" w14:textId="5AF30F34" w:rsidR="00856651" w:rsidRPr="00856651" w:rsidRDefault="00856651" w:rsidP="00856651">
            <w:pPr>
              <w:rPr>
                <w:sz w:val="18"/>
                <w:szCs w:val="18"/>
                <w:lang w:eastAsia="nb-NO"/>
              </w:rPr>
            </w:pPr>
            <w:r w:rsidRPr="00856651">
              <w:rPr>
                <w:sz w:val="18"/>
                <w:szCs w:val="18"/>
                <w:lang w:eastAsia="nb-NO"/>
              </w:rPr>
              <w:t xml:space="preserve">Maskinen bør ha rask oppstart fra hvilemodus. Tiden fra aktivering til klar for kopiering </w:t>
            </w:r>
            <w:r>
              <w:rPr>
                <w:sz w:val="18"/>
                <w:szCs w:val="18"/>
                <w:lang w:eastAsia="nb-NO"/>
              </w:rPr>
              <w:t>bør</w:t>
            </w:r>
            <w:r w:rsidRPr="00856651">
              <w:rPr>
                <w:sz w:val="18"/>
                <w:szCs w:val="18"/>
                <w:lang w:eastAsia="nb-NO"/>
              </w:rPr>
              <w:t xml:space="preserve"> være minimal.</w:t>
            </w:r>
          </w:p>
          <w:p w14:paraId="2A333C6E" w14:textId="7352E098" w:rsidR="00D425D5" w:rsidRPr="00856651" w:rsidRDefault="00856651" w:rsidP="00856651">
            <w:pPr>
              <w:rPr>
                <w:i/>
                <w:iCs/>
                <w:sz w:val="18"/>
                <w:szCs w:val="18"/>
                <w:lang w:eastAsia="nb-NO"/>
              </w:rPr>
            </w:pPr>
            <w:r w:rsidRPr="00856651">
              <w:rPr>
                <w:i/>
                <w:iCs/>
                <w:color w:val="0070C0"/>
                <w:sz w:val="18"/>
                <w:szCs w:val="18"/>
                <w:lang w:eastAsia="nb-NO"/>
              </w:rPr>
              <w:t>Leverandøren skal bekrefte (Ja/Nei) og beskrive hvordan behovet ivaretas og oppgi oppvarmingstid i minutt og sekund.</w:t>
            </w:r>
          </w:p>
        </w:tc>
        <w:tc>
          <w:tcPr>
            <w:tcW w:w="709" w:type="dxa"/>
            <w:shd w:val="clear" w:color="auto" w:fill="F2F2F2" w:themeFill="background2" w:themeFillShade="F2"/>
          </w:tcPr>
          <w:p w14:paraId="0AA20B54"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059944F3" w14:textId="77777777" w:rsidR="00D425D5" w:rsidRPr="0050417F" w:rsidRDefault="00D425D5">
            <w:pPr>
              <w:jc w:val="center"/>
              <w:rPr>
                <w:sz w:val="18"/>
                <w:szCs w:val="18"/>
                <w:lang w:eastAsia="nb-NO"/>
              </w:rPr>
            </w:pPr>
          </w:p>
        </w:tc>
        <w:tc>
          <w:tcPr>
            <w:tcW w:w="5246" w:type="dxa"/>
          </w:tcPr>
          <w:p w14:paraId="63F6D0ED" w14:textId="77777777" w:rsidR="00D425D5" w:rsidRPr="003C576A" w:rsidRDefault="00D425D5">
            <w:pPr>
              <w:jc w:val="center"/>
              <w:rPr>
                <w:sz w:val="18"/>
                <w:szCs w:val="18"/>
                <w:lang w:eastAsia="nb-NO"/>
              </w:rPr>
            </w:pPr>
          </w:p>
        </w:tc>
      </w:tr>
    </w:tbl>
    <w:p w14:paraId="7A605AF7" w14:textId="77777777" w:rsidR="00A91FDC" w:rsidRDefault="00A91FDC" w:rsidP="00F24890">
      <w:pPr>
        <w:rPr>
          <w:lang w:eastAsia="nb-NO"/>
        </w:rPr>
      </w:pPr>
    </w:p>
    <w:p w14:paraId="4FFE2751" w14:textId="2F6CFDE0" w:rsidR="00A91FDC" w:rsidRPr="0050417F" w:rsidRDefault="00A91FDC" w:rsidP="00A91FDC">
      <w:pPr>
        <w:pStyle w:val="Overskrift3"/>
        <w:rPr>
          <w:rFonts w:ascii="Open Sans" w:hAnsi="Open Sans" w:cs="Open Sans"/>
        </w:rPr>
      </w:pPr>
      <w:bookmarkStart w:id="15" w:name="_Toc220057504"/>
      <w:r>
        <w:rPr>
          <w:rFonts w:ascii="Open Sans" w:hAnsi="Open Sans" w:cs="Open Sans"/>
        </w:rPr>
        <w:t>Segment 5</w:t>
      </w:r>
      <w:bookmarkEnd w:id="15"/>
      <w:r w:rsidR="00C61BA5">
        <w:rPr>
          <w:rFonts w:ascii="Open Sans" w:hAnsi="Open Sans" w:cs="Open Sans"/>
        </w:rPr>
        <w:t xml:space="preserve"> </w:t>
      </w:r>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A91FDC" w:rsidRPr="0050417F" w14:paraId="39C9ABD8" w14:textId="77777777">
        <w:tc>
          <w:tcPr>
            <w:tcW w:w="562" w:type="dxa"/>
            <w:shd w:val="clear" w:color="auto" w:fill="D9D9D9" w:themeFill="background1" w:themeFillShade="D9"/>
          </w:tcPr>
          <w:p w14:paraId="64372B8F" w14:textId="77777777" w:rsidR="00A91FDC" w:rsidRPr="0050417F" w:rsidRDefault="00A91FDC">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338F04B0" w14:textId="77777777" w:rsidR="00A91FDC" w:rsidRPr="0050417F" w:rsidRDefault="00A91FDC">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10B39175" w14:textId="77777777" w:rsidR="00A91FDC" w:rsidRPr="0050417F" w:rsidRDefault="00A91FDC">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53DFEDD9" w14:textId="77777777" w:rsidR="00A91FDC" w:rsidRPr="0050417F" w:rsidRDefault="00A91FDC">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50B48E73" w14:textId="77777777" w:rsidR="00A91FDC" w:rsidRPr="0050417F" w:rsidRDefault="00A91FDC">
            <w:pPr>
              <w:jc w:val="center"/>
              <w:rPr>
                <w:sz w:val="18"/>
                <w:szCs w:val="18"/>
                <w:lang w:eastAsia="nb-NO"/>
              </w:rPr>
            </w:pPr>
            <w:r w:rsidRPr="0050417F">
              <w:rPr>
                <w:sz w:val="18"/>
                <w:szCs w:val="18"/>
                <w:lang w:eastAsia="nb-NO"/>
              </w:rPr>
              <w:t>Leverandørens besvarelse:</w:t>
            </w:r>
          </w:p>
        </w:tc>
      </w:tr>
      <w:tr w:rsidR="00EB57E6" w:rsidRPr="0050417F" w14:paraId="34A72FAA" w14:textId="77777777" w:rsidTr="00EB57E6">
        <w:tc>
          <w:tcPr>
            <w:tcW w:w="562" w:type="dxa"/>
            <w:shd w:val="clear" w:color="auto" w:fill="D9D9D9" w:themeFill="background1" w:themeFillShade="D9"/>
          </w:tcPr>
          <w:p w14:paraId="702F1945" w14:textId="53E32360" w:rsidR="00EB57E6" w:rsidRPr="00FA4DD3" w:rsidRDefault="006D1789" w:rsidP="00DD7DE3">
            <w:pPr>
              <w:jc w:val="center"/>
              <w:rPr>
                <w:sz w:val="18"/>
                <w:szCs w:val="18"/>
                <w:lang w:eastAsia="nb-NO"/>
              </w:rPr>
            </w:pPr>
            <w:r>
              <w:rPr>
                <w:sz w:val="18"/>
                <w:szCs w:val="18"/>
                <w:lang w:eastAsia="nb-NO"/>
              </w:rPr>
              <w:t>66</w:t>
            </w:r>
          </w:p>
        </w:tc>
        <w:tc>
          <w:tcPr>
            <w:tcW w:w="5387" w:type="dxa"/>
            <w:shd w:val="clear" w:color="auto" w:fill="F2F2F2" w:themeFill="background1" w:themeFillShade="F2"/>
          </w:tcPr>
          <w:p w14:paraId="3BD5E298" w14:textId="3A34F36F" w:rsidR="00EB57E6" w:rsidRDefault="00EB57E6" w:rsidP="00EB57E6">
            <w:pPr>
              <w:rPr>
                <w:sz w:val="18"/>
                <w:szCs w:val="18"/>
                <w:lang w:eastAsia="nb-NO"/>
              </w:rPr>
            </w:pPr>
            <w:r w:rsidRPr="00AE7E12">
              <w:rPr>
                <w:sz w:val="18"/>
                <w:szCs w:val="18"/>
                <w:lang w:eastAsia="nb-NO"/>
              </w:rPr>
              <w:t xml:space="preserve">Leverandøren skal tilby én maskin som oppfyller samtlige krav til </w:t>
            </w:r>
            <w:r w:rsidR="00951FFB" w:rsidRPr="00AE7E12">
              <w:rPr>
                <w:sz w:val="18"/>
                <w:szCs w:val="18"/>
                <w:lang w:eastAsia="nb-NO"/>
              </w:rPr>
              <w:t xml:space="preserve">segment 5. </w:t>
            </w:r>
            <w:r w:rsidR="006D3FAC" w:rsidRPr="00AE7E12">
              <w:rPr>
                <w:sz w:val="18"/>
                <w:szCs w:val="18"/>
                <w:lang w:eastAsia="nb-NO"/>
              </w:rPr>
              <w:t>Maskinen skal være en fargeskriver</w:t>
            </w:r>
            <w:r w:rsidR="00AE7E12" w:rsidRPr="00AE7E12">
              <w:rPr>
                <w:sz w:val="18"/>
                <w:szCs w:val="18"/>
                <w:lang w:eastAsia="nb-NO"/>
              </w:rPr>
              <w:t>.</w:t>
            </w:r>
            <w:r w:rsidR="006D3FAC" w:rsidRPr="00AE7E12">
              <w:rPr>
                <w:sz w:val="18"/>
                <w:szCs w:val="18"/>
                <w:lang w:eastAsia="nb-NO"/>
              </w:rPr>
              <w:t xml:space="preserve"> </w:t>
            </w:r>
          </w:p>
          <w:p w14:paraId="03F7307C" w14:textId="644CAB17" w:rsidR="00872295" w:rsidRDefault="00872295" w:rsidP="00EB57E6">
            <w:pPr>
              <w:rPr>
                <w:sz w:val="18"/>
                <w:szCs w:val="18"/>
                <w:lang w:eastAsia="nb-NO"/>
              </w:rPr>
            </w:pPr>
            <w:proofErr w:type="gramStart"/>
            <w:r>
              <w:rPr>
                <w:sz w:val="18"/>
                <w:szCs w:val="18"/>
                <w:lang w:eastAsia="nb-NO"/>
              </w:rPr>
              <w:t>Såfremt</w:t>
            </w:r>
            <w:proofErr w:type="gramEnd"/>
            <w:r>
              <w:rPr>
                <w:sz w:val="18"/>
                <w:szCs w:val="18"/>
                <w:lang w:eastAsia="nb-NO"/>
              </w:rPr>
              <w:t xml:space="preserve"> alle krav til maskinen er oppfylt, kan både nye og brukte maskiner leveres. </w:t>
            </w:r>
          </w:p>
          <w:p w14:paraId="59E96DFE" w14:textId="1762C5ED" w:rsidR="00EB57E6" w:rsidRPr="0050417F" w:rsidRDefault="00EB57E6" w:rsidP="00EB57E6">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oppgi modellnavn og modellnummer, samt vedlegge produktblad for tilbudt maskin.</w:t>
            </w:r>
          </w:p>
        </w:tc>
        <w:tc>
          <w:tcPr>
            <w:tcW w:w="709" w:type="dxa"/>
            <w:shd w:val="clear" w:color="auto" w:fill="F2F2F2" w:themeFill="background1" w:themeFillShade="F2"/>
          </w:tcPr>
          <w:p w14:paraId="6B2D81E9" w14:textId="12699713" w:rsidR="00EB57E6" w:rsidRPr="00EB57E6" w:rsidRDefault="00EB57E6">
            <w:pPr>
              <w:jc w:val="center"/>
              <w:rPr>
                <w:sz w:val="18"/>
                <w:szCs w:val="18"/>
                <w:lang w:eastAsia="nb-NO"/>
              </w:rPr>
            </w:pPr>
            <w:r w:rsidRPr="00EB57E6">
              <w:rPr>
                <w:sz w:val="18"/>
                <w:szCs w:val="18"/>
                <w:lang w:eastAsia="nb-NO"/>
              </w:rPr>
              <w:t>S</w:t>
            </w:r>
          </w:p>
        </w:tc>
        <w:tc>
          <w:tcPr>
            <w:tcW w:w="2126" w:type="dxa"/>
            <w:shd w:val="clear" w:color="auto" w:fill="FFFFFF" w:themeFill="background1"/>
          </w:tcPr>
          <w:p w14:paraId="4BDDC347" w14:textId="77777777" w:rsidR="00EB57E6" w:rsidRPr="003C576A" w:rsidRDefault="00EB57E6">
            <w:pPr>
              <w:jc w:val="center"/>
              <w:rPr>
                <w:sz w:val="18"/>
                <w:szCs w:val="18"/>
                <w:lang w:eastAsia="nb-NO"/>
              </w:rPr>
            </w:pPr>
          </w:p>
        </w:tc>
        <w:tc>
          <w:tcPr>
            <w:tcW w:w="5245" w:type="dxa"/>
            <w:shd w:val="clear" w:color="auto" w:fill="FFFFFF" w:themeFill="background1"/>
          </w:tcPr>
          <w:p w14:paraId="1599498C" w14:textId="77777777" w:rsidR="00EB57E6" w:rsidRPr="003C576A" w:rsidRDefault="00EB57E6">
            <w:pPr>
              <w:jc w:val="center"/>
              <w:rPr>
                <w:sz w:val="18"/>
                <w:szCs w:val="18"/>
                <w:lang w:eastAsia="nb-NO"/>
              </w:rPr>
            </w:pPr>
          </w:p>
        </w:tc>
      </w:tr>
      <w:tr w:rsidR="00D425D5" w:rsidRPr="0050417F" w14:paraId="49C9750E" w14:textId="77777777" w:rsidTr="00545539">
        <w:tc>
          <w:tcPr>
            <w:tcW w:w="562" w:type="dxa"/>
            <w:shd w:val="clear" w:color="auto" w:fill="D9D9D9" w:themeFill="background1" w:themeFillShade="D9"/>
          </w:tcPr>
          <w:p w14:paraId="2E77AA6A" w14:textId="4DD46BE2" w:rsidR="00D425D5" w:rsidRPr="0050417F" w:rsidRDefault="006D1789" w:rsidP="00DD7DE3">
            <w:pPr>
              <w:jc w:val="center"/>
              <w:rPr>
                <w:sz w:val="18"/>
                <w:szCs w:val="18"/>
                <w:lang w:eastAsia="nb-NO"/>
              </w:rPr>
            </w:pPr>
            <w:r>
              <w:rPr>
                <w:sz w:val="18"/>
                <w:szCs w:val="18"/>
                <w:lang w:eastAsia="nb-NO"/>
              </w:rPr>
              <w:t>67</w:t>
            </w:r>
          </w:p>
        </w:tc>
        <w:tc>
          <w:tcPr>
            <w:tcW w:w="5387" w:type="dxa"/>
            <w:shd w:val="clear" w:color="auto" w:fill="F2F2F2" w:themeFill="background1" w:themeFillShade="F2"/>
          </w:tcPr>
          <w:p w14:paraId="1717DA3B" w14:textId="0D01F470" w:rsidR="007948A9" w:rsidRDefault="007948A9">
            <w:pPr>
              <w:rPr>
                <w:sz w:val="18"/>
                <w:szCs w:val="18"/>
                <w:lang w:eastAsia="nb-NO"/>
              </w:rPr>
            </w:pPr>
            <w:r w:rsidRPr="007948A9">
              <w:rPr>
                <w:sz w:val="18"/>
                <w:szCs w:val="18"/>
                <w:lang w:eastAsia="nb-NO"/>
              </w:rPr>
              <w:t xml:space="preserve">Maskinen skal støtte </w:t>
            </w:r>
            <w:proofErr w:type="spellStart"/>
            <w:r w:rsidRPr="007948A9">
              <w:rPr>
                <w:sz w:val="18"/>
                <w:szCs w:val="18"/>
                <w:lang w:eastAsia="nb-NO"/>
              </w:rPr>
              <w:t>AirPrint</w:t>
            </w:r>
            <w:proofErr w:type="spellEnd"/>
            <w:r w:rsidR="006E4599" w:rsidRPr="00A44172">
              <w:rPr>
                <w:sz w:val="18"/>
                <w:szCs w:val="18"/>
                <w:lang w:eastAsia="nb-NO"/>
              </w:rPr>
              <w:t xml:space="preserve"> Maskinene skal støtte </w:t>
            </w:r>
            <w:proofErr w:type="spellStart"/>
            <w:r w:rsidR="006E4599" w:rsidRPr="00A44172">
              <w:rPr>
                <w:sz w:val="18"/>
                <w:szCs w:val="18"/>
                <w:lang w:eastAsia="nb-NO"/>
              </w:rPr>
              <w:t>AirPrint</w:t>
            </w:r>
            <w:proofErr w:type="spellEnd"/>
            <w:r w:rsidR="006E4599" w:rsidRPr="00A44172">
              <w:rPr>
                <w:sz w:val="18"/>
                <w:szCs w:val="18"/>
                <w:lang w:eastAsia="nb-NO"/>
              </w:rPr>
              <w:t xml:space="preserve"> (Apple-teknologi for trådløs utskrift fra iOS- og </w:t>
            </w:r>
            <w:proofErr w:type="spellStart"/>
            <w:r w:rsidR="006E4599" w:rsidRPr="00A44172">
              <w:rPr>
                <w:sz w:val="18"/>
                <w:szCs w:val="18"/>
                <w:lang w:eastAsia="nb-NO"/>
              </w:rPr>
              <w:t>macOS</w:t>
            </w:r>
            <w:proofErr w:type="spellEnd"/>
            <w:r w:rsidR="006E4599" w:rsidRPr="00A44172">
              <w:rPr>
                <w:sz w:val="18"/>
                <w:szCs w:val="18"/>
                <w:lang w:eastAsia="nb-NO"/>
              </w:rPr>
              <w:t>-enheter uten behov for ekstra drivere).</w:t>
            </w:r>
          </w:p>
          <w:p w14:paraId="62D4CEE8" w14:textId="6EE9B6D4"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1" w:themeFillShade="F2"/>
          </w:tcPr>
          <w:p w14:paraId="19129085"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783F09EA" w14:textId="77777777" w:rsidR="00D425D5" w:rsidRPr="003C576A" w:rsidRDefault="00D425D5">
            <w:pPr>
              <w:jc w:val="center"/>
              <w:rPr>
                <w:sz w:val="18"/>
                <w:szCs w:val="18"/>
                <w:lang w:eastAsia="nb-NO"/>
              </w:rPr>
            </w:pPr>
          </w:p>
        </w:tc>
        <w:tc>
          <w:tcPr>
            <w:tcW w:w="5245" w:type="dxa"/>
            <w:shd w:val="clear" w:color="auto" w:fill="D9D9D9" w:themeFill="background1" w:themeFillShade="D9"/>
          </w:tcPr>
          <w:p w14:paraId="256C60C7" w14:textId="77777777" w:rsidR="00D425D5" w:rsidRPr="0050417F" w:rsidRDefault="00D425D5">
            <w:pPr>
              <w:jc w:val="center"/>
              <w:rPr>
                <w:sz w:val="18"/>
                <w:szCs w:val="18"/>
                <w:lang w:eastAsia="nb-NO"/>
              </w:rPr>
            </w:pPr>
          </w:p>
        </w:tc>
      </w:tr>
      <w:tr w:rsidR="00D02670" w:rsidRPr="0050417F" w14:paraId="6A918DDF" w14:textId="77777777" w:rsidTr="00545539">
        <w:tc>
          <w:tcPr>
            <w:tcW w:w="562" w:type="dxa"/>
            <w:shd w:val="clear" w:color="auto" w:fill="D9D9D9" w:themeFill="background1" w:themeFillShade="D9"/>
          </w:tcPr>
          <w:p w14:paraId="24E575F3" w14:textId="049807F8" w:rsidR="00D02670" w:rsidRDefault="00D02670" w:rsidP="00DD7DE3">
            <w:pPr>
              <w:jc w:val="center"/>
              <w:rPr>
                <w:sz w:val="18"/>
                <w:szCs w:val="18"/>
                <w:lang w:eastAsia="nb-NO"/>
              </w:rPr>
            </w:pPr>
            <w:r>
              <w:rPr>
                <w:sz w:val="18"/>
                <w:szCs w:val="18"/>
                <w:lang w:eastAsia="nb-NO"/>
              </w:rPr>
              <w:lastRenderedPageBreak/>
              <w:t>68</w:t>
            </w:r>
          </w:p>
        </w:tc>
        <w:tc>
          <w:tcPr>
            <w:tcW w:w="5387" w:type="dxa"/>
            <w:shd w:val="clear" w:color="auto" w:fill="F2F2F2" w:themeFill="background1" w:themeFillShade="F2"/>
          </w:tcPr>
          <w:p w14:paraId="1D8B8E7E" w14:textId="77777777" w:rsidR="00D02670" w:rsidRPr="00DD562B" w:rsidRDefault="00D02670" w:rsidP="00D02670">
            <w:pPr>
              <w:rPr>
                <w:sz w:val="18"/>
                <w:szCs w:val="18"/>
                <w:lang w:eastAsia="nb-NO"/>
              </w:rPr>
            </w:pPr>
            <w:r w:rsidRPr="00DD562B">
              <w:rPr>
                <w:sz w:val="18"/>
                <w:szCs w:val="18"/>
                <w:lang w:eastAsia="nb-NO"/>
              </w:rPr>
              <w:t xml:space="preserve">Maskinene skal ha MIFARE-standard (Radio </w:t>
            </w:r>
            <w:proofErr w:type="spellStart"/>
            <w:r w:rsidRPr="00DD562B">
              <w:rPr>
                <w:sz w:val="18"/>
                <w:szCs w:val="18"/>
                <w:lang w:eastAsia="nb-NO"/>
              </w:rPr>
              <w:t>Frequency</w:t>
            </w:r>
            <w:proofErr w:type="spellEnd"/>
            <w:r w:rsidRPr="00DD562B">
              <w:rPr>
                <w:sz w:val="18"/>
                <w:szCs w:val="18"/>
                <w:lang w:eastAsia="nb-NO"/>
              </w:rPr>
              <w:t xml:space="preserve"> </w:t>
            </w:r>
            <w:proofErr w:type="spellStart"/>
            <w:r w:rsidRPr="00DD562B">
              <w:rPr>
                <w:sz w:val="18"/>
                <w:szCs w:val="18"/>
                <w:lang w:eastAsia="nb-NO"/>
              </w:rPr>
              <w:t>Identification</w:t>
            </w:r>
            <w:proofErr w:type="spellEnd"/>
            <w:r w:rsidRPr="00DD562B">
              <w:rPr>
                <w:sz w:val="18"/>
                <w:szCs w:val="18"/>
                <w:lang w:eastAsia="nb-NO"/>
              </w:rPr>
              <w:t xml:space="preserve"> – RFID-teknologi for berøringsfri autentisering) for pålogging til maskinen, og leveres med kortleser.</w:t>
            </w:r>
          </w:p>
          <w:p w14:paraId="11EAA2F4" w14:textId="0DE627E1" w:rsidR="00D02670" w:rsidRPr="007948A9" w:rsidRDefault="00D02670" w:rsidP="00D02670">
            <w:pPr>
              <w:rPr>
                <w:sz w:val="18"/>
                <w:szCs w:val="18"/>
                <w:lang w:eastAsia="nb-NO"/>
              </w:rPr>
            </w:pPr>
            <w:r w:rsidRPr="000A6F80">
              <w:rPr>
                <w:i/>
                <w:color w:val="0070C0"/>
                <w:sz w:val="18"/>
                <w:szCs w:val="18"/>
              </w:rPr>
              <w:t>Leverandøren skal bekrefte (Ja/Nei) at kravet er oppfylt.</w:t>
            </w:r>
          </w:p>
        </w:tc>
        <w:tc>
          <w:tcPr>
            <w:tcW w:w="709" w:type="dxa"/>
            <w:shd w:val="clear" w:color="auto" w:fill="F2F2F2" w:themeFill="background1" w:themeFillShade="F2"/>
          </w:tcPr>
          <w:p w14:paraId="717A1C8A" w14:textId="5931659E" w:rsidR="00D02670" w:rsidRPr="0050417F" w:rsidRDefault="00D02670">
            <w:pPr>
              <w:jc w:val="center"/>
              <w:rPr>
                <w:sz w:val="18"/>
                <w:szCs w:val="18"/>
                <w:lang w:eastAsia="nb-NO"/>
              </w:rPr>
            </w:pPr>
            <w:r>
              <w:rPr>
                <w:sz w:val="18"/>
                <w:szCs w:val="18"/>
                <w:lang w:eastAsia="nb-NO"/>
              </w:rPr>
              <w:t>S</w:t>
            </w:r>
          </w:p>
        </w:tc>
        <w:tc>
          <w:tcPr>
            <w:tcW w:w="2126" w:type="dxa"/>
          </w:tcPr>
          <w:p w14:paraId="74A5D949" w14:textId="77777777" w:rsidR="00D02670" w:rsidRPr="003C576A" w:rsidRDefault="00D02670">
            <w:pPr>
              <w:jc w:val="center"/>
              <w:rPr>
                <w:sz w:val="18"/>
                <w:szCs w:val="18"/>
                <w:lang w:eastAsia="nb-NO"/>
              </w:rPr>
            </w:pPr>
          </w:p>
        </w:tc>
        <w:tc>
          <w:tcPr>
            <w:tcW w:w="5245" w:type="dxa"/>
            <w:shd w:val="clear" w:color="auto" w:fill="D9D9D9" w:themeFill="background1" w:themeFillShade="D9"/>
          </w:tcPr>
          <w:p w14:paraId="198DA8CD" w14:textId="77777777" w:rsidR="00D02670" w:rsidRPr="0050417F" w:rsidRDefault="00D02670">
            <w:pPr>
              <w:jc w:val="center"/>
              <w:rPr>
                <w:sz w:val="18"/>
                <w:szCs w:val="18"/>
                <w:lang w:eastAsia="nb-NO"/>
              </w:rPr>
            </w:pPr>
          </w:p>
        </w:tc>
      </w:tr>
      <w:tr w:rsidR="00D425D5" w:rsidRPr="0050417F" w14:paraId="4DDB1DF4" w14:textId="77777777" w:rsidTr="00545539">
        <w:tc>
          <w:tcPr>
            <w:tcW w:w="562" w:type="dxa"/>
            <w:shd w:val="clear" w:color="auto" w:fill="D9D9D9" w:themeFill="background1" w:themeFillShade="D9"/>
          </w:tcPr>
          <w:p w14:paraId="509C6DDB" w14:textId="70D366E0" w:rsidR="00D425D5" w:rsidRPr="0050417F" w:rsidRDefault="006D1789" w:rsidP="00DD7DE3">
            <w:pPr>
              <w:jc w:val="center"/>
              <w:rPr>
                <w:sz w:val="18"/>
                <w:szCs w:val="18"/>
                <w:lang w:eastAsia="nb-NO"/>
              </w:rPr>
            </w:pPr>
            <w:r>
              <w:rPr>
                <w:sz w:val="18"/>
                <w:szCs w:val="18"/>
                <w:lang w:eastAsia="nb-NO"/>
              </w:rPr>
              <w:t>6</w:t>
            </w:r>
            <w:r w:rsidR="009E44FF">
              <w:rPr>
                <w:sz w:val="18"/>
                <w:szCs w:val="18"/>
                <w:lang w:eastAsia="nb-NO"/>
              </w:rPr>
              <w:t>9</w:t>
            </w:r>
          </w:p>
        </w:tc>
        <w:tc>
          <w:tcPr>
            <w:tcW w:w="5387" w:type="dxa"/>
            <w:shd w:val="clear" w:color="auto" w:fill="F2F2F2" w:themeFill="background1" w:themeFillShade="F2"/>
          </w:tcPr>
          <w:p w14:paraId="68072069" w14:textId="77BD3B50" w:rsidR="00D11393" w:rsidRDefault="00D11393" w:rsidP="00D11393">
            <w:pPr>
              <w:rPr>
                <w:sz w:val="18"/>
                <w:szCs w:val="18"/>
                <w:lang w:eastAsia="nb-NO"/>
              </w:rPr>
            </w:pPr>
            <w:r w:rsidRPr="0031354E">
              <w:rPr>
                <w:sz w:val="18"/>
                <w:szCs w:val="18"/>
                <w:lang w:eastAsia="nb-NO"/>
              </w:rPr>
              <w:t>Maskinen</w:t>
            </w:r>
            <w:r w:rsidR="00C76033">
              <w:rPr>
                <w:sz w:val="18"/>
                <w:szCs w:val="18"/>
                <w:lang w:eastAsia="nb-NO"/>
              </w:rPr>
              <w:t xml:space="preserve"> </w:t>
            </w:r>
            <w:r>
              <w:rPr>
                <w:sz w:val="18"/>
                <w:szCs w:val="18"/>
                <w:lang w:eastAsia="nb-NO"/>
              </w:rPr>
              <w:t xml:space="preserve">sitt brukerpanel </w:t>
            </w:r>
            <w:r w:rsidRPr="0031354E">
              <w:rPr>
                <w:sz w:val="18"/>
                <w:szCs w:val="18"/>
                <w:lang w:eastAsia="nb-NO"/>
              </w:rPr>
              <w:t>skal ha fargeberøringsskjerm (med touch-funksjonalitet tilsvarende smarttelefon eller nettbrett, slik at brukeren kan navigere og velge funksjoner direkte på skjermen).</w:t>
            </w:r>
          </w:p>
          <w:p w14:paraId="5CCD09D0" w14:textId="77777777"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1" w:themeFillShade="F2"/>
          </w:tcPr>
          <w:p w14:paraId="40FE46CE"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75EF294B" w14:textId="77777777" w:rsidR="00D425D5" w:rsidRPr="003C576A" w:rsidRDefault="00D425D5">
            <w:pPr>
              <w:jc w:val="center"/>
              <w:rPr>
                <w:sz w:val="18"/>
                <w:szCs w:val="18"/>
                <w:lang w:eastAsia="nb-NO"/>
              </w:rPr>
            </w:pPr>
          </w:p>
        </w:tc>
        <w:tc>
          <w:tcPr>
            <w:tcW w:w="5245" w:type="dxa"/>
            <w:shd w:val="clear" w:color="auto" w:fill="D9D9D9" w:themeFill="background1" w:themeFillShade="D9"/>
          </w:tcPr>
          <w:p w14:paraId="731027FE" w14:textId="77777777" w:rsidR="00D425D5" w:rsidRPr="0050417F" w:rsidRDefault="00D425D5">
            <w:pPr>
              <w:jc w:val="center"/>
              <w:rPr>
                <w:sz w:val="18"/>
                <w:szCs w:val="18"/>
                <w:lang w:eastAsia="nb-NO"/>
              </w:rPr>
            </w:pPr>
          </w:p>
        </w:tc>
      </w:tr>
      <w:tr w:rsidR="00D425D5" w:rsidRPr="0050417F" w14:paraId="203B50DE" w14:textId="77777777" w:rsidTr="00545539">
        <w:tc>
          <w:tcPr>
            <w:tcW w:w="562" w:type="dxa"/>
            <w:shd w:val="clear" w:color="auto" w:fill="D9D9D9" w:themeFill="background1" w:themeFillShade="D9"/>
          </w:tcPr>
          <w:p w14:paraId="6A18FC05" w14:textId="05E27BEB" w:rsidR="00D425D5" w:rsidRPr="0050417F" w:rsidRDefault="009E44FF" w:rsidP="00DD7DE3">
            <w:pPr>
              <w:jc w:val="center"/>
              <w:rPr>
                <w:sz w:val="18"/>
                <w:szCs w:val="18"/>
                <w:lang w:eastAsia="nb-NO"/>
              </w:rPr>
            </w:pPr>
            <w:r>
              <w:rPr>
                <w:sz w:val="18"/>
                <w:szCs w:val="18"/>
                <w:lang w:eastAsia="nb-NO"/>
              </w:rPr>
              <w:t>70</w:t>
            </w:r>
          </w:p>
        </w:tc>
        <w:tc>
          <w:tcPr>
            <w:tcW w:w="5387" w:type="dxa"/>
            <w:shd w:val="clear" w:color="auto" w:fill="F2F2F2" w:themeFill="background1" w:themeFillShade="F2"/>
          </w:tcPr>
          <w:p w14:paraId="340969AA" w14:textId="440C8216" w:rsidR="0017109B" w:rsidRDefault="0017109B" w:rsidP="0017109B">
            <w:pPr>
              <w:rPr>
                <w:sz w:val="18"/>
                <w:szCs w:val="18"/>
                <w:lang w:eastAsia="nb-NO"/>
              </w:rPr>
            </w:pPr>
            <w:r w:rsidRPr="00356151">
              <w:rPr>
                <w:sz w:val="18"/>
                <w:szCs w:val="18"/>
                <w:lang w:eastAsia="nb-NO"/>
              </w:rPr>
              <w:t>Maskinen skal ha integrert funksjonalitet for sikker utskrift i brukergrensesnittet (autentisering før dokumenter frigjøres).</w:t>
            </w:r>
          </w:p>
          <w:p w14:paraId="3A4DAEFC" w14:textId="77777777"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1" w:themeFillShade="F2"/>
          </w:tcPr>
          <w:p w14:paraId="513ECC1E"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71297B2E" w14:textId="77777777" w:rsidR="00D425D5" w:rsidRPr="003C576A" w:rsidRDefault="00D425D5">
            <w:pPr>
              <w:jc w:val="center"/>
              <w:rPr>
                <w:sz w:val="18"/>
                <w:szCs w:val="18"/>
                <w:lang w:eastAsia="nb-NO"/>
              </w:rPr>
            </w:pPr>
          </w:p>
        </w:tc>
        <w:tc>
          <w:tcPr>
            <w:tcW w:w="5245" w:type="dxa"/>
            <w:shd w:val="clear" w:color="auto" w:fill="D9D9D9" w:themeFill="background1" w:themeFillShade="D9"/>
          </w:tcPr>
          <w:p w14:paraId="5F677D35" w14:textId="77777777" w:rsidR="00D425D5" w:rsidRPr="0050417F" w:rsidRDefault="00D425D5">
            <w:pPr>
              <w:jc w:val="center"/>
              <w:rPr>
                <w:sz w:val="18"/>
                <w:szCs w:val="18"/>
                <w:lang w:eastAsia="nb-NO"/>
              </w:rPr>
            </w:pPr>
          </w:p>
        </w:tc>
      </w:tr>
      <w:tr w:rsidR="00D425D5" w:rsidRPr="0050417F" w14:paraId="004D4B05" w14:textId="77777777" w:rsidTr="00545539">
        <w:tc>
          <w:tcPr>
            <w:tcW w:w="562" w:type="dxa"/>
            <w:shd w:val="clear" w:color="auto" w:fill="D9D9D9" w:themeFill="background1" w:themeFillShade="D9"/>
          </w:tcPr>
          <w:p w14:paraId="3A5DF22F" w14:textId="32ECD4BE" w:rsidR="00D425D5" w:rsidRPr="0050417F" w:rsidRDefault="006D1789" w:rsidP="00DD7DE3">
            <w:pPr>
              <w:jc w:val="center"/>
              <w:rPr>
                <w:sz w:val="18"/>
                <w:szCs w:val="18"/>
                <w:lang w:eastAsia="nb-NO"/>
              </w:rPr>
            </w:pPr>
            <w:r>
              <w:rPr>
                <w:sz w:val="18"/>
                <w:szCs w:val="18"/>
                <w:lang w:eastAsia="nb-NO"/>
              </w:rPr>
              <w:t>7</w:t>
            </w:r>
            <w:r w:rsidR="009E44FF">
              <w:rPr>
                <w:sz w:val="18"/>
                <w:szCs w:val="18"/>
                <w:lang w:eastAsia="nb-NO"/>
              </w:rPr>
              <w:t>1</w:t>
            </w:r>
          </w:p>
        </w:tc>
        <w:tc>
          <w:tcPr>
            <w:tcW w:w="5387" w:type="dxa"/>
            <w:shd w:val="clear" w:color="auto" w:fill="F2F2F2" w:themeFill="background1" w:themeFillShade="F2"/>
          </w:tcPr>
          <w:p w14:paraId="4120B763" w14:textId="2EE75F9C" w:rsidR="00D425D5" w:rsidRPr="0050417F" w:rsidRDefault="00D425D5">
            <w:pPr>
              <w:rPr>
                <w:sz w:val="18"/>
                <w:szCs w:val="18"/>
                <w:lang w:eastAsia="nb-NO"/>
              </w:rPr>
            </w:pPr>
            <w:r w:rsidRPr="0050417F">
              <w:rPr>
                <w:sz w:val="18"/>
                <w:szCs w:val="18"/>
                <w:lang w:eastAsia="nb-NO"/>
              </w:rPr>
              <w:t>Maskinen skal minimum ha 1 GB minne.</w:t>
            </w:r>
          </w:p>
          <w:p w14:paraId="1F28214A" w14:textId="77777777"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1" w:themeFillShade="F2"/>
          </w:tcPr>
          <w:p w14:paraId="6191E2EE" w14:textId="77777777" w:rsidR="00D425D5" w:rsidRPr="0050417F" w:rsidRDefault="00D425D5">
            <w:pPr>
              <w:jc w:val="center"/>
              <w:rPr>
                <w:sz w:val="18"/>
                <w:szCs w:val="18"/>
                <w:lang w:eastAsia="nb-NO"/>
              </w:rPr>
            </w:pPr>
            <w:r w:rsidRPr="0050417F">
              <w:rPr>
                <w:sz w:val="18"/>
                <w:szCs w:val="18"/>
                <w:lang w:eastAsia="nb-NO"/>
              </w:rPr>
              <w:t>S</w:t>
            </w:r>
          </w:p>
        </w:tc>
        <w:tc>
          <w:tcPr>
            <w:tcW w:w="2126" w:type="dxa"/>
          </w:tcPr>
          <w:p w14:paraId="34BBB681" w14:textId="77777777" w:rsidR="00D425D5" w:rsidRPr="003C576A" w:rsidRDefault="00D425D5">
            <w:pPr>
              <w:jc w:val="center"/>
              <w:rPr>
                <w:sz w:val="18"/>
                <w:szCs w:val="18"/>
                <w:lang w:eastAsia="nb-NO"/>
              </w:rPr>
            </w:pPr>
          </w:p>
        </w:tc>
        <w:tc>
          <w:tcPr>
            <w:tcW w:w="5245" w:type="dxa"/>
            <w:shd w:val="clear" w:color="auto" w:fill="D9D9D9" w:themeFill="background1" w:themeFillShade="D9"/>
          </w:tcPr>
          <w:p w14:paraId="205537E0" w14:textId="77777777" w:rsidR="00D425D5" w:rsidRPr="0050417F" w:rsidRDefault="00D425D5">
            <w:pPr>
              <w:jc w:val="center"/>
              <w:rPr>
                <w:sz w:val="18"/>
                <w:szCs w:val="18"/>
                <w:lang w:eastAsia="nb-NO"/>
              </w:rPr>
            </w:pPr>
          </w:p>
        </w:tc>
      </w:tr>
      <w:tr w:rsidR="00D425D5" w:rsidRPr="0050417F" w14:paraId="36BBDCD4" w14:textId="77777777">
        <w:tc>
          <w:tcPr>
            <w:tcW w:w="562" w:type="dxa"/>
            <w:shd w:val="clear" w:color="auto" w:fill="D9D9D9" w:themeFill="background1" w:themeFillShade="D9"/>
          </w:tcPr>
          <w:p w14:paraId="3043AC99" w14:textId="1C4BE887" w:rsidR="00D425D5" w:rsidRPr="0050417F" w:rsidRDefault="006D1789" w:rsidP="00DD7DE3">
            <w:pPr>
              <w:jc w:val="center"/>
              <w:rPr>
                <w:sz w:val="18"/>
                <w:szCs w:val="18"/>
                <w:lang w:eastAsia="nb-NO"/>
              </w:rPr>
            </w:pPr>
            <w:r>
              <w:rPr>
                <w:sz w:val="18"/>
                <w:szCs w:val="18"/>
                <w:lang w:eastAsia="nb-NO"/>
              </w:rPr>
              <w:t>7</w:t>
            </w:r>
            <w:r w:rsidR="009E44FF">
              <w:rPr>
                <w:sz w:val="18"/>
                <w:szCs w:val="18"/>
                <w:lang w:eastAsia="nb-NO"/>
              </w:rPr>
              <w:t>2</w:t>
            </w:r>
          </w:p>
        </w:tc>
        <w:tc>
          <w:tcPr>
            <w:tcW w:w="5387" w:type="dxa"/>
            <w:shd w:val="clear" w:color="auto" w:fill="F2F2F2" w:themeFill="background1" w:themeFillShade="F2"/>
          </w:tcPr>
          <w:p w14:paraId="425926EB" w14:textId="53C00897" w:rsidR="00BA6033" w:rsidRDefault="00BA6033" w:rsidP="00BA6033">
            <w:pPr>
              <w:rPr>
                <w:sz w:val="18"/>
                <w:szCs w:val="18"/>
                <w:lang w:eastAsia="nb-NO"/>
              </w:rPr>
            </w:pPr>
            <w:r w:rsidRPr="00C375CF">
              <w:rPr>
                <w:sz w:val="18"/>
                <w:szCs w:val="18"/>
                <w:lang w:eastAsia="nb-NO"/>
              </w:rPr>
              <w:t xml:space="preserve">Maskinen skal ha en hastighet på minimum </w:t>
            </w:r>
            <w:r w:rsidR="00836476">
              <w:rPr>
                <w:sz w:val="18"/>
                <w:szCs w:val="18"/>
                <w:lang w:eastAsia="nb-NO"/>
              </w:rPr>
              <w:t>3</w:t>
            </w:r>
            <w:r w:rsidRPr="00C375CF">
              <w:rPr>
                <w:sz w:val="18"/>
                <w:szCs w:val="18"/>
                <w:lang w:eastAsia="nb-NO"/>
              </w:rPr>
              <w:t>0 sider per minutt for både sort/hvitt og fargeutskrift. Denne hastigheten skal også gjelde ved tosidig utskrift.</w:t>
            </w:r>
          </w:p>
          <w:p w14:paraId="75AA8774" w14:textId="55408BBD" w:rsidR="00D425D5" w:rsidRPr="00E843A2" w:rsidRDefault="00BA6033">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w:t>
            </w:r>
            <w:r w:rsidR="005246F9">
              <w:rPr>
                <w:i/>
                <w:color w:val="0070C0"/>
                <w:sz w:val="18"/>
                <w:szCs w:val="18"/>
              </w:rPr>
              <w:t>5</w:t>
            </w:r>
            <w:r>
              <w:rPr>
                <w:i/>
                <w:color w:val="0070C0"/>
                <w:sz w:val="18"/>
                <w:szCs w:val="18"/>
              </w:rPr>
              <w:t xml:space="preserve"> som verifisere at kravet er oppfylt.</w:t>
            </w:r>
          </w:p>
        </w:tc>
        <w:tc>
          <w:tcPr>
            <w:tcW w:w="709" w:type="dxa"/>
            <w:shd w:val="clear" w:color="auto" w:fill="F2F2F2" w:themeFill="background1" w:themeFillShade="F2"/>
          </w:tcPr>
          <w:p w14:paraId="2A1B66D3" w14:textId="77777777" w:rsidR="00D425D5" w:rsidRPr="0050417F" w:rsidRDefault="00D425D5">
            <w:pPr>
              <w:jc w:val="center"/>
              <w:rPr>
                <w:sz w:val="18"/>
                <w:szCs w:val="18"/>
                <w:lang w:eastAsia="nb-NO"/>
              </w:rPr>
            </w:pPr>
            <w:r>
              <w:rPr>
                <w:sz w:val="18"/>
                <w:szCs w:val="18"/>
                <w:lang w:eastAsia="nb-NO"/>
              </w:rPr>
              <w:t>S</w:t>
            </w:r>
          </w:p>
        </w:tc>
        <w:tc>
          <w:tcPr>
            <w:tcW w:w="2126" w:type="dxa"/>
          </w:tcPr>
          <w:p w14:paraId="784485E4" w14:textId="77777777" w:rsidR="00D425D5" w:rsidRPr="003C576A" w:rsidRDefault="00D425D5">
            <w:pPr>
              <w:jc w:val="center"/>
              <w:rPr>
                <w:sz w:val="18"/>
                <w:szCs w:val="18"/>
                <w:lang w:eastAsia="nb-NO"/>
              </w:rPr>
            </w:pPr>
          </w:p>
        </w:tc>
        <w:tc>
          <w:tcPr>
            <w:tcW w:w="5245" w:type="dxa"/>
          </w:tcPr>
          <w:p w14:paraId="22BCFA3A" w14:textId="3647D3A7" w:rsidR="007F34AD" w:rsidRPr="003C576A" w:rsidRDefault="007F34AD" w:rsidP="007F34AD">
            <w:pPr>
              <w:rPr>
                <w:sz w:val="18"/>
                <w:szCs w:val="18"/>
                <w:lang w:eastAsia="nb-NO"/>
              </w:rPr>
            </w:pPr>
          </w:p>
          <w:p w14:paraId="77D1627A" w14:textId="0550D876" w:rsidR="00D425D5" w:rsidRPr="003C576A" w:rsidRDefault="00D425D5" w:rsidP="00E843A2">
            <w:pPr>
              <w:jc w:val="center"/>
              <w:rPr>
                <w:sz w:val="18"/>
                <w:szCs w:val="18"/>
                <w:lang w:eastAsia="nb-NO"/>
              </w:rPr>
            </w:pPr>
          </w:p>
        </w:tc>
      </w:tr>
      <w:tr w:rsidR="00D425D5" w:rsidRPr="0050417F" w14:paraId="3DAE8666" w14:textId="77777777">
        <w:tc>
          <w:tcPr>
            <w:tcW w:w="562" w:type="dxa"/>
            <w:shd w:val="clear" w:color="auto" w:fill="D9D9D9" w:themeFill="background1" w:themeFillShade="D9"/>
          </w:tcPr>
          <w:p w14:paraId="60138A41" w14:textId="3609BE6F" w:rsidR="00D425D5" w:rsidRPr="0050417F" w:rsidRDefault="006D1789" w:rsidP="00DD7DE3">
            <w:pPr>
              <w:jc w:val="center"/>
              <w:rPr>
                <w:sz w:val="18"/>
                <w:szCs w:val="18"/>
                <w:lang w:eastAsia="nb-NO"/>
              </w:rPr>
            </w:pPr>
            <w:r>
              <w:rPr>
                <w:sz w:val="18"/>
                <w:szCs w:val="18"/>
                <w:lang w:eastAsia="nb-NO"/>
              </w:rPr>
              <w:t>7</w:t>
            </w:r>
            <w:r w:rsidR="009E44FF">
              <w:rPr>
                <w:sz w:val="18"/>
                <w:szCs w:val="18"/>
                <w:lang w:eastAsia="nb-NO"/>
              </w:rPr>
              <w:t>3</w:t>
            </w:r>
          </w:p>
        </w:tc>
        <w:tc>
          <w:tcPr>
            <w:tcW w:w="5387" w:type="dxa"/>
            <w:shd w:val="clear" w:color="auto" w:fill="F2F2F2" w:themeFill="background1" w:themeFillShade="F2"/>
          </w:tcPr>
          <w:p w14:paraId="39E9EA4F" w14:textId="7F7435A7" w:rsidR="00211896" w:rsidRDefault="00211896" w:rsidP="00211896">
            <w:pPr>
              <w:rPr>
                <w:sz w:val="18"/>
                <w:szCs w:val="18"/>
                <w:lang w:eastAsia="nb-NO"/>
              </w:rPr>
            </w:pPr>
            <w:r w:rsidRPr="00EC4240">
              <w:rPr>
                <w:sz w:val="18"/>
                <w:szCs w:val="18"/>
                <w:lang w:eastAsia="nb-NO"/>
              </w:rPr>
              <w:t xml:space="preserve">Maskinen skal ha en samlet kapasitet på minimum </w:t>
            </w:r>
            <w:r w:rsidR="00463E86">
              <w:rPr>
                <w:sz w:val="18"/>
                <w:szCs w:val="18"/>
                <w:lang w:eastAsia="nb-NO"/>
              </w:rPr>
              <w:t>5</w:t>
            </w:r>
            <w:r w:rsidRPr="00EC4240">
              <w:rPr>
                <w:sz w:val="18"/>
                <w:szCs w:val="18"/>
                <w:lang w:eastAsia="nb-NO"/>
              </w:rPr>
              <w:t xml:space="preserve">00 ark, </w:t>
            </w:r>
            <w:r w:rsidRPr="00005238">
              <w:rPr>
                <w:sz w:val="18"/>
                <w:szCs w:val="18"/>
                <w:lang w:eastAsia="nb-NO"/>
              </w:rPr>
              <w:t xml:space="preserve">fordelt på minst én </w:t>
            </w:r>
            <w:proofErr w:type="spellStart"/>
            <w:r w:rsidRPr="00005238">
              <w:rPr>
                <w:sz w:val="18"/>
                <w:szCs w:val="18"/>
                <w:lang w:eastAsia="nb-NO"/>
              </w:rPr>
              <w:t>hovedskuff</w:t>
            </w:r>
            <w:proofErr w:type="spellEnd"/>
            <w:r w:rsidRPr="00005238">
              <w:rPr>
                <w:sz w:val="18"/>
                <w:szCs w:val="18"/>
                <w:lang w:eastAsia="nb-NO"/>
              </w:rPr>
              <w:t xml:space="preserve"> med </w:t>
            </w:r>
            <w:r w:rsidR="00005238" w:rsidRPr="00005238">
              <w:rPr>
                <w:sz w:val="18"/>
                <w:szCs w:val="18"/>
                <w:lang w:eastAsia="nb-NO"/>
              </w:rPr>
              <w:t>500</w:t>
            </w:r>
            <w:r w:rsidRPr="00005238">
              <w:rPr>
                <w:sz w:val="18"/>
                <w:szCs w:val="18"/>
                <w:lang w:eastAsia="nb-NO"/>
              </w:rPr>
              <w:t xml:space="preserve"> ark og én tilleggsskuff med </w:t>
            </w:r>
            <w:r w:rsidR="00F87C2C" w:rsidRPr="00005238">
              <w:rPr>
                <w:sz w:val="18"/>
                <w:szCs w:val="18"/>
                <w:lang w:eastAsia="nb-NO"/>
              </w:rPr>
              <w:t>5</w:t>
            </w:r>
            <w:r w:rsidRPr="00005238">
              <w:rPr>
                <w:sz w:val="18"/>
                <w:szCs w:val="18"/>
                <w:lang w:eastAsia="nb-NO"/>
              </w:rPr>
              <w:t>0 ark.</w:t>
            </w:r>
          </w:p>
          <w:p w14:paraId="20E1F2B3" w14:textId="648F5524" w:rsidR="00D425D5" w:rsidRPr="0050417F" w:rsidRDefault="00211896">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vise til informasjon i produktdatablad for tilbudt maskin innenfor segment </w:t>
            </w:r>
            <w:r w:rsidR="005246F9">
              <w:rPr>
                <w:i/>
                <w:color w:val="0070C0"/>
                <w:sz w:val="18"/>
                <w:szCs w:val="18"/>
              </w:rPr>
              <w:t>5</w:t>
            </w:r>
            <w:r>
              <w:rPr>
                <w:i/>
                <w:color w:val="0070C0"/>
                <w:sz w:val="18"/>
                <w:szCs w:val="18"/>
              </w:rPr>
              <w:t xml:space="preserve"> som verifisere at kravet er oppfylt.</w:t>
            </w:r>
          </w:p>
        </w:tc>
        <w:tc>
          <w:tcPr>
            <w:tcW w:w="709" w:type="dxa"/>
            <w:shd w:val="clear" w:color="auto" w:fill="F2F2F2" w:themeFill="background1" w:themeFillShade="F2"/>
          </w:tcPr>
          <w:p w14:paraId="17288842" w14:textId="24D71C59" w:rsidR="00D425D5" w:rsidRPr="0050417F" w:rsidRDefault="0000463B">
            <w:pPr>
              <w:jc w:val="center"/>
              <w:rPr>
                <w:sz w:val="18"/>
                <w:szCs w:val="18"/>
                <w:lang w:eastAsia="nb-NO"/>
              </w:rPr>
            </w:pPr>
            <w:r>
              <w:rPr>
                <w:sz w:val="18"/>
                <w:szCs w:val="18"/>
                <w:lang w:eastAsia="nb-NO"/>
              </w:rPr>
              <w:t>B</w:t>
            </w:r>
          </w:p>
        </w:tc>
        <w:tc>
          <w:tcPr>
            <w:tcW w:w="2126" w:type="dxa"/>
          </w:tcPr>
          <w:p w14:paraId="09000D8B" w14:textId="77777777" w:rsidR="00D425D5" w:rsidRPr="003C576A" w:rsidRDefault="00D425D5">
            <w:pPr>
              <w:jc w:val="center"/>
              <w:rPr>
                <w:sz w:val="18"/>
                <w:szCs w:val="18"/>
                <w:lang w:eastAsia="nb-NO"/>
              </w:rPr>
            </w:pPr>
          </w:p>
        </w:tc>
        <w:tc>
          <w:tcPr>
            <w:tcW w:w="5245" w:type="dxa"/>
          </w:tcPr>
          <w:p w14:paraId="6CE6427F" w14:textId="4D190BFF" w:rsidR="00005238" w:rsidRPr="003C576A" w:rsidRDefault="00005238" w:rsidP="00005238">
            <w:pPr>
              <w:rPr>
                <w:sz w:val="18"/>
                <w:szCs w:val="18"/>
                <w:lang w:eastAsia="nb-NO"/>
              </w:rPr>
            </w:pPr>
          </w:p>
          <w:p w14:paraId="62143E7F" w14:textId="66BB1B80" w:rsidR="00D425D5" w:rsidRPr="003C576A" w:rsidRDefault="00D425D5" w:rsidP="0009515F">
            <w:pPr>
              <w:jc w:val="center"/>
              <w:rPr>
                <w:sz w:val="18"/>
                <w:szCs w:val="18"/>
                <w:lang w:eastAsia="nb-NO"/>
              </w:rPr>
            </w:pPr>
          </w:p>
        </w:tc>
      </w:tr>
      <w:tr w:rsidR="00D425D5" w:rsidRPr="0050417F" w14:paraId="305EC4FF" w14:textId="77777777">
        <w:tc>
          <w:tcPr>
            <w:tcW w:w="562" w:type="dxa"/>
            <w:shd w:val="clear" w:color="auto" w:fill="D9D9D9" w:themeFill="background1" w:themeFillShade="D9"/>
          </w:tcPr>
          <w:p w14:paraId="6B66BEFC" w14:textId="34D5A5AC" w:rsidR="00D425D5" w:rsidRPr="0050417F" w:rsidRDefault="006D1789" w:rsidP="00DD7DE3">
            <w:pPr>
              <w:jc w:val="center"/>
              <w:rPr>
                <w:sz w:val="18"/>
                <w:szCs w:val="18"/>
                <w:lang w:eastAsia="nb-NO"/>
              </w:rPr>
            </w:pPr>
            <w:r>
              <w:rPr>
                <w:sz w:val="18"/>
                <w:szCs w:val="18"/>
                <w:lang w:eastAsia="nb-NO"/>
              </w:rPr>
              <w:lastRenderedPageBreak/>
              <w:t>7</w:t>
            </w:r>
            <w:r w:rsidR="009E44FF">
              <w:rPr>
                <w:sz w:val="18"/>
                <w:szCs w:val="18"/>
                <w:lang w:eastAsia="nb-NO"/>
              </w:rPr>
              <w:t>4</w:t>
            </w:r>
          </w:p>
        </w:tc>
        <w:tc>
          <w:tcPr>
            <w:tcW w:w="5387" w:type="dxa"/>
            <w:shd w:val="clear" w:color="auto" w:fill="F2F2F2" w:themeFill="background1" w:themeFillShade="F2"/>
          </w:tcPr>
          <w:p w14:paraId="5FB9B1C5" w14:textId="68880C68" w:rsidR="00D425D5" w:rsidRDefault="00D425D5">
            <w:pPr>
              <w:rPr>
                <w:sz w:val="18"/>
                <w:szCs w:val="18"/>
                <w:lang w:eastAsia="nb-NO"/>
              </w:rPr>
            </w:pPr>
            <w:r>
              <w:rPr>
                <w:sz w:val="18"/>
                <w:szCs w:val="18"/>
                <w:lang w:eastAsia="nb-NO"/>
              </w:rPr>
              <w:t>Maskinen</w:t>
            </w:r>
            <w:r w:rsidRPr="0050417F">
              <w:rPr>
                <w:sz w:val="18"/>
                <w:szCs w:val="18"/>
                <w:lang w:eastAsia="nb-NO"/>
              </w:rPr>
              <w:t xml:space="preserve"> </w:t>
            </w:r>
            <w:r>
              <w:rPr>
                <w:sz w:val="18"/>
                <w:szCs w:val="18"/>
                <w:lang w:eastAsia="nb-NO"/>
              </w:rPr>
              <w:t>skal</w:t>
            </w:r>
            <w:r w:rsidRPr="0050417F">
              <w:rPr>
                <w:sz w:val="18"/>
                <w:szCs w:val="18"/>
                <w:lang w:eastAsia="nb-NO"/>
              </w:rPr>
              <w:t xml:space="preserve"> </w:t>
            </w:r>
            <w:r>
              <w:rPr>
                <w:sz w:val="18"/>
                <w:szCs w:val="18"/>
                <w:lang w:eastAsia="nb-NO"/>
              </w:rPr>
              <w:t xml:space="preserve">støtte papirvekt fra </w:t>
            </w:r>
            <w:r w:rsidRPr="0050417F">
              <w:rPr>
                <w:sz w:val="18"/>
                <w:szCs w:val="18"/>
                <w:lang w:eastAsia="nb-NO"/>
              </w:rPr>
              <w:t>60</w:t>
            </w:r>
            <w:r>
              <w:rPr>
                <w:sz w:val="18"/>
                <w:szCs w:val="18"/>
                <w:lang w:eastAsia="nb-NO"/>
              </w:rPr>
              <w:t>g</w:t>
            </w:r>
            <w:r w:rsidR="009F4863" w:rsidRPr="002741BC">
              <w:rPr>
                <w:sz w:val="18"/>
                <w:szCs w:val="18"/>
                <w:lang w:eastAsia="nb-NO"/>
              </w:rPr>
              <w:t>/m</w:t>
            </w:r>
            <w:r w:rsidR="00D83BEA">
              <w:rPr>
                <w:sz w:val="18"/>
                <w:szCs w:val="18"/>
                <w:vertAlign w:val="superscript"/>
                <w:lang w:eastAsia="nb-NO"/>
              </w:rPr>
              <w:t>2</w:t>
            </w:r>
            <w:r>
              <w:rPr>
                <w:sz w:val="18"/>
                <w:szCs w:val="18"/>
                <w:lang w:eastAsia="nb-NO"/>
              </w:rPr>
              <w:t xml:space="preserve"> til 100</w:t>
            </w:r>
            <w:r w:rsidRPr="0050417F">
              <w:rPr>
                <w:sz w:val="18"/>
                <w:szCs w:val="18"/>
                <w:lang w:eastAsia="nb-NO"/>
              </w:rPr>
              <w:t>g</w:t>
            </w:r>
            <w:r w:rsidR="009F4863" w:rsidRPr="002741BC">
              <w:rPr>
                <w:sz w:val="18"/>
                <w:szCs w:val="18"/>
                <w:lang w:eastAsia="nb-NO"/>
              </w:rPr>
              <w:t>/m</w:t>
            </w:r>
            <w:r w:rsidR="00D83BEA">
              <w:rPr>
                <w:sz w:val="18"/>
                <w:szCs w:val="18"/>
                <w:vertAlign w:val="superscript"/>
                <w:lang w:eastAsia="nb-NO"/>
              </w:rPr>
              <w:t>2</w:t>
            </w:r>
            <w:r>
              <w:rPr>
                <w:sz w:val="18"/>
                <w:szCs w:val="18"/>
                <w:lang w:eastAsia="nb-NO"/>
              </w:rPr>
              <w:t>.</w:t>
            </w:r>
          </w:p>
          <w:p w14:paraId="71E5C5E1" w14:textId="57BF6700" w:rsidR="00D425D5" w:rsidRPr="0050417F" w:rsidRDefault="00D425D5">
            <w:pPr>
              <w:rPr>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sidR="00F41615">
              <w:rPr>
                <w:i/>
                <w:color w:val="0070C0"/>
                <w:sz w:val="18"/>
                <w:szCs w:val="18"/>
              </w:rPr>
              <w:t xml:space="preserve"> og vise til informasjon i produktdatablad for tilbudt maskin innenfor segment </w:t>
            </w:r>
            <w:r w:rsidR="005246F9">
              <w:rPr>
                <w:i/>
                <w:color w:val="0070C0"/>
                <w:sz w:val="18"/>
                <w:szCs w:val="18"/>
              </w:rPr>
              <w:t>5</w:t>
            </w:r>
            <w:r w:rsidR="00F41615">
              <w:rPr>
                <w:i/>
                <w:color w:val="0070C0"/>
                <w:sz w:val="18"/>
                <w:szCs w:val="18"/>
              </w:rPr>
              <w:t xml:space="preserve"> som verifisere at kravet er oppfylt</w:t>
            </w:r>
            <w:r>
              <w:rPr>
                <w:i/>
                <w:color w:val="0070C0"/>
                <w:sz w:val="18"/>
                <w:szCs w:val="18"/>
              </w:rPr>
              <w:t>.</w:t>
            </w:r>
          </w:p>
        </w:tc>
        <w:tc>
          <w:tcPr>
            <w:tcW w:w="709" w:type="dxa"/>
            <w:shd w:val="clear" w:color="auto" w:fill="F2F2F2" w:themeFill="background1" w:themeFillShade="F2"/>
          </w:tcPr>
          <w:p w14:paraId="16E5377C" w14:textId="77777777" w:rsidR="00D425D5" w:rsidRPr="0050417F" w:rsidRDefault="00D425D5">
            <w:pPr>
              <w:jc w:val="center"/>
              <w:rPr>
                <w:sz w:val="18"/>
                <w:szCs w:val="18"/>
                <w:lang w:eastAsia="nb-NO"/>
              </w:rPr>
            </w:pPr>
            <w:r>
              <w:rPr>
                <w:sz w:val="18"/>
                <w:szCs w:val="18"/>
                <w:lang w:eastAsia="nb-NO"/>
              </w:rPr>
              <w:t>S</w:t>
            </w:r>
          </w:p>
        </w:tc>
        <w:tc>
          <w:tcPr>
            <w:tcW w:w="2126" w:type="dxa"/>
          </w:tcPr>
          <w:p w14:paraId="728E5581" w14:textId="77777777" w:rsidR="00D425D5" w:rsidRPr="003C576A" w:rsidRDefault="00D425D5">
            <w:pPr>
              <w:jc w:val="center"/>
              <w:rPr>
                <w:sz w:val="18"/>
                <w:szCs w:val="18"/>
                <w:lang w:eastAsia="nb-NO"/>
              </w:rPr>
            </w:pPr>
          </w:p>
        </w:tc>
        <w:tc>
          <w:tcPr>
            <w:tcW w:w="5245" w:type="dxa"/>
          </w:tcPr>
          <w:p w14:paraId="59731E50" w14:textId="77777777" w:rsidR="00D425D5" w:rsidRPr="003C576A" w:rsidRDefault="00D425D5">
            <w:pPr>
              <w:jc w:val="center"/>
              <w:rPr>
                <w:sz w:val="18"/>
                <w:szCs w:val="18"/>
                <w:lang w:eastAsia="nb-NO"/>
              </w:rPr>
            </w:pPr>
          </w:p>
        </w:tc>
      </w:tr>
      <w:tr w:rsidR="00D425D5" w:rsidRPr="0050417F" w14:paraId="2B1DE90D" w14:textId="77777777">
        <w:tc>
          <w:tcPr>
            <w:tcW w:w="562" w:type="dxa"/>
            <w:shd w:val="clear" w:color="auto" w:fill="D9D9D9" w:themeFill="background1" w:themeFillShade="D9"/>
          </w:tcPr>
          <w:p w14:paraId="3EB82D9F" w14:textId="572C998C" w:rsidR="00D425D5" w:rsidRPr="0050417F" w:rsidRDefault="006D1789" w:rsidP="00DD7DE3">
            <w:pPr>
              <w:jc w:val="center"/>
              <w:rPr>
                <w:sz w:val="18"/>
                <w:szCs w:val="18"/>
                <w:lang w:eastAsia="nb-NO"/>
              </w:rPr>
            </w:pPr>
            <w:r>
              <w:rPr>
                <w:sz w:val="18"/>
                <w:szCs w:val="18"/>
                <w:lang w:eastAsia="nb-NO"/>
              </w:rPr>
              <w:t>7</w:t>
            </w:r>
            <w:r w:rsidR="009E44FF">
              <w:rPr>
                <w:sz w:val="18"/>
                <w:szCs w:val="18"/>
                <w:lang w:eastAsia="nb-NO"/>
              </w:rPr>
              <w:t>5</w:t>
            </w:r>
          </w:p>
        </w:tc>
        <w:tc>
          <w:tcPr>
            <w:tcW w:w="5387" w:type="dxa"/>
            <w:shd w:val="clear" w:color="auto" w:fill="F2F2F2" w:themeFill="background1" w:themeFillShade="F2"/>
          </w:tcPr>
          <w:p w14:paraId="3ABB1570" w14:textId="18F791D0" w:rsidR="00D425D5" w:rsidRDefault="00D425D5">
            <w:pPr>
              <w:rPr>
                <w:sz w:val="18"/>
                <w:szCs w:val="18"/>
                <w:lang w:eastAsia="nb-NO"/>
              </w:rPr>
            </w:pPr>
            <w:r w:rsidRPr="0050417F">
              <w:rPr>
                <w:sz w:val="18"/>
                <w:szCs w:val="18"/>
                <w:lang w:eastAsia="nb-NO"/>
              </w:rPr>
              <w:t xml:space="preserve">Det er behov for rask oppstart av maskinen, tid fra enheten </w:t>
            </w:r>
            <w:r>
              <w:rPr>
                <w:sz w:val="18"/>
                <w:szCs w:val="18"/>
                <w:lang w:eastAsia="nb-NO"/>
              </w:rPr>
              <w:t>aktiveres</w:t>
            </w:r>
            <w:r w:rsidRPr="0050417F">
              <w:rPr>
                <w:sz w:val="18"/>
                <w:szCs w:val="18"/>
                <w:lang w:eastAsia="nb-NO"/>
              </w:rPr>
              <w:t xml:space="preserve"> </w:t>
            </w:r>
            <w:r>
              <w:rPr>
                <w:sz w:val="18"/>
                <w:szCs w:val="18"/>
                <w:lang w:eastAsia="nb-NO"/>
              </w:rPr>
              <w:t xml:space="preserve">(hvilemodus) </w:t>
            </w:r>
            <w:r w:rsidRPr="0050417F">
              <w:rPr>
                <w:sz w:val="18"/>
                <w:szCs w:val="18"/>
                <w:lang w:eastAsia="nb-NO"/>
              </w:rPr>
              <w:t xml:space="preserve">og til den er klar til å </w:t>
            </w:r>
            <w:r>
              <w:rPr>
                <w:sz w:val="18"/>
                <w:szCs w:val="18"/>
                <w:lang w:eastAsia="nb-NO"/>
              </w:rPr>
              <w:t>skrive ut.</w:t>
            </w:r>
          </w:p>
          <w:p w14:paraId="36323A03" w14:textId="157AD74A" w:rsidR="00D425D5" w:rsidRPr="0050417F" w:rsidRDefault="00E7369B">
            <w:pPr>
              <w:rPr>
                <w:i/>
                <w:iCs/>
                <w:sz w:val="18"/>
                <w:szCs w:val="18"/>
                <w:lang w:eastAsia="nb-NO"/>
              </w:rPr>
            </w:pPr>
            <w:r w:rsidRPr="002A3696">
              <w:rPr>
                <w:i/>
                <w:color w:val="0070C0"/>
                <w:sz w:val="18"/>
                <w:szCs w:val="18"/>
              </w:rPr>
              <w:t>Leverandøren skal bekrefte (Ja/Nei) at kravet er oppfylt</w:t>
            </w:r>
            <w:r>
              <w:rPr>
                <w:i/>
                <w:color w:val="0070C0"/>
                <w:sz w:val="18"/>
                <w:szCs w:val="18"/>
              </w:rPr>
              <w:t xml:space="preserve"> og </w:t>
            </w:r>
            <w:r w:rsidR="00D425D5" w:rsidRPr="001A1F0E">
              <w:rPr>
                <w:i/>
                <w:color w:val="0070C0"/>
                <w:sz w:val="18"/>
                <w:szCs w:val="18"/>
              </w:rPr>
              <w:t>beskrive hvordan behovet ivaretas</w:t>
            </w:r>
            <w:r w:rsidR="00D425D5" w:rsidRPr="008133F5">
              <w:rPr>
                <w:i/>
                <w:color w:val="0070C0"/>
                <w:sz w:val="18"/>
                <w:szCs w:val="18"/>
              </w:rPr>
              <w:t xml:space="preserve"> og oppgi oppvarmingstid.</w:t>
            </w:r>
          </w:p>
        </w:tc>
        <w:tc>
          <w:tcPr>
            <w:tcW w:w="709" w:type="dxa"/>
            <w:shd w:val="clear" w:color="auto" w:fill="F2F2F2" w:themeFill="background1" w:themeFillShade="F2"/>
          </w:tcPr>
          <w:p w14:paraId="3FE85424" w14:textId="77777777" w:rsidR="00D425D5" w:rsidRPr="0050417F" w:rsidRDefault="00D425D5">
            <w:pPr>
              <w:jc w:val="center"/>
              <w:rPr>
                <w:sz w:val="18"/>
                <w:szCs w:val="18"/>
                <w:lang w:eastAsia="nb-NO"/>
              </w:rPr>
            </w:pPr>
            <w:r w:rsidRPr="0050417F">
              <w:rPr>
                <w:sz w:val="18"/>
                <w:szCs w:val="18"/>
                <w:lang w:eastAsia="nb-NO"/>
              </w:rPr>
              <w:t>B</w:t>
            </w:r>
          </w:p>
        </w:tc>
        <w:tc>
          <w:tcPr>
            <w:tcW w:w="2126" w:type="dxa"/>
          </w:tcPr>
          <w:p w14:paraId="4EF0B4C1" w14:textId="77777777" w:rsidR="00D425D5" w:rsidRPr="003C576A" w:rsidRDefault="00D425D5">
            <w:pPr>
              <w:jc w:val="center"/>
              <w:rPr>
                <w:sz w:val="18"/>
                <w:szCs w:val="18"/>
                <w:lang w:eastAsia="nb-NO"/>
              </w:rPr>
            </w:pPr>
          </w:p>
        </w:tc>
        <w:tc>
          <w:tcPr>
            <w:tcW w:w="5245" w:type="dxa"/>
          </w:tcPr>
          <w:p w14:paraId="03533B7D" w14:textId="77777777" w:rsidR="00D425D5" w:rsidRPr="003C576A" w:rsidRDefault="00D425D5">
            <w:pPr>
              <w:jc w:val="center"/>
              <w:rPr>
                <w:sz w:val="18"/>
                <w:szCs w:val="18"/>
                <w:lang w:eastAsia="nb-NO"/>
              </w:rPr>
            </w:pPr>
          </w:p>
        </w:tc>
      </w:tr>
    </w:tbl>
    <w:p w14:paraId="251C7696" w14:textId="77777777" w:rsidR="00A91FDC" w:rsidRDefault="00A91FDC" w:rsidP="00F24890">
      <w:pPr>
        <w:rPr>
          <w:lang w:eastAsia="nb-NO"/>
        </w:rPr>
      </w:pPr>
    </w:p>
    <w:p w14:paraId="40681124" w14:textId="605CDC01" w:rsidR="001F2C5D" w:rsidRPr="00231C16" w:rsidRDefault="00231C16" w:rsidP="00231C16">
      <w:pPr>
        <w:pStyle w:val="Overskrift2"/>
        <w:rPr>
          <w:rFonts w:ascii="Open Sans" w:hAnsi="Open Sans" w:cs="Open Sans"/>
          <w:b/>
          <w:bCs/>
        </w:rPr>
      </w:pPr>
      <w:bookmarkStart w:id="16" w:name="_Toc220057505"/>
      <w:r w:rsidRPr="00231C16">
        <w:rPr>
          <w:rFonts w:ascii="Open Sans" w:hAnsi="Open Sans" w:cs="Open Sans"/>
          <w:b/>
          <w:bCs/>
        </w:rPr>
        <w:t>Krav til programvare</w:t>
      </w:r>
      <w:bookmarkEnd w:id="16"/>
      <w:r w:rsidRPr="00231C16">
        <w:rPr>
          <w:rFonts w:ascii="Open Sans" w:hAnsi="Open Sans" w:cs="Open Sans"/>
          <w:b/>
          <w:bCs/>
        </w:rPr>
        <w:t xml:space="preserve"> </w:t>
      </w:r>
    </w:p>
    <w:p w14:paraId="46B2D60C" w14:textId="452A208F" w:rsidR="00D425D5" w:rsidRPr="00231C16" w:rsidRDefault="00534592" w:rsidP="00231C16">
      <w:pPr>
        <w:pStyle w:val="Overskrift3"/>
        <w:rPr>
          <w:rFonts w:ascii="Open Sans" w:hAnsi="Open Sans" w:cs="Open Sans"/>
        </w:rPr>
      </w:pPr>
      <w:bookmarkStart w:id="17" w:name="_Toc220057506"/>
      <w:r w:rsidRPr="32DDE44C">
        <w:rPr>
          <w:rFonts w:ascii="Open Sans" w:hAnsi="Open Sans" w:cs="Open Sans"/>
        </w:rPr>
        <w:t>Utskriftsadministrasjonssystem</w:t>
      </w:r>
      <w:bookmarkEnd w:id="17"/>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D425D5" w:rsidRPr="0050417F" w14:paraId="41ADF144" w14:textId="77777777" w:rsidTr="32DDE44C">
        <w:tc>
          <w:tcPr>
            <w:tcW w:w="562" w:type="dxa"/>
            <w:shd w:val="clear" w:color="auto" w:fill="D9D9D9" w:themeFill="background2" w:themeFillShade="D9"/>
          </w:tcPr>
          <w:p w14:paraId="55CA74D5" w14:textId="77777777" w:rsidR="00D425D5" w:rsidRPr="0050417F" w:rsidRDefault="00D425D5">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52F0ED7D" w14:textId="77777777" w:rsidR="00D425D5" w:rsidRPr="0050417F" w:rsidRDefault="00D425D5">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7FD3B3A4" w14:textId="77777777" w:rsidR="00D425D5" w:rsidRPr="0050417F" w:rsidRDefault="00D425D5">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779F959B" w14:textId="77777777" w:rsidR="00D425D5" w:rsidRPr="0050417F" w:rsidRDefault="00D425D5">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403B6567" w14:textId="77777777" w:rsidR="00D425D5" w:rsidRPr="0050417F" w:rsidRDefault="00D425D5">
            <w:pPr>
              <w:jc w:val="center"/>
              <w:rPr>
                <w:sz w:val="18"/>
                <w:szCs w:val="18"/>
                <w:lang w:eastAsia="nb-NO"/>
              </w:rPr>
            </w:pPr>
            <w:r w:rsidRPr="0050417F">
              <w:rPr>
                <w:sz w:val="18"/>
                <w:szCs w:val="18"/>
                <w:lang w:eastAsia="nb-NO"/>
              </w:rPr>
              <w:t>Leverandørens besvarelse:</w:t>
            </w:r>
          </w:p>
        </w:tc>
      </w:tr>
      <w:tr w:rsidR="008D3754" w:rsidRPr="0050417F" w14:paraId="311E3086" w14:textId="77777777" w:rsidTr="00545539">
        <w:tc>
          <w:tcPr>
            <w:tcW w:w="562" w:type="dxa"/>
            <w:shd w:val="clear" w:color="auto" w:fill="D9D9D9" w:themeFill="background2" w:themeFillShade="D9"/>
          </w:tcPr>
          <w:p w14:paraId="5E473BE3" w14:textId="58E9A07A" w:rsidR="008D3754" w:rsidRPr="00DD7DE3" w:rsidRDefault="006D1789" w:rsidP="00BC2424">
            <w:pPr>
              <w:jc w:val="center"/>
              <w:rPr>
                <w:sz w:val="18"/>
                <w:szCs w:val="18"/>
                <w:lang w:eastAsia="nb-NO"/>
              </w:rPr>
            </w:pPr>
            <w:r>
              <w:rPr>
                <w:sz w:val="18"/>
                <w:szCs w:val="18"/>
                <w:lang w:eastAsia="nb-NO"/>
              </w:rPr>
              <w:t>7</w:t>
            </w:r>
            <w:r w:rsidR="00B00AAC">
              <w:rPr>
                <w:sz w:val="18"/>
                <w:szCs w:val="18"/>
                <w:lang w:eastAsia="nb-NO"/>
              </w:rPr>
              <w:t>6</w:t>
            </w:r>
          </w:p>
        </w:tc>
        <w:tc>
          <w:tcPr>
            <w:tcW w:w="5387" w:type="dxa"/>
            <w:shd w:val="clear" w:color="auto" w:fill="F2F2F2" w:themeFill="background2" w:themeFillShade="F2"/>
          </w:tcPr>
          <w:p w14:paraId="73A96628" w14:textId="5E6BB228" w:rsidR="00CB2A69" w:rsidRPr="00E14FD4" w:rsidRDefault="008D3754" w:rsidP="005E56E4">
            <w:pPr>
              <w:rPr>
                <w:sz w:val="18"/>
                <w:szCs w:val="18"/>
                <w:lang w:eastAsia="nb-NO"/>
              </w:rPr>
            </w:pPr>
            <w:r w:rsidRPr="00E14FD4">
              <w:rPr>
                <w:sz w:val="18"/>
                <w:szCs w:val="18"/>
                <w:lang w:eastAsia="nb-NO"/>
              </w:rPr>
              <w:t>Leverandøren skal tilby e</w:t>
            </w:r>
            <w:r w:rsidR="00534592" w:rsidRPr="00E14FD4">
              <w:rPr>
                <w:sz w:val="18"/>
                <w:szCs w:val="18"/>
                <w:lang w:eastAsia="nb-NO"/>
              </w:rPr>
              <w:t>t</w:t>
            </w:r>
            <w:r w:rsidRPr="00E14FD4">
              <w:rPr>
                <w:sz w:val="18"/>
                <w:szCs w:val="18"/>
                <w:lang w:eastAsia="nb-NO"/>
              </w:rPr>
              <w:t xml:space="preserve"> </w:t>
            </w:r>
            <w:r w:rsidR="00534592" w:rsidRPr="00E14FD4">
              <w:rPr>
                <w:sz w:val="18"/>
                <w:szCs w:val="18"/>
                <w:lang w:eastAsia="nb-NO"/>
              </w:rPr>
              <w:t>Utskriftsadministrasjonssystem</w:t>
            </w:r>
            <w:r w:rsidR="00092542" w:rsidRPr="00E14FD4">
              <w:rPr>
                <w:sz w:val="18"/>
                <w:szCs w:val="18"/>
                <w:lang w:eastAsia="nb-NO"/>
              </w:rPr>
              <w:t xml:space="preserve"> som</w:t>
            </w:r>
            <w:r w:rsidR="00274C1F" w:rsidRPr="00E14FD4">
              <w:rPr>
                <w:sz w:val="18"/>
                <w:szCs w:val="18"/>
                <w:lang w:eastAsia="nb-NO"/>
              </w:rPr>
              <w:t xml:space="preserve"> gir sentralstyring og kontroll av </w:t>
            </w:r>
            <w:r w:rsidR="00092542" w:rsidRPr="00E14FD4">
              <w:rPr>
                <w:sz w:val="18"/>
                <w:szCs w:val="18"/>
                <w:lang w:eastAsia="nb-NO"/>
              </w:rPr>
              <w:t>maskinnettverket.</w:t>
            </w:r>
            <w:r w:rsidR="00556171" w:rsidRPr="00E14FD4">
              <w:rPr>
                <w:sz w:val="18"/>
                <w:szCs w:val="18"/>
                <w:lang w:eastAsia="nb-NO"/>
              </w:rPr>
              <w:t xml:space="preserve"> </w:t>
            </w:r>
          </w:p>
          <w:p w14:paraId="6DD167C0" w14:textId="1B35F682" w:rsidR="005E56E4" w:rsidRPr="00E14FD4" w:rsidRDefault="005E56E4" w:rsidP="005E56E4">
            <w:pPr>
              <w:rPr>
                <w:i/>
                <w:iCs/>
                <w:sz w:val="18"/>
                <w:szCs w:val="18"/>
                <w:lang w:eastAsia="nb-NO"/>
              </w:rPr>
            </w:pPr>
            <w:r w:rsidRPr="00E14FD4">
              <w:rPr>
                <w:i/>
                <w:iCs/>
                <w:color w:val="0070C0"/>
                <w:sz w:val="18"/>
                <w:szCs w:val="18"/>
                <w:lang w:eastAsia="nb-NO"/>
              </w:rPr>
              <w:t xml:space="preserve">Leverandøren skal bekrefte (Ja/Nei) at kravet er oppfylt. </w:t>
            </w:r>
          </w:p>
        </w:tc>
        <w:tc>
          <w:tcPr>
            <w:tcW w:w="709" w:type="dxa"/>
            <w:shd w:val="clear" w:color="auto" w:fill="F2F2F2" w:themeFill="background2" w:themeFillShade="F2"/>
          </w:tcPr>
          <w:p w14:paraId="15862D5C" w14:textId="342AF508" w:rsidR="008D3754" w:rsidRPr="00E14FD4" w:rsidRDefault="008D3754">
            <w:pPr>
              <w:jc w:val="center"/>
              <w:rPr>
                <w:sz w:val="18"/>
                <w:szCs w:val="18"/>
                <w:lang w:eastAsia="nb-NO"/>
              </w:rPr>
            </w:pPr>
            <w:r w:rsidRPr="00E14FD4">
              <w:rPr>
                <w:sz w:val="18"/>
                <w:szCs w:val="18"/>
                <w:lang w:eastAsia="nb-NO"/>
              </w:rPr>
              <w:t>S</w:t>
            </w:r>
          </w:p>
        </w:tc>
        <w:tc>
          <w:tcPr>
            <w:tcW w:w="2126" w:type="dxa"/>
            <w:shd w:val="clear" w:color="auto" w:fill="FFFFFF" w:themeFill="background2"/>
          </w:tcPr>
          <w:p w14:paraId="5786D898" w14:textId="77777777" w:rsidR="008D3754" w:rsidRPr="003C576A" w:rsidRDefault="008D3754">
            <w:pPr>
              <w:jc w:val="center"/>
              <w:rPr>
                <w:sz w:val="18"/>
                <w:szCs w:val="18"/>
                <w:lang w:eastAsia="nb-NO"/>
              </w:rPr>
            </w:pPr>
          </w:p>
        </w:tc>
        <w:tc>
          <w:tcPr>
            <w:tcW w:w="5245" w:type="dxa"/>
            <w:shd w:val="clear" w:color="auto" w:fill="D9D9D9" w:themeFill="background1" w:themeFillShade="D9"/>
          </w:tcPr>
          <w:p w14:paraId="6B302592" w14:textId="469C8400" w:rsidR="008D3754" w:rsidRPr="006666A1" w:rsidRDefault="008D3754">
            <w:pPr>
              <w:jc w:val="center"/>
              <w:rPr>
                <w:sz w:val="18"/>
                <w:szCs w:val="18"/>
                <w:lang w:eastAsia="nb-NO"/>
              </w:rPr>
            </w:pPr>
          </w:p>
        </w:tc>
      </w:tr>
      <w:tr w:rsidR="0061205E" w:rsidRPr="0050417F" w14:paraId="0921ABF9" w14:textId="77777777" w:rsidTr="32DDE44C">
        <w:tc>
          <w:tcPr>
            <w:tcW w:w="562" w:type="dxa"/>
            <w:shd w:val="clear" w:color="auto" w:fill="D9D9D9" w:themeFill="background2" w:themeFillShade="D9"/>
          </w:tcPr>
          <w:p w14:paraId="4321E40F" w14:textId="3E6D3708" w:rsidR="0061205E" w:rsidRPr="00BC2424" w:rsidRDefault="006D1789" w:rsidP="00BC2424">
            <w:pPr>
              <w:jc w:val="center"/>
              <w:rPr>
                <w:sz w:val="18"/>
                <w:szCs w:val="18"/>
                <w:lang w:eastAsia="nb-NO"/>
              </w:rPr>
            </w:pPr>
            <w:r>
              <w:rPr>
                <w:sz w:val="18"/>
                <w:szCs w:val="18"/>
                <w:lang w:eastAsia="nb-NO"/>
              </w:rPr>
              <w:t>7</w:t>
            </w:r>
            <w:r w:rsidR="00B00AAC">
              <w:rPr>
                <w:sz w:val="18"/>
                <w:szCs w:val="18"/>
                <w:lang w:eastAsia="nb-NO"/>
              </w:rPr>
              <w:t>7</w:t>
            </w:r>
          </w:p>
        </w:tc>
        <w:tc>
          <w:tcPr>
            <w:tcW w:w="5387" w:type="dxa"/>
            <w:shd w:val="clear" w:color="auto" w:fill="F2F2F2" w:themeFill="background2" w:themeFillShade="F2"/>
          </w:tcPr>
          <w:p w14:paraId="034E46CE" w14:textId="77777777" w:rsidR="0061205E" w:rsidRPr="00E14FD4" w:rsidRDefault="0035191C" w:rsidP="005E56E4">
            <w:pPr>
              <w:rPr>
                <w:sz w:val="18"/>
                <w:szCs w:val="18"/>
                <w:lang w:eastAsia="nb-NO"/>
              </w:rPr>
            </w:pPr>
            <w:r w:rsidRPr="00E14FD4">
              <w:rPr>
                <w:sz w:val="18"/>
                <w:szCs w:val="18"/>
                <w:lang w:eastAsia="nb-NO"/>
              </w:rPr>
              <w:t>Utskriftsadministrasjonssystemet bør tilby omfattende og hensiktsmessig administrasjon av skrivere og utskriftsjobber.</w:t>
            </w:r>
          </w:p>
          <w:p w14:paraId="7A5B368C" w14:textId="77777777" w:rsidR="00101847" w:rsidRDefault="00E42D2E" w:rsidP="005E56E4">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0636DBE9" w14:textId="09C15F5D" w:rsidR="00C8039C" w:rsidRPr="00E14FD4" w:rsidRDefault="00E45499" w:rsidP="005E56E4">
            <w:pPr>
              <w:rPr>
                <w:i/>
                <w:iCs/>
                <w:sz w:val="18"/>
                <w:szCs w:val="18"/>
                <w:lang w:eastAsia="nb-NO"/>
              </w:rPr>
            </w:pPr>
            <w:r w:rsidRPr="00E45499">
              <w:rPr>
                <w:i/>
                <w:iCs/>
                <w:color w:val="0070C0"/>
                <w:sz w:val="18"/>
                <w:szCs w:val="18"/>
                <w:lang w:eastAsia="nb-NO"/>
              </w:rPr>
              <w:t xml:space="preserve">Leverandøren skal levere en beskrivelse på inntil </w:t>
            </w:r>
            <w:r w:rsidR="00EE4B2D">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019F1F90" w14:textId="2E800846" w:rsidR="0061205E" w:rsidRPr="00E14FD4" w:rsidRDefault="00101847">
            <w:pPr>
              <w:jc w:val="center"/>
              <w:rPr>
                <w:sz w:val="18"/>
                <w:szCs w:val="18"/>
                <w:lang w:eastAsia="nb-NO"/>
              </w:rPr>
            </w:pPr>
            <w:r w:rsidRPr="00E14FD4">
              <w:rPr>
                <w:sz w:val="18"/>
                <w:szCs w:val="18"/>
                <w:lang w:eastAsia="nb-NO"/>
              </w:rPr>
              <w:t>B</w:t>
            </w:r>
          </w:p>
        </w:tc>
        <w:tc>
          <w:tcPr>
            <w:tcW w:w="2126" w:type="dxa"/>
            <w:shd w:val="clear" w:color="auto" w:fill="FFFFFF" w:themeFill="background2"/>
          </w:tcPr>
          <w:p w14:paraId="508A8757" w14:textId="77777777" w:rsidR="0061205E" w:rsidRPr="003C576A" w:rsidRDefault="0061205E">
            <w:pPr>
              <w:jc w:val="center"/>
              <w:rPr>
                <w:sz w:val="18"/>
                <w:szCs w:val="18"/>
                <w:lang w:eastAsia="nb-NO"/>
              </w:rPr>
            </w:pPr>
          </w:p>
        </w:tc>
        <w:tc>
          <w:tcPr>
            <w:tcW w:w="5245" w:type="dxa"/>
            <w:shd w:val="clear" w:color="auto" w:fill="FFFFFF" w:themeFill="background2"/>
          </w:tcPr>
          <w:p w14:paraId="6D76FF01" w14:textId="77777777" w:rsidR="0061205E" w:rsidRPr="003C576A" w:rsidRDefault="0061205E">
            <w:pPr>
              <w:jc w:val="center"/>
              <w:rPr>
                <w:sz w:val="18"/>
                <w:szCs w:val="18"/>
                <w:lang w:eastAsia="nb-NO"/>
              </w:rPr>
            </w:pPr>
          </w:p>
        </w:tc>
      </w:tr>
      <w:tr w:rsidR="0061205E" w:rsidRPr="0050417F" w14:paraId="0A663B96" w14:textId="77777777" w:rsidTr="32DDE44C">
        <w:tc>
          <w:tcPr>
            <w:tcW w:w="562" w:type="dxa"/>
            <w:shd w:val="clear" w:color="auto" w:fill="D9D9D9" w:themeFill="background2" w:themeFillShade="D9"/>
          </w:tcPr>
          <w:p w14:paraId="65CEAACC" w14:textId="3577E443" w:rsidR="0061205E" w:rsidRPr="00BC2424" w:rsidRDefault="006D1789" w:rsidP="00BC2424">
            <w:pPr>
              <w:jc w:val="center"/>
              <w:rPr>
                <w:sz w:val="18"/>
                <w:szCs w:val="18"/>
                <w:lang w:eastAsia="nb-NO"/>
              </w:rPr>
            </w:pPr>
            <w:r>
              <w:rPr>
                <w:sz w:val="18"/>
                <w:szCs w:val="18"/>
                <w:lang w:eastAsia="nb-NO"/>
              </w:rPr>
              <w:t>7</w:t>
            </w:r>
            <w:r w:rsidR="00B00AAC">
              <w:rPr>
                <w:sz w:val="18"/>
                <w:szCs w:val="18"/>
                <w:lang w:eastAsia="nb-NO"/>
              </w:rPr>
              <w:t>8</w:t>
            </w:r>
          </w:p>
        </w:tc>
        <w:tc>
          <w:tcPr>
            <w:tcW w:w="5387" w:type="dxa"/>
            <w:shd w:val="clear" w:color="auto" w:fill="F2F2F2" w:themeFill="background2" w:themeFillShade="F2"/>
          </w:tcPr>
          <w:p w14:paraId="5D6EB423" w14:textId="77777777" w:rsidR="0061205E" w:rsidRPr="00E14FD4" w:rsidRDefault="001E0809" w:rsidP="005E56E4">
            <w:pPr>
              <w:rPr>
                <w:sz w:val="18"/>
                <w:szCs w:val="18"/>
                <w:lang w:eastAsia="nb-NO"/>
              </w:rPr>
            </w:pPr>
            <w:r w:rsidRPr="00E14FD4">
              <w:rPr>
                <w:sz w:val="18"/>
                <w:szCs w:val="18"/>
                <w:lang w:eastAsia="nb-NO"/>
              </w:rPr>
              <w:t>Utskriftsadministrasjonssystemet bør støtte presis kostnads- og volumkontroll med tilhørende detaljert og pålitelig rapportering.</w:t>
            </w:r>
          </w:p>
          <w:p w14:paraId="0B5675D4" w14:textId="77777777" w:rsidR="001E0809" w:rsidRDefault="00E42D2E" w:rsidP="005E56E4">
            <w:pPr>
              <w:rPr>
                <w:i/>
                <w:iCs/>
                <w:color w:val="0070C0"/>
                <w:sz w:val="18"/>
                <w:szCs w:val="18"/>
                <w:lang w:eastAsia="nb-NO"/>
              </w:rPr>
            </w:pPr>
            <w:r w:rsidRPr="00E14FD4">
              <w:rPr>
                <w:i/>
                <w:iCs/>
                <w:color w:val="0070C0"/>
                <w:sz w:val="18"/>
                <w:szCs w:val="18"/>
                <w:lang w:eastAsia="nb-NO"/>
              </w:rPr>
              <w:lastRenderedPageBreak/>
              <w:t>Leverandøren skal bekrefte (Ja/Nei) at kravet er oppfylt og beskrive hvordan behovet ivaretas.</w:t>
            </w:r>
          </w:p>
          <w:p w14:paraId="447B536A" w14:textId="3B94C5F8" w:rsidR="00E45499" w:rsidRPr="00E14FD4" w:rsidRDefault="00EE4B2D" w:rsidP="005E56E4">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4A3BD449" w14:textId="2120B07F" w:rsidR="0061205E" w:rsidRPr="00E14FD4" w:rsidRDefault="004E4114">
            <w:pPr>
              <w:jc w:val="center"/>
              <w:rPr>
                <w:sz w:val="18"/>
                <w:szCs w:val="18"/>
                <w:lang w:eastAsia="nb-NO"/>
              </w:rPr>
            </w:pPr>
            <w:r w:rsidRPr="00E14FD4">
              <w:rPr>
                <w:sz w:val="18"/>
                <w:szCs w:val="18"/>
                <w:lang w:eastAsia="nb-NO"/>
              </w:rPr>
              <w:lastRenderedPageBreak/>
              <w:t>B</w:t>
            </w:r>
          </w:p>
        </w:tc>
        <w:tc>
          <w:tcPr>
            <w:tcW w:w="2126" w:type="dxa"/>
            <w:shd w:val="clear" w:color="auto" w:fill="FFFFFF" w:themeFill="background2"/>
          </w:tcPr>
          <w:p w14:paraId="744BD8FF" w14:textId="77777777" w:rsidR="0061205E" w:rsidRPr="003C576A" w:rsidRDefault="0061205E">
            <w:pPr>
              <w:jc w:val="center"/>
              <w:rPr>
                <w:sz w:val="18"/>
                <w:szCs w:val="18"/>
                <w:lang w:eastAsia="nb-NO"/>
              </w:rPr>
            </w:pPr>
          </w:p>
        </w:tc>
        <w:tc>
          <w:tcPr>
            <w:tcW w:w="5245" w:type="dxa"/>
            <w:shd w:val="clear" w:color="auto" w:fill="FFFFFF" w:themeFill="background2"/>
          </w:tcPr>
          <w:p w14:paraId="1CD09EBB" w14:textId="77777777" w:rsidR="0061205E" w:rsidRPr="003C576A" w:rsidRDefault="0061205E">
            <w:pPr>
              <w:jc w:val="center"/>
              <w:rPr>
                <w:sz w:val="18"/>
                <w:szCs w:val="18"/>
                <w:lang w:eastAsia="nb-NO"/>
              </w:rPr>
            </w:pPr>
          </w:p>
        </w:tc>
      </w:tr>
      <w:tr w:rsidR="00D8184A" w:rsidRPr="0050417F" w14:paraId="6ADB32BA" w14:textId="77777777" w:rsidTr="32DDE44C">
        <w:tc>
          <w:tcPr>
            <w:tcW w:w="562" w:type="dxa"/>
            <w:shd w:val="clear" w:color="auto" w:fill="D9D9D9" w:themeFill="background2" w:themeFillShade="D9"/>
          </w:tcPr>
          <w:p w14:paraId="59A217D0" w14:textId="73FFFF61" w:rsidR="00D8184A" w:rsidRPr="00BC2424" w:rsidRDefault="006D1789" w:rsidP="00BC2424">
            <w:pPr>
              <w:jc w:val="center"/>
              <w:rPr>
                <w:sz w:val="18"/>
                <w:szCs w:val="18"/>
                <w:lang w:eastAsia="nb-NO"/>
              </w:rPr>
            </w:pPr>
            <w:r>
              <w:rPr>
                <w:sz w:val="18"/>
                <w:szCs w:val="18"/>
                <w:lang w:eastAsia="nb-NO"/>
              </w:rPr>
              <w:t>7</w:t>
            </w:r>
            <w:r w:rsidR="00B00AAC">
              <w:rPr>
                <w:sz w:val="18"/>
                <w:szCs w:val="18"/>
                <w:lang w:eastAsia="nb-NO"/>
              </w:rPr>
              <w:t>9</w:t>
            </w:r>
          </w:p>
        </w:tc>
        <w:tc>
          <w:tcPr>
            <w:tcW w:w="5387" w:type="dxa"/>
            <w:shd w:val="clear" w:color="auto" w:fill="F2F2F2" w:themeFill="background2" w:themeFillShade="F2"/>
          </w:tcPr>
          <w:p w14:paraId="36EEA95F" w14:textId="77777777" w:rsidR="00D8184A" w:rsidRPr="00E14FD4" w:rsidRDefault="00D8184A" w:rsidP="00D8184A">
            <w:pPr>
              <w:rPr>
                <w:sz w:val="18"/>
                <w:szCs w:val="18"/>
                <w:lang w:eastAsia="nb-NO"/>
              </w:rPr>
            </w:pPr>
            <w:r w:rsidRPr="00E14FD4">
              <w:rPr>
                <w:sz w:val="18"/>
                <w:szCs w:val="18"/>
                <w:lang w:eastAsia="nb-NO"/>
              </w:rPr>
              <w:t>Utskriftsadministrasjonssystemet skal støtte sikker print, der utskriftsjobber slippes først etter autentisering.</w:t>
            </w:r>
          </w:p>
          <w:p w14:paraId="3A785F94" w14:textId="20B5FEA6" w:rsidR="00D8184A" w:rsidRPr="00460C0F" w:rsidRDefault="00D8184A" w:rsidP="00D8184A">
            <w:pPr>
              <w:rPr>
                <w:i/>
                <w:iCs/>
                <w:color w:val="0070C0"/>
                <w:sz w:val="18"/>
                <w:szCs w:val="18"/>
                <w:lang w:eastAsia="nb-NO"/>
              </w:rPr>
            </w:pPr>
            <w:r w:rsidRPr="00E14FD4">
              <w:rPr>
                <w:i/>
                <w:iCs/>
                <w:color w:val="0070C0"/>
                <w:sz w:val="18"/>
                <w:szCs w:val="18"/>
                <w:lang w:eastAsia="nb-NO"/>
              </w:rPr>
              <w:t>Leverandøren skal bekrefte (Ja/Nei) at kravet er oppfylt og</w:t>
            </w:r>
            <w:r w:rsidR="00460C0F">
              <w:rPr>
                <w:i/>
                <w:iCs/>
                <w:color w:val="0070C0"/>
                <w:sz w:val="18"/>
                <w:szCs w:val="18"/>
                <w:lang w:eastAsia="nb-NO"/>
              </w:rPr>
              <w:t xml:space="preserve"> gi en </w:t>
            </w:r>
            <w:r w:rsidR="00460C0F" w:rsidRPr="00460C0F">
              <w:rPr>
                <w:i/>
                <w:iCs/>
                <w:color w:val="0070C0"/>
                <w:sz w:val="18"/>
                <w:szCs w:val="18"/>
                <w:lang w:eastAsia="nb-NO"/>
              </w:rPr>
              <w:t>kortfattet beskrivelse på inntil 150 ord</w:t>
            </w:r>
            <w:r w:rsidR="00460C0F">
              <w:rPr>
                <w:i/>
                <w:iCs/>
                <w:color w:val="0070C0"/>
                <w:sz w:val="18"/>
                <w:szCs w:val="18"/>
                <w:lang w:eastAsia="nb-NO"/>
              </w:rPr>
              <w:t xml:space="preserve"> av </w:t>
            </w:r>
            <w:r w:rsidR="00577F80" w:rsidRPr="00E14FD4">
              <w:rPr>
                <w:i/>
                <w:iCs/>
                <w:color w:val="0070C0"/>
                <w:sz w:val="18"/>
                <w:szCs w:val="18"/>
                <w:lang w:eastAsia="nb-NO"/>
              </w:rPr>
              <w:t xml:space="preserve">hvordan kravet oppfylles. </w:t>
            </w:r>
          </w:p>
        </w:tc>
        <w:tc>
          <w:tcPr>
            <w:tcW w:w="709" w:type="dxa"/>
            <w:shd w:val="clear" w:color="auto" w:fill="F2F2F2" w:themeFill="background2" w:themeFillShade="F2"/>
          </w:tcPr>
          <w:p w14:paraId="36F78283" w14:textId="7DB8E561" w:rsidR="00D8184A" w:rsidRPr="00E14FD4" w:rsidRDefault="00D8184A" w:rsidP="00D8184A">
            <w:pPr>
              <w:jc w:val="center"/>
              <w:rPr>
                <w:sz w:val="18"/>
                <w:szCs w:val="18"/>
                <w:lang w:eastAsia="nb-NO"/>
              </w:rPr>
            </w:pPr>
            <w:r w:rsidRPr="00E14FD4">
              <w:rPr>
                <w:sz w:val="18"/>
                <w:szCs w:val="18"/>
                <w:lang w:eastAsia="nb-NO"/>
              </w:rPr>
              <w:t>S</w:t>
            </w:r>
          </w:p>
        </w:tc>
        <w:tc>
          <w:tcPr>
            <w:tcW w:w="2126" w:type="dxa"/>
            <w:shd w:val="clear" w:color="auto" w:fill="FFFFFF" w:themeFill="background2"/>
          </w:tcPr>
          <w:p w14:paraId="5056BBF2" w14:textId="77777777" w:rsidR="00D8184A" w:rsidRPr="003C576A" w:rsidRDefault="00D8184A" w:rsidP="00D8184A">
            <w:pPr>
              <w:jc w:val="center"/>
              <w:rPr>
                <w:sz w:val="18"/>
                <w:szCs w:val="18"/>
                <w:lang w:eastAsia="nb-NO"/>
              </w:rPr>
            </w:pPr>
          </w:p>
        </w:tc>
        <w:tc>
          <w:tcPr>
            <w:tcW w:w="5245" w:type="dxa"/>
            <w:shd w:val="clear" w:color="auto" w:fill="FFFFFF" w:themeFill="background2"/>
          </w:tcPr>
          <w:p w14:paraId="2A752362" w14:textId="77777777" w:rsidR="00D8184A" w:rsidRPr="003C576A" w:rsidRDefault="00D8184A" w:rsidP="00D8184A">
            <w:pPr>
              <w:jc w:val="center"/>
              <w:rPr>
                <w:sz w:val="18"/>
                <w:szCs w:val="18"/>
                <w:lang w:eastAsia="nb-NO"/>
              </w:rPr>
            </w:pPr>
          </w:p>
        </w:tc>
      </w:tr>
      <w:tr w:rsidR="00D8184A" w:rsidRPr="0050417F" w14:paraId="3A5C4059" w14:textId="77777777" w:rsidTr="32DDE44C">
        <w:tc>
          <w:tcPr>
            <w:tcW w:w="562" w:type="dxa"/>
            <w:shd w:val="clear" w:color="auto" w:fill="D9D9D9" w:themeFill="background2" w:themeFillShade="D9"/>
          </w:tcPr>
          <w:p w14:paraId="30F2145F" w14:textId="58F4FAA1" w:rsidR="00D8184A" w:rsidRPr="00BC2424" w:rsidRDefault="00B00AAC" w:rsidP="00BC2424">
            <w:pPr>
              <w:jc w:val="center"/>
              <w:rPr>
                <w:sz w:val="18"/>
                <w:szCs w:val="18"/>
                <w:lang w:eastAsia="nb-NO"/>
              </w:rPr>
            </w:pPr>
            <w:r>
              <w:rPr>
                <w:sz w:val="18"/>
                <w:szCs w:val="18"/>
                <w:lang w:eastAsia="nb-NO"/>
              </w:rPr>
              <w:t>80</w:t>
            </w:r>
          </w:p>
        </w:tc>
        <w:tc>
          <w:tcPr>
            <w:tcW w:w="5387" w:type="dxa"/>
            <w:shd w:val="clear" w:color="auto" w:fill="F2F2F2" w:themeFill="background2" w:themeFillShade="F2"/>
          </w:tcPr>
          <w:p w14:paraId="305CF3F7" w14:textId="77777777" w:rsidR="000C3805" w:rsidRPr="00E14FD4" w:rsidRDefault="000C3805" w:rsidP="000C3805">
            <w:pPr>
              <w:rPr>
                <w:sz w:val="18"/>
                <w:szCs w:val="18"/>
                <w:lang w:eastAsia="nb-NO"/>
              </w:rPr>
            </w:pPr>
            <w:r w:rsidRPr="00E14FD4">
              <w:rPr>
                <w:sz w:val="18"/>
                <w:szCs w:val="18"/>
                <w:lang w:eastAsia="nb-NO"/>
              </w:rPr>
              <w:t>Utskriftsadministrasjonssystemet bør tilby helhetlig sikkerhet på tvers av alle brukergrupper og soner, inkludert autentisering og sikker utskrift.</w:t>
            </w:r>
          </w:p>
          <w:p w14:paraId="70BE498A" w14:textId="77777777" w:rsidR="00D8184A" w:rsidRDefault="00E42D2E" w:rsidP="00D8184A">
            <w:pPr>
              <w:rPr>
                <w:i/>
                <w:color w:val="0070C0"/>
                <w:sz w:val="18"/>
                <w:szCs w:val="18"/>
                <w:lang w:eastAsia="nb-NO"/>
              </w:rPr>
            </w:pPr>
            <w:r w:rsidRPr="00E14FD4">
              <w:rPr>
                <w:i/>
                <w:iCs/>
                <w:color w:val="0070C0"/>
                <w:sz w:val="18"/>
                <w:szCs w:val="18"/>
                <w:lang w:eastAsia="nb-NO"/>
              </w:rPr>
              <w:t>Leverandøren skal bekrefte (Ja/Nei) at kravet er oppfylt og beskrive hvordan behovet ivaretas</w:t>
            </w:r>
            <w:r w:rsidRPr="00E14FD4">
              <w:rPr>
                <w:i/>
                <w:color w:val="0070C0"/>
                <w:sz w:val="18"/>
                <w:szCs w:val="18"/>
                <w:lang w:eastAsia="nb-NO"/>
              </w:rPr>
              <w:t>.</w:t>
            </w:r>
          </w:p>
          <w:p w14:paraId="52045D32" w14:textId="284548FB" w:rsidR="00E45499" w:rsidRPr="00E14FD4" w:rsidRDefault="00EE4B2D" w:rsidP="00D8184A">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0C783B75" w14:textId="7B592446" w:rsidR="00D8184A" w:rsidRPr="00E14FD4" w:rsidRDefault="00997054" w:rsidP="00D8184A">
            <w:pPr>
              <w:jc w:val="center"/>
              <w:rPr>
                <w:sz w:val="18"/>
                <w:szCs w:val="18"/>
                <w:lang w:eastAsia="nb-NO"/>
              </w:rPr>
            </w:pPr>
            <w:r w:rsidRPr="00E14FD4">
              <w:rPr>
                <w:sz w:val="18"/>
                <w:szCs w:val="18"/>
                <w:lang w:eastAsia="nb-NO"/>
              </w:rPr>
              <w:t>B</w:t>
            </w:r>
          </w:p>
        </w:tc>
        <w:tc>
          <w:tcPr>
            <w:tcW w:w="2126" w:type="dxa"/>
            <w:shd w:val="clear" w:color="auto" w:fill="FFFFFF" w:themeFill="background2"/>
          </w:tcPr>
          <w:p w14:paraId="7B8DA761" w14:textId="77777777" w:rsidR="00D8184A" w:rsidRPr="003C576A" w:rsidRDefault="00D8184A" w:rsidP="00D8184A">
            <w:pPr>
              <w:jc w:val="center"/>
              <w:rPr>
                <w:sz w:val="18"/>
                <w:szCs w:val="18"/>
                <w:lang w:eastAsia="nb-NO"/>
              </w:rPr>
            </w:pPr>
          </w:p>
        </w:tc>
        <w:tc>
          <w:tcPr>
            <w:tcW w:w="5245" w:type="dxa"/>
            <w:shd w:val="clear" w:color="auto" w:fill="FFFFFF" w:themeFill="background2"/>
          </w:tcPr>
          <w:p w14:paraId="045B3711" w14:textId="77777777" w:rsidR="00D8184A" w:rsidRPr="003C576A" w:rsidRDefault="00D8184A" w:rsidP="00D8184A">
            <w:pPr>
              <w:jc w:val="center"/>
              <w:rPr>
                <w:sz w:val="18"/>
                <w:szCs w:val="18"/>
                <w:lang w:eastAsia="nb-NO"/>
              </w:rPr>
            </w:pPr>
          </w:p>
        </w:tc>
      </w:tr>
      <w:tr w:rsidR="00DE2F36" w:rsidRPr="0050417F" w14:paraId="059A513B" w14:textId="77777777" w:rsidTr="32DDE44C">
        <w:tc>
          <w:tcPr>
            <w:tcW w:w="562" w:type="dxa"/>
            <w:shd w:val="clear" w:color="auto" w:fill="D9D9D9" w:themeFill="background2" w:themeFillShade="D9"/>
          </w:tcPr>
          <w:p w14:paraId="4FC1F88E" w14:textId="2EBCADA1" w:rsidR="00DE2F36" w:rsidRPr="00040E61" w:rsidRDefault="006D1789" w:rsidP="00040E61">
            <w:pPr>
              <w:jc w:val="center"/>
              <w:rPr>
                <w:sz w:val="18"/>
                <w:szCs w:val="18"/>
                <w:lang w:eastAsia="nb-NO"/>
              </w:rPr>
            </w:pPr>
            <w:r>
              <w:rPr>
                <w:sz w:val="18"/>
                <w:szCs w:val="18"/>
                <w:lang w:eastAsia="nb-NO"/>
              </w:rPr>
              <w:t>8</w:t>
            </w:r>
            <w:r w:rsidR="00B00AAC">
              <w:rPr>
                <w:sz w:val="18"/>
                <w:szCs w:val="18"/>
                <w:lang w:eastAsia="nb-NO"/>
              </w:rPr>
              <w:t>1</w:t>
            </w:r>
          </w:p>
        </w:tc>
        <w:tc>
          <w:tcPr>
            <w:tcW w:w="5387" w:type="dxa"/>
            <w:shd w:val="clear" w:color="auto" w:fill="F2F2F2" w:themeFill="background2" w:themeFillShade="F2"/>
          </w:tcPr>
          <w:p w14:paraId="58F54539" w14:textId="77777777" w:rsidR="00DE2F36" w:rsidRPr="00E14FD4" w:rsidRDefault="00DE2F36" w:rsidP="00DE2F36">
            <w:pPr>
              <w:rPr>
                <w:sz w:val="18"/>
                <w:szCs w:val="18"/>
                <w:lang w:eastAsia="nb-NO"/>
              </w:rPr>
            </w:pPr>
            <w:r w:rsidRPr="00E14FD4">
              <w:rPr>
                <w:sz w:val="18"/>
                <w:szCs w:val="18"/>
                <w:lang w:eastAsia="nb-NO"/>
              </w:rPr>
              <w:t xml:space="preserve">Utskriftsadministrasjonssystemet bør støtte </w:t>
            </w:r>
            <w:proofErr w:type="gramStart"/>
            <w:r w:rsidRPr="00E14FD4">
              <w:rPr>
                <w:sz w:val="18"/>
                <w:szCs w:val="18"/>
                <w:lang w:eastAsia="nb-NO"/>
              </w:rPr>
              <w:t>robust</w:t>
            </w:r>
            <w:proofErr w:type="gramEnd"/>
            <w:r w:rsidRPr="00E14FD4">
              <w:rPr>
                <w:sz w:val="18"/>
                <w:szCs w:val="18"/>
                <w:lang w:eastAsia="nb-NO"/>
              </w:rPr>
              <w:t xml:space="preserve"> og konsistent policyhåndheving samt granulær overvåking for alle brukertyper og soner.</w:t>
            </w:r>
          </w:p>
          <w:p w14:paraId="496DFB3B" w14:textId="77777777" w:rsidR="00DE2F36" w:rsidRDefault="00B74AAF" w:rsidP="005E56E4">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r w:rsidR="00E42D2E" w:rsidRPr="00E14FD4">
              <w:rPr>
                <w:i/>
                <w:iCs/>
                <w:color w:val="0070C0"/>
                <w:sz w:val="18"/>
                <w:szCs w:val="18"/>
                <w:lang w:eastAsia="nb-NO"/>
              </w:rPr>
              <w:t>.</w:t>
            </w:r>
          </w:p>
          <w:p w14:paraId="5F694244" w14:textId="168DFF85" w:rsidR="00E45499" w:rsidRPr="00E14FD4" w:rsidRDefault="00EE4B2D" w:rsidP="005E56E4">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64200D02" w14:textId="15CB2276" w:rsidR="00DE2F36" w:rsidRPr="00E14FD4" w:rsidRDefault="00CB0071">
            <w:pPr>
              <w:jc w:val="center"/>
              <w:rPr>
                <w:sz w:val="18"/>
                <w:szCs w:val="18"/>
                <w:lang w:eastAsia="nb-NO"/>
              </w:rPr>
            </w:pPr>
            <w:r w:rsidRPr="00E14FD4">
              <w:rPr>
                <w:sz w:val="18"/>
                <w:szCs w:val="18"/>
                <w:lang w:eastAsia="nb-NO"/>
              </w:rPr>
              <w:t>B</w:t>
            </w:r>
          </w:p>
        </w:tc>
        <w:tc>
          <w:tcPr>
            <w:tcW w:w="2126" w:type="dxa"/>
            <w:shd w:val="clear" w:color="auto" w:fill="FFFFFF" w:themeFill="background2"/>
          </w:tcPr>
          <w:p w14:paraId="3C9FEB8E" w14:textId="77777777" w:rsidR="00DE2F36" w:rsidRPr="003C576A" w:rsidRDefault="00DE2F36">
            <w:pPr>
              <w:jc w:val="center"/>
              <w:rPr>
                <w:sz w:val="18"/>
                <w:szCs w:val="18"/>
                <w:lang w:eastAsia="nb-NO"/>
              </w:rPr>
            </w:pPr>
          </w:p>
        </w:tc>
        <w:tc>
          <w:tcPr>
            <w:tcW w:w="5245" w:type="dxa"/>
            <w:shd w:val="clear" w:color="auto" w:fill="FFFFFF" w:themeFill="background2"/>
          </w:tcPr>
          <w:p w14:paraId="5E1C7AA7" w14:textId="77777777" w:rsidR="00DE2F36" w:rsidRPr="003C576A" w:rsidRDefault="00DE2F36">
            <w:pPr>
              <w:jc w:val="center"/>
              <w:rPr>
                <w:sz w:val="18"/>
                <w:szCs w:val="18"/>
                <w:lang w:eastAsia="nb-NO"/>
              </w:rPr>
            </w:pPr>
          </w:p>
        </w:tc>
      </w:tr>
      <w:tr w:rsidR="00FE2D1B" w:rsidRPr="0050417F" w14:paraId="7496786D" w14:textId="77777777" w:rsidTr="32DDE44C">
        <w:tc>
          <w:tcPr>
            <w:tcW w:w="562" w:type="dxa"/>
            <w:shd w:val="clear" w:color="auto" w:fill="D9D9D9" w:themeFill="background2" w:themeFillShade="D9"/>
          </w:tcPr>
          <w:p w14:paraId="36FDA2C0" w14:textId="0486FA71" w:rsidR="00FE2D1B" w:rsidRPr="00040E61" w:rsidRDefault="006D1789" w:rsidP="00040E61">
            <w:pPr>
              <w:jc w:val="center"/>
              <w:rPr>
                <w:sz w:val="18"/>
                <w:szCs w:val="18"/>
                <w:lang w:eastAsia="nb-NO"/>
              </w:rPr>
            </w:pPr>
            <w:r>
              <w:rPr>
                <w:sz w:val="18"/>
                <w:szCs w:val="18"/>
                <w:lang w:eastAsia="nb-NO"/>
              </w:rPr>
              <w:t>8</w:t>
            </w:r>
            <w:r w:rsidR="00B00AAC">
              <w:rPr>
                <w:sz w:val="18"/>
                <w:szCs w:val="18"/>
                <w:lang w:eastAsia="nb-NO"/>
              </w:rPr>
              <w:t>2</w:t>
            </w:r>
          </w:p>
        </w:tc>
        <w:tc>
          <w:tcPr>
            <w:tcW w:w="5387" w:type="dxa"/>
            <w:shd w:val="clear" w:color="auto" w:fill="F2F2F2" w:themeFill="background2" w:themeFillShade="F2"/>
          </w:tcPr>
          <w:p w14:paraId="04A1A605" w14:textId="77777777" w:rsidR="00FE2D1B" w:rsidRPr="00E14FD4" w:rsidRDefault="00FE2D1B" w:rsidP="00FE2D1B">
            <w:pPr>
              <w:rPr>
                <w:sz w:val="18"/>
                <w:szCs w:val="18"/>
                <w:lang w:eastAsia="nb-NO"/>
              </w:rPr>
            </w:pPr>
            <w:r w:rsidRPr="00E14FD4">
              <w:rPr>
                <w:sz w:val="18"/>
                <w:szCs w:val="18"/>
                <w:lang w:eastAsia="nb-NO"/>
              </w:rPr>
              <w:t xml:space="preserve">Utskriftsadministrasjonssystemet bør støtte sømløs, sikker og fleksibel mobil- og </w:t>
            </w:r>
            <w:proofErr w:type="spellStart"/>
            <w:r w:rsidRPr="00E14FD4">
              <w:rPr>
                <w:sz w:val="18"/>
                <w:szCs w:val="18"/>
                <w:lang w:eastAsia="nb-NO"/>
              </w:rPr>
              <w:t>skybasert</w:t>
            </w:r>
            <w:proofErr w:type="spellEnd"/>
            <w:r w:rsidRPr="00E14FD4">
              <w:rPr>
                <w:sz w:val="18"/>
                <w:szCs w:val="18"/>
                <w:lang w:eastAsia="nb-NO"/>
              </w:rPr>
              <w:t xml:space="preserve"> utskrift med pålitelig håndtering av utskriftsjobber.</w:t>
            </w:r>
          </w:p>
          <w:p w14:paraId="14CF9125" w14:textId="77777777" w:rsidR="00FE2D1B" w:rsidRDefault="00E42D2E" w:rsidP="00DE2F36">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3B5968E1" w14:textId="79FFE40C" w:rsidR="00F27498" w:rsidRPr="00E14FD4" w:rsidRDefault="00F27498" w:rsidP="00DE2F36">
            <w:pPr>
              <w:rPr>
                <w:i/>
                <w:iCs/>
                <w:sz w:val="18"/>
                <w:szCs w:val="18"/>
                <w:lang w:eastAsia="nb-NO"/>
              </w:rPr>
            </w:pPr>
            <w:r w:rsidRPr="00E45499">
              <w:rPr>
                <w:i/>
                <w:iCs/>
                <w:color w:val="0070C0"/>
                <w:sz w:val="18"/>
                <w:szCs w:val="18"/>
                <w:lang w:eastAsia="nb-NO"/>
              </w:rPr>
              <w:lastRenderedPageBreak/>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7019645D" w14:textId="2CF5BA06" w:rsidR="00FE2D1B" w:rsidRPr="00E14FD4" w:rsidRDefault="00CB0071">
            <w:pPr>
              <w:jc w:val="center"/>
              <w:rPr>
                <w:sz w:val="18"/>
                <w:szCs w:val="18"/>
                <w:lang w:eastAsia="nb-NO"/>
              </w:rPr>
            </w:pPr>
            <w:r w:rsidRPr="00E14FD4">
              <w:rPr>
                <w:sz w:val="18"/>
                <w:szCs w:val="18"/>
                <w:lang w:eastAsia="nb-NO"/>
              </w:rPr>
              <w:lastRenderedPageBreak/>
              <w:t>B</w:t>
            </w:r>
          </w:p>
        </w:tc>
        <w:tc>
          <w:tcPr>
            <w:tcW w:w="2126" w:type="dxa"/>
            <w:shd w:val="clear" w:color="auto" w:fill="FFFFFF" w:themeFill="background2"/>
          </w:tcPr>
          <w:p w14:paraId="192C41D1" w14:textId="77777777" w:rsidR="00FE2D1B" w:rsidRPr="003C576A" w:rsidRDefault="00FE2D1B">
            <w:pPr>
              <w:jc w:val="center"/>
              <w:rPr>
                <w:sz w:val="18"/>
                <w:szCs w:val="18"/>
                <w:lang w:eastAsia="nb-NO"/>
              </w:rPr>
            </w:pPr>
          </w:p>
        </w:tc>
        <w:tc>
          <w:tcPr>
            <w:tcW w:w="5245" w:type="dxa"/>
            <w:shd w:val="clear" w:color="auto" w:fill="FFFFFF" w:themeFill="background2"/>
          </w:tcPr>
          <w:p w14:paraId="51E5B67B" w14:textId="77777777" w:rsidR="00FE2D1B" w:rsidRPr="003C576A" w:rsidRDefault="00FE2D1B">
            <w:pPr>
              <w:jc w:val="center"/>
              <w:rPr>
                <w:sz w:val="18"/>
                <w:szCs w:val="18"/>
                <w:lang w:eastAsia="nb-NO"/>
              </w:rPr>
            </w:pPr>
          </w:p>
        </w:tc>
      </w:tr>
      <w:tr w:rsidR="009E556E" w:rsidRPr="0050417F" w14:paraId="2F5832B5" w14:textId="77777777" w:rsidTr="32DDE44C">
        <w:tc>
          <w:tcPr>
            <w:tcW w:w="562" w:type="dxa"/>
            <w:shd w:val="clear" w:color="auto" w:fill="D9D9D9" w:themeFill="background2" w:themeFillShade="D9"/>
          </w:tcPr>
          <w:p w14:paraId="6011B57A" w14:textId="1768BA9A" w:rsidR="009E556E" w:rsidRPr="00040E61" w:rsidRDefault="006D1789" w:rsidP="00040E61">
            <w:pPr>
              <w:jc w:val="center"/>
              <w:rPr>
                <w:sz w:val="18"/>
                <w:szCs w:val="18"/>
                <w:lang w:eastAsia="nb-NO"/>
              </w:rPr>
            </w:pPr>
            <w:r>
              <w:rPr>
                <w:sz w:val="18"/>
                <w:szCs w:val="18"/>
                <w:lang w:eastAsia="nb-NO"/>
              </w:rPr>
              <w:t>8</w:t>
            </w:r>
            <w:r w:rsidR="00B00AAC">
              <w:rPr>
                <w:sz w:val="18"/>
                <w:szCs w:val="18"/>
                <w:lang w:eastAsia="nb-NO"/>
              </w:rPr>
              <w:t>3</w:t>
            </w:r>
          </w:p>
        </w:tc>
        <w:tc>
          <w:tcPr>
            <w:tcW w:w="5387" w:type="dxa"/>
            <w:shd w:val="clear" w:color="auto" w:fill="F2F2F2" w:themeFill="background2" w:themeFillShade="F2"/>
          </w:tcPr>
          <w:p w14:paraId="1CC40C33" w14:textId="77777777" w:rsidR="009E556E" w:rsidRPr="00E14FD4" w:rsidRDefault="00100DED" w:rsidP="00FE2D1B">
            <w:pPr>
              <w:rPr>
                <w:sz w:val="18"/>
                <w:szCs w:val="18"/>
                <w:lang w:eastAsia="nb-NO"/>
              </w:rPr>
            </w:pPr>
            <w:r w:rsidRPr="00E14FD4">
              <w:rPr>
                <w:sz w:val="18"/>
                <w:szCs w:val="18"/>
                <w:lang w:eastAsia="nb-NO"/>
              </w:rPr>
              <w:t xml:space="preserve">Utskriftsadministrasjonssystemet bør tilby sikker, automatisert og kontrollert oppdatering av </w:t>
            </w:r>
            <w:proofErr w:type="spellStart"/>
            <w:r w:rsidRPr="00E14FD4">
              <w:rPr>
                <w:sz w:val="18"/>
                <w:szCs w:val="18"/>
                <w:lang w:eastAsia="nb-NO"/>
              </w:rPr>
              <w:t>firmware</w:t>
            </w:r>
            <w:proofErr w:type="spellEnd"/>
            <w:r w:rsidRPr="00E14FD4">
              <w:rPr>
                <w:sz w:val="18"/>
                <w:szCs w:val="18"/>
                <w:lang w:eastAsia="nb-NO"/>
              </w:rPr>
              <w:t xml:space="preserve"> og programvare for enheter, med pålitelig og effektiv gjennomføring.</w:t>
            </w:r>
          </w:p>
          <w:p w14:paraId="44AF8226" w14:textId="77777777" w:rsidR="00100DED" w:rsidRDefault="00E42D2E" w:rsidP="00FE2D1B">
            <w:pPr>
              <w:rPr>
                <w:i/>
                <w:color w:val="0070C0"/>
                <w:sz w:val="18"/>
                <w:szCs w:val="18"/>
                <w:lang w:eastAsia="nb-NO"/>
              </w:rPr>
            </w:pPr>
            <w:r w:rsidRPr="00E14FD4">
              <w:rPr>
                <w:i/>
                <w:iCs/>
                <w:color w:val="0070C0"/>
                <w:sz w:val="18"/>
                <w:szCs w:val="18"/>
                <w:lang w:eastAsia="nb-NO"/>
              </w:rPr>
              <w:t>Leverandøren skal bekrefte (Ja/Nei) at kravet er oppfylt og beskrive hvordan behovet ivaretas</w:t>
            </w:r>
            <w:r w:rsidRPr="00E14FD4">
              <w:rPr>
                <w:i/>
                <w:color w:val="0070C0"/>
                <w:sz w:val="18"/>
                <w:szCs w:val="18"/>
                <w:lang w:eastAsia="nb-NO"/>
              </w:rPr>
              <w:t>.</w:t>
            </w:r>
          </w:p>
          <w:p w14:paraId="226BF24C" w14:textId="1C20CB91" w:rsidR="00F27498" w:rsidRPr="00E14FD4" w:rsidRDefault="00F27498" w:rsidP="00FE2D1B">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223B1372" w14:textId="1E3505B5" w:rsidR="009E556E" w:rsidRPr="00E14FD4" w:rsidRDefault="00997054">
            <w:pPr>
              <w:jc w:val="center"/>
              <w:rPr>
                <w:sz w:val="18"/>
                <w:szCs w:val="18"/>
                <w:lang w:eastAsia="nb-NO"/>
              </w:rPr>
            </w:pPr>
            <w:r w:rsidRPr="00E14FD4">
              <w:rPr>
                <w:sz w:val="18"/>
                <w:szCs w:val="18"/>
                <w:lang w:eastAsia="nb-NO"/>
              </w:rPr>
              <w:t>B</w:t>
            </w:r>
          </w:p>
        </w:tc>
        <w:tc>
          <w:tcPr>
            <w:tcW w:w="2126" w:type="dxa"/>
            <w:shd w:val="clear" w:color="auto" w:fill="FFFFFF" w:themeFill="background2"/>
          </w:tcPr>
          <w:p w14:paraId="4F65BAFB" w14:textId="77777777" w:rsidR="009E556E" w:rsidRPr="003C576A" w:rsidRDefault="009E556E">
            <w:pPr>
              <w:jc w:val="center"/>
              <w:rPr>
                <w:sz w:val="18"/>
                <w:szCs w:val="18"/>
                <w:lang w:eastAsia="nb-NO"/>
              </w:rPr>
            </w:pPr>
          </w:p>
        </w:tc>
        <w:tc>
          <w:tcPr>
            <w:tcW w:w="5245" w:type="dxa"/>
            <w:shd w:val="clear" w:color="auto" w:fill="FFFFFF" w:themeFill="background2"/>
          </w:tcPr>
          <w:p w14:paraId="0CC2FC5D" w14:textId="77777777" w:rsidR="009E556E" w:rsidRPr="003C576A" w:rsidRDefault="009E556E">
            <w:pPr>
              <w:jc w:val="center"/>
              <w:rPr>
                <w:sz w:val="18"/>
                <w:szCs w:val="18"/>
                <w:lang w:eastAsia="nb-NO"/>
              </w:rPr>
            </w:pPr>
          </w:p>
        </w:tc>
      </w:tr>
      <w:tr w:rsidR="009E556E" w:rsidRPr="0050417F" w14:paraId="344CE77A" w14:textId="77777777" w:rsidTr="32DDE44C">
        <w:tc>
          <w:tcPr>
            <w:tcW w:w="562" w:type="dxa"/>
            <w:shd w:val="clear" w:color="auto" w:fill="D9D9D9" w:themeFill="background2" w:themeFillShade="D9"/>
          </w:tcPr>
          <w:p w14:paraId="5DEC70AC" w14:textId="42C18CE9" w:rsidR="009E556E" w:rsidRPr="00040E61" w:rsidRDefault="006D1789" w:rsidP="00040E61">
            <w:pPr>
              <w:jc w:val="center"/>
              <w:rPr>
                <w:sz w:val="18"/>
                <w:szCs w:val="18"/>
                <w:lang w:eastAsia="nb-NO"/>
              </w:rPr>
            </w:pPr>
            <w:r>
              <w:rPr>
                <w:sz w:val="18"/>
                <w:szCs w:val="18"/>
                <w:lang w:eastAsia="nb-NO"/>
              </w:rPr>
              <w:t>8</w:t>
            </w:r>
            <w:r w:rsidR="00B00AAC">
              <w:rPr>
                <w:sz w:val="18"/>
                <w:szCs w:val="18"/>
                <w:lang w:eastAsia="nb-NO"/>
              </w:rPr>
              <w:t>4</w:t>
            </w:r>
          </w:p>
        </w:tc>
        <w:tc>
          <w:tcPr>
            <w:tcW w:w="5387" w:type="dxa"/>
            <w:shd w:val="clear" w:color="auto" w:fill="F2F2F2" w:themeFill="background2" w:themeFillShade="F2"/>
          </w:tcPr>
          <w:p w14:paraId="336D65D3" w14:textId="77777777" w:rsidR="009E556E" w:rsidRPr="00E14FD4" w:rsidRDefault="00B63501" w:rsidP="00FE2D1B">
            <w:pPr>
              <w:rPr>
                <w:sz w:val="18"/>
                <w:szCs w:val="18"/>
                <w:lang w:eastAsia="nb-NO"/>
              </w:rPr>
            </w:pPr>
            <w:r w:rsidRPr="00E14FD4">
              <w:rPr>
                <w:sz w:val="18"/>
                <w:szCs w:val="18"/>
                <w:lang w:eastAsia="nb-NO"/>
              </w:rPr>
              <w:t>Utskriftsadministrasjonssystemet bør ha mulighet for effektiv, kontrollert og sømløs endring av innstillinger på flere maskiner samtidig, med pålitelig og skalerbar håndtering.</w:t>
            </w:r>
          </w:p>
          <w:p w14:paraId="663488EA" w14:textId="77777777" w:rsidR="00B63501" w:rsidRDefault="00E42D2E" w:rsidP="00FE2D1B">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52AB6DC5" w14:textId="08756A01" w:rsidR="00F27498" w:rsidRPr="00E14FD4" w:rsidRDefault="00F27498" w:rsidP="00FE2D1B">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159EFF01" w14:textId="7328B29D" w:rsidR="009E556E" w:rsidRPr="00E14FD4" w:rsidRDefault="00997054">
            <w:pPr>
              <w:jc w:val="center"/>
              <w:rPr>
                <w:sz w:val="18"/>
                <w:szCs w:val="18"/>
                <w:lang w:eastAsia="nb-NO"/>
              </w:rPr>
            </w:pPr>
            <w:r w:rsidRPr="00E14FD4">
              <w:rPr>
                <w:sz w:val="18"/>
                <w:szCs w:val="18"/>
                <w:lang w:eastAsia="nb-NO"/>
              </w:rPr>
              <w:t>B</w:t>
            </w:r>
          </w:p>
        </w:tc>
        <w:tc>
          <w:tcPr>
            <w:tcW w:w="2126" w:type="dxa"/>
            <w:shd w:val="clear" w:color="auto" w:fill="FFFFFF" w:themeFill="background2"/>
          </w:tcPr>
          <w:p w14:paraId="0FA97413" w14:textId="77777777" w:rsidR="009E556E" w:rsidRPr="003C576A" w:rsidRDefault="009E556E">
            <w:pPr>
              <w:jc w:val="center"/>
              <w:rPr>
                <w:sz w:val="18"/>
                <w:szCs w:val="18"/>
                <w:lang w:eastAsia="nb-NO"/>
              </w:rPr>
            </w:pPr>
          </w:p>
        </w:tc>
        <w:tc>
          <w:tcPr>
            <w:tcW w:w="5245" w:type="dxa"/>
            <w:shd w:val="clear" w:color="auto" w:fill="FFFFFF" w:themeFill="background2"/>
          </w:tcPr>
          <w:p w14:paraId="72D6C4E8" w14:textId="77777777" w:rsidR="009E556E" w:rsidRPr="003C576A" w:rsidRDefault="009E556E">
            <w:pPr>
              <w:jc w:val="center"/>
              <w:rPr>
                <w:sz w:val="18"/>
                <w:szCs w:val="18"/>
                <w:lang w:eastAsia="nb-NO"/>
              </w:rPr>
            </w:pPr>
          </w:p>
        </w:tc>
      </w:tr>
      <w:tr w:rsidR="00BE06C6" w:rsidRPr="0050417F" w14:paraId="0671E2EE" w14:textId="77777777" w:rsidTr="32DDE44C">
        <w:tc>
          <w:tcPr>
            <w:tcW w:w="562" w:type="dxa"/>
            <w:shd w:val="clear" w:color="auto" w:fill="D9D9D9" w:themeFill="background2" w:themeFillShade="D9"/>
          </w:tcPr>
          <w:p w14:paraId="07F7FDAC" w14:textId="5485AAFC" w:rsidR="00BE06C6" w:rsidRPr="00040E61" w:rsidRDefault="006D1789" w:rsidP="00040E61">
            <w:pPr>
              <w:jc w:val="center"/>
              <w:rPr>
                <w:sz w:val="18"/>
                <w:szCs w:val="18"/>
                <w:lang w:eastAsia="nb-NO"/>
              </w:rPr>
            </w:pPr>
            <w:r>
              <w:rPr>
                <w:sz w:val="18"/>
                <w:szCs w:val="18"/>
                <w:lang w:eastAsia="nb-NO"/>
              </w:rPr>
              <w:t>8</w:t>
            </w:r>
            <w:r w:rsidR="00B00AAC">
              <w:rPr>
                <w:sz w:val="18"/>
                <w:szCs w:val="18"/>
                <w:lang w:eastAsia="nb-NO"/>
              </w:rPr>
              <w:t>5</w:t>
            </w:r>
          </w:p>
        </w:tc>
        <w:tc>
          <w:tcPr>
            <w:tcW w:w="5387" w:type="dxa"/>
            <w:shd w:val="clear" w:color="auto" w:fill="F2F2F2" w:themeFill="background2" w:themeFillShade="F2"/>
          </w:tcPr>
          <w:p w14:paraId="55BAC357" w14:textId="77777777" w:rsidR="00BE06C6" w:rsidRPr="00E14FD4" w:rsidRDefault="00BE06C6" w:rsidP="00BE06C6">
            <w:pPr>
              <w:rPr>
                <w:sz w:val="18"/>
                <w:szCs w:val="18"/>
                <w:lang w:eastAsia="nb-NO"/>
              </w:rPr>
            </w:pPr>
            <w:r w:rsidRPr="00E14FD4">
              <w:rPr>
                <w:sz w:val="18"/>
                <w:szCs w:val="18"/>
                <w:lang w:eastAsia="nb-NO"/>
              </w:rPr>
              <w:t>Utskriftsadministrasjonssystemet bør tilby effektiv, kontrollert og sømløs sentral administrasjon og oppdatering av adressebøker og skanneprofiler, med pålitelig og skalerbar håndtering.</w:t>
            </w:r>
          </w:p>
          <w:p w14:paraId="1BEB7F72" w14:textId="77777777" w:rsidR="00BE06C6" w:rsidRDefault="00E42D2E" w:rsidP="00FE2D1B">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4FCB65E2" w14:textId="348504D8" w:rsidR="00F27498" w:rsidRPr="00E14FD4" w:rsidRDefault="00F27498" w:rsidP="00FE2D1B">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491063FF" w14:textId="3F93FAA2" w:rsidR="00BE06C6" w:rsidRPr="00E14FD4" w:rsidRDefault="00B54AE8">
            <w:pPr>
              <w:jc w:val="center"/>
              <w:rPr>
                <w:sz w:val="18"/>
                <w:szCs w:val="18"/>
                <w:lang w:eastAsia="nb-NO"/>
              </w:rPr>
            </w:pPr>
            <w:r w:rsidRPr="00E14FD4">
              <w:rPr>
                <w:sz w:val="18"/>
                <w:szCs w:val="18"/>
                <w:lang w:eastAsia="nb-NO"/>
              </w:rPr>
              <w:t>B</w:t>
            </w:r>
          </w:p>
        </w:tc>
        <w:tc>
          <w:tcPr>
            <w:tcW w:w="2126" w:type="dxa"/>
            <w:shd w:val="clear" w:color="auto" w:fill="FFFFFF" w:themeFill="background2"/>
          </w:tcPr>
          <w:p w14:paraId="14D8FFC3" w14:textId="77777777" w:rsidR="00BE06C6" w:rsidRPr="003C576A" w:rsidRDefault="00BE06C6">
            <w:pPr>
              <w:jc w:val="center"/>
              <w:rPr>
                <w:sz w:val="18"/>
                <w:szCs w:val="18"/>
                <w:lang w:eastAsia="nb-NO"/>
              </w:rPr>
            </w:pPr>
          </w:p>
        </w:tc>
        <w:tc>
          <w:tcPr>
            <w:tcW w:w="5245" w:type="dxa"/>
            <w:shd w:val="clear" w:color="auto" w:fill="FFFFFF" w:themeFill="background2"/>
          </w:tcPr>
          <w:p w14:paraId="63D89250" w14:textId="77777777" w:rsidR="00BE06C6" w:rsidRPr="003C576A" w:rsidRDefault="00BE06C6">
            <w:pPr>
              <w:jc w:val="center"/>
              <w:rPr>
                <w:sz w:val="18"/>
                <w:szCs w:val="18"/>
                <w:lang w:eastAsia="nb-NO"/>
              </w:rPr>
            </w:pPr>
          </w:p>
        </w:tc>
      </w:tr>
      <w:tr w:rsidR="00455845" w:rsidRPr="0050417F" w14:paraId="4F3D0344" w14:textId="77777777" w:rsidTr="32DDE44C">
        <w:tc>
          <w:tcPr>
            <w:tcW w:w="562" w:type="dxa"/>
            <w:shd w:val="clear" w:color="auto" w:fill="D9D9D9" w:themeFill="background2" w:themeFillShade="D9"/>
          </w:tcPr>
          <w:p w14:paraId="3EF632FC" w14:textId="6451E754" w:rsidR="00455845" w:rsidRPr="00040E61" w:rsidRDefault="006D1789" w:rsidP="00040E61">
            <w:pPr>
              <w:jc w:val="center"/>
              <w:rPr>
                <w:sz w:val="18"/>
                <w:szCs w:val="18"/>
                <w:lang w:eastAsia="nb-NO"/>
              </w:rPr>
            </w:pPr>
            <w:r>
              <w:rPr>
                <w:sz w:val="18"/>
                <w:szCs w:val="18"/>
                <w:lang w:eastAsia="nb-NO"/>
              </w:rPr>
              <w:t>8</w:t>
            </w:r>
            <w:r w:rsidR="00B00AAC">
              <w:rPr>
                <w:sz w:val="18"/>
                <w:szCs w:val="18"/>
                <w:lang w:eastAsia="nb-NO"/>
              </w:rPr>
              <w:t>6</w:t>
            </w:r>
          </w:p>
        </w:tc>
        <w:tc>
          <w:tcPr>
            <w:tcW w:w="5387" w:type="dxa"/>
            <w:shd w:val="clear" w:color="auto" w:fill="F2F2F2" w:themeFill="background2" w:themeFillShade="F2"/>
          </w:tcPr>
          <w:p w14:paraId="10F70087" w14:textId="77777777" w:rsidR="00455845" w:rsidRPr="00E14FD4" w:rsidRDefault="00093F3F" w:rsidP="00BE06C6">
            <w:pPr>
              <w:rPr>
                <w:sz w:val="18"/>
                <w:szCs w:val="18"/>
                <w:lang w:eastAsia="nb-NO"/>
              </w:rPr>
            </w:pPr>
            <w:r w:rsidRPr="00E14FD4">
              <w:rPr>
                <w:sz w:val="18"/>
                <w:szCs w:val="18"/>
                <w:lang w:eastAsia="nb-NO"/>
              </w:rPr>
              <w:t xml:space="preserve">Utskriftsadministrasjonssystemet bør tilby sikker, automatisert og kontrollert </w:t>
            </w:r>
            <w:proofErr w:type="spellStart"/>
            <w:r w:rsidRPr="00E14FD4">
              <w:rPr>
                <w:sz w:val="18"/>
                <w:szCs w:val="18"/>
                <w:lang w:eastAsia="nb-NO"/>
              </w:rPr>
              <w:t>backup</w:t>
            </w:r>
            <w:proofErr w:type="spellEnd"/>
            <w:r w:rsidRPr="00E14FD4">
              <w:rPr>
                <w:rFonts w:ascii="Cambria Math" w:hAnsi="Cambria Math" w:cs="Cambria Math"/>
                <w:sz w:val="18"/>
                <w:szCs w:val="18"/>
                <w:lang w:eastAsia="nb-NO"/>
              </w:rPr>
              <w:t>‑</w:t>
            </w:r>
            <w:r w:rsidRPr="00E14FD4">
              <w:rPr>
                <w:sz w:val="18"/>
                <w:szCs w:val="18"/>
                <w:lang w:eastAsia="nb-NO"/>
              </w:rPr>
              <w:t>funksjonalitet som sikrer pålitelig og effektiv gjenoppretting av innstillinger og tilpasninger dersom en maskin nullstilles.</w:t>
            </w:r>
          </w:p>
          <w:p w14:paraId="30253CE7" w14:textId="77777777" w:rsidR="00093F3F" w:rsidRDefault="00E42D2E" w:rsidP="00BE06C6">
            <w:pPr>
              <w:rPr>
                <w:i/>
                <w:iCs/>
                <w:color w:val="0070C0"/>
                <w:sz w:val="18"/>
                <w:szCs w:val="18"/>
                <w:lang w:eastAsia="nb-NO"/>
              </w:rPr>
            </w:pPr>
            <w:r w:rsidRPr="00E14FD4">
              <w:rPr>
                <w:i/>
                <w:iCs/>
                <w:color w:val="0070C0"/>
                <w:sz w:val="18"/>
                <w:szCs w:val="18"/>
                <w:lang w:eastAsia="nb-NO"/>
              </w:rPr>
              <w:lastRenderedPageBreak/>
              <w:t>Leverandøren skal bekrefte (Ja/Nei) at kravet er oppfylt og beskrive hvordan behovet ivaretas.</w:t>
            </w:r>
          </w:p>
          <w:p w14:paraId="060ED58D" w14:textId="1F9E3C57" w:rsidR="00F27498" w:rsidRPr="00E14FD4" w:rsidRDefault="00F27498" w:rsidP="00BE06C6">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02233A33" w14:textId="54E46AA4" w:rsidR="00455845" w:rsidRPr="00E14FD4" w:rsidRDefault="00D84310">
            <w:pPr>
              <w:jc w:val="center"/>
              <w:rPr>
                <w:sz w:val="18"/>
                <w:szCs w:val="18"/>
                <w:lang w:eastAsia="nb-NO"/>
              </w:rPr>
            </w:pPr>
            <w:r w:rsidRPr="00E14FD4">
              <w:rPr>
                <w:sz w:val="18"/>
                <w:szCs w:val="18"/>
                <w:lang w:eastAsia="nb-NO"/>
              </w:rPr>
              <w:lastRenderedPageBreak/>
              <w:t>B</w:t>
            </w:r>
          </w:p>
        </w:tc>
        <w:tc>
          <w:tcPr>
            <w:tcW w:w="2126" w:type="dxa"/>
            <w:shd w:val="clear" w:color="auto" w:fill="FFFFFF" w:themeFill="background2"/>
          </w:tcPr>
          <w:p w14:paraId="1C7C5DF1" w14:textId="77777777" w:rsidR="00455845" w:rsidRPr="003C576A" w:rsidRDefault="00455845">
            <w:pPr>
              <w:jc w:val="center"/>
              <w:rPr>
                <w:sz w:val="18"/>
                <w:szCs w:val="18"/>
                <w:lang w:eastAsia="nb-NO"/>
              </w:rPr>
            </w:pPr>
          </w:p>
        </w:tc>
        <w:tc>
          <w:tcPr>
            <w:tcW w:w="5245" w:type="dxa"/>
            <w:shd w:val="clear" w:color="auto" w:fill="FFFFFF" w:themeFill="background2"/>
          </w:tcPr>
          <w:p w14:paraId="6A2CAEDB" w14:textId="77777777" w:rsidR="00455845" w:rsidRPr="003C576A" w:rsidRDefault="00455845">
            <w:pPr>
              <w:jc w:val="center"/>
              <w:rPr>
                <w:sz w:val="18"/>
                <w:szCs w:val="18"/>
                <w:lang w:eastAsia="nb-NO"/>
              </w:rPr>
            </w:pPr>
          </w:p>
        </w:tc>
      </w:tr>
      <w:tr w:rsidR="00B54AE8" w:rsidRPr="0050417F" w14:paraId="73AD50E2" w14:textId="77777777" w:rsidTr="32DDE44C">
        <w:tc>
          <w:tcPr>
            <w:tcW w:w="562" w:type="dxa"/>
            <w:shd w:val="clear" w:color="auto" w:fill="D9D9D9" w:themeFill="background2" w:themeFillShade="D9"/>
          </w:tcPr>
          <w:p w14:paraId="5B91E61A" w14:textId="529FF7E3" w:rsidR="00B54AE8" w:rsidRPr="00040E61" w:rsidRDefault="006D1789" w:rsidP="00040E61">
            <w:pPr>
              <w:jc w:val="center"/>
              <w:rPr>
                <w:sz w:val="18"/>
                <w:szCs w:val="18"/>
                <w:lang w:eastAsia="nb-NO"/>
              </w:rPr>
            </w:pPr>
            <w:r>
              <w:rPr>
                <w:sz w:val="18"/>
                <w:szCs w:val="18"/>
                <w:lang w:eastAsia="nb-NO"/>
              </w:rPr>
              <w:t>8</w:t>
            </w:r>
            <w:r w:rsidR="00B00AAC">
              <w:rPr>
                <w:sz w:val="18"/>
                <w:szCs w:val="18"/>
                <w:lang w:eastAsia="nb-NO"/>
              </w:rPr>
              <w:t>7</w:t>
            </w:r>
          </w:p>
        </w:tc>
        <w:tc>
          <w:tcPr>
            <w:tcW w:w="5387" w:type="dxa"/>
            <w:shd w:val="clear" w:color="auto" w:fill="F2F2F2" w:themeFill="background2" w:themeFillShade="F2"/>
          </w:tcPr>
          <w:p w14:paraId="0FCA178C" w14:textId="66297383" w:rsidR="00B54AE8" w:rsidRPr="00E14FD4" w:rsidRDefault="7443010A" w:rsidP="00BE06C6">
            <w:pPr>
              <w:rPr>
                <w:sz w:val="18"/>
                <w:szCs w:val="18"/>
                <w:lang w:eastAsia="nb-NO"/>
              </w:rPr>
            </w:pPr>
            <w:r w:rsidRPr="00E14FD4">
              <w:rPr>
                <w:sz w:val="18"/>
                <w:szCs w:val="18"/>
                <w:lang w:eastAsia="nb-NO"/>
              </w:rPr>
              <w:t xml:space="preserve">Utskriftsadministrasjonssystemet bør tilby omfattende og relevante </w:t>
            </w:r>
            <w:r w:rsidR="42EB93EB" w:rsidRPr="00E14FD4">
              <w:rPr>
                <w:sz w:val="18"/>
                <w:szCs w:val="18"/>
                <w:lang w:eastAsia="nb-NO"/>
              </w:rPr>
              <w:t>overvåkings</w:t>
            </w:r>
            <w:r w:rsidRPr="00E14FD4">
              <w:rPr>
                <w:sz w:val="18"/>
                <w:szCs w:val="18"/>
                <w:lang w:eastAsia="nb-NO"/>
              </w:rPr>
              <w:t xml:space="preserve">funksjoner som gir Kunden god oversikt og kontroll over tjenesten og maskinene, med innsikt i </w:t>
            </w:r>
            <w:r w:rsidRPr="0048525A">
              <w:rPr>
                <w:sz w:val="18"/>
                <w:szCs w:val="18"/>
                <w:lang w:eastAsia="nb-NO"/>
              </w:rPr>
              <w:t>sikkerhetsstatus, personvern og tjenestens tilstand,</w:t>
            </w:r>
            <w:r w:rsidRPr="00E14FD4">
              <w:rPr>
                <w:sz w:val="18"/>
                <w:szCs w:val="18"/>
                <w:lang w:eastAsia="nb-NO"/>
              </w:rPr>
              <w:t xml:space="preserve"> inkludert relevante varslinger.</w:t>
            </w:r>
          </w:p>
          <w:p w14:paraId="20B3A3A7" w14:textId="77777777" w:rsidR="001E14B8" w:rsidRDefault="001E14B8" w:rsidP="00BE06C6">
            <w:pPr>
              <w:rPr>
                <w:i/>
                <w:iCs/>
                <w:color w:val="0070C0"/>
                <w:sz w:val="18"/>
                <w:szCs w:val="18"/>
                <w:lang w:eastAsia="nb-NO"/>
              </w:rPr>
            </w:pPr>
            <w:r w:rsidRPr="00E14FD4">
              <w:rPr>
                <w:i/>
                <w:iCs/>
                <w:color w:val="0070C0"/>
                <w:sz w:val="18"/>
                <w:szCs w:val="18"/>
                <w:lang w:eastAsia="nb-NO"/>
              </w:rPr>
              <w:t>Leverandøren skal bekrefte (Ja/Nei) at kravet oppfylles, og beskrive hvilke tilganger Kunden får til Utskriftsadministrasjonssystemet og maskinene, hvilken funksjonalitet Kunden har i plattformen, samt hvordan varslinger kan tilpasses for å gi relevant informasjon om tjenestens tilstand, sikkerhet og personvern.</w:t>
            </w:r>
          </w:p>
          <w:p w14:paraId="07355588" w14:textId="2699F079" w:rsidR="00F27498" w:rsidRPr="00E14FD4" w:rsidRDefault="00F27498" w:rsidP="00BE06C6">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241EECF8" w14:textId="7621FDE5" w:rsidR="00B54AE8" w:rsidRPr="00E14FD4" w:rsidRDefault="0032547C">
            <w:pPr>
              <w:jc w:val="center"/>
              <w:rPr>
                <w:sz w:val="18"/>
                <w:szCs w:val="18"/>
                <w:lang w:eastAsia="nb-NO"/>
              </w:rPr>
            </w:pPr>
            <w:r w:rsidRPr="00E14FD4">
              <w:rPr>
                <w:sz w:val="18"/>
                <w:szCs w:val="18"/>
                <w:lang w:eastAsia="nb-NO"/>
              </w:rPr>
              <w:t>B</w:t>
            </w:r>
          </w:p>
        </w:tc>
        <w:tc>
          <w:tcPr>
            <w:tcW w:w="2126" w:type="dxa"/>
            <w:shd w:val="clear" w:color="auto" w:fill="FFFFFF" w:themeFill="background2"/>
          </w:tcPr>
          <w:p w14:paraId="5175A02A" w14:textId="77777777" w:rsidR="00B54AE8" w:rsidRPr="003C576A" w:rsidRDefault="00B54AE8">
            <w:pPr>
              <w:jc w:val="center"/>
              <w:rPr>
                <w:sz w:val="18"/>
                <w:szCs w:val="18"/>
                <w:lang w:eastAsia="nb-NO"/>
              </w:rPr>
            </w:pPr>
          </w:p>
        </w:tc>
        <w:tc>
          <w:tcPr>
            <w:tcW w:w="5245" w:type="dxa"/>
            <w:shd w:val="clear" w:color="auto" w:fill="FFFFFF" w:themeFill="background2"/>
          </w:tcPr>
          <w:p w14:paraId="288E3C55" w14:textId="77777777" w:rsidR="00B54AE8" w:rsidRPr="003C576A" w:rsidRDefault="00B54AE8">
            <w:pPr>
              <w:jc w:val="center"/>
              <w:rPr>
                <w:sz w:val="18"/>
                <w:szCs w:val="18"/>
                <w:lang w:eastAsia="nb-NO"/>
              </w:rPr>
            </w:pPr>
          </w:p>
        </w:tc>
      </w:tr>
      <w:tr w:rsidR="00B54AE8" w:rsidRPr="0050417F" w14:paraId="58BCC675" w14:textId="77777777" w:rsidTr="32DDE44C">
        <w:tc>
          <w:tcPr>
            <w:tcW w:w="562" w:type="dxa"/>
            <w:shd w:val="clear" w:color="auto" w:fill="D9D9D9" w:themeFill="background2" w:themeFillShade="D9"/>
          </w:tcPr>
          <w:p w14:paraId="54476753" w14:textId="3551511E" w:rsidR="00B54AE8" w:rsidRPr="00040E61" w:rsidRDefault="006D1789" w:rsidP="00040E61">
            <w:pPr>
              <w:jc w:val="center"/>
              <w:rPr>
                <w:sz w:val="18"/>
                <w:szCs w:val="18"/>
                <w:lang w:eastAsia="nb-NO"/>
              </w:rPr>
            </w:pPr>
            <w:r>
              <w:rPr>
                <w:sz w:val="18"/>
                <w:szCs w:val="18"/>
                <w:lang w:eastAsia="nb-NO"/>
              </w:rPr>
              <w:t>8</w:t>
            </w:r>
            <w:r w:rsidR="00B00AAC">
              <w:rPr>
                <w:sz w:val="18"/>
                <w:szCs w:val="18"/>
                <w:lang w:eastAsia="nb-NO"/>
              </w:rPr>
              <w:t>8</w:t>
            </w:r>
          </w:p>
        </w:tc>
        <w:tc>
          <w:tcPr>
            <w:tcW w:w="5387" w:type="dxa"/>
            <w:shd w:val="clear" w:color="auto" w:fill="F2F2F2" w:themeFill="background2" w:themeFillShade="F2"/>
          </w:tcPr>
          <w:p w14:paraId="6FDA34F5" w14:textId="77777777" w:rsidR="0032547C" w:rsidRPr="00E14FD4" w:rsidRDefault="0032547C" w:rsidP="0032547C">
            <w:pPr>
              <w:rPr>
                <w:sz w:val="18"/>
                <w:szCs w:val="18"/>
                <w:lang w:eastAsia="nb-NO"/>
              </w:rPr>
            </w:pPr>
            <w:r w:rsidRPr="00E14FD4">
              <w:rPr>
                <w:sz w:val="18"/>
                <w:szCs w:val="18"/>
                <w:lang w:eastAsia="nb-NO"/>
              </w:rPr>
              <w:t xml:space="preserve">Utskriftsadministrasjonssystemet bør tilby helhetlig </w:t>
            </w:r>
            <w:proofErr w:type="spellStart"/>
            <w:r w:rsidRPr="00E14FD4">
              <w:rPr>
                <w:sz w:val="18"/>
                <w:szCs w:val="18"/>
                <w:lang w:eastAsia="nb-NO"/>
              </w:rPr>
              <w:t>købehandling</w:t>
            </w:r>
            <w:proofErr w:type="spellEnd"/>
            <w:r w:rsidRPr="00E14FD4">
              <w:rPr>
                <w:sz w:val="18"/>
                <w:szCs w:val="18"/>
                <w:lang w:eastAsia="nb-NO"/>
              </w:rPr>
              <w:t xml:space="preserve"> for alle brukertyper og miljøer, slik at utskriftsjobber kan administreres effektivt og sikkert.</w:t>
            </w:r>
          </w:p>
          <w:p w14:paraId="3E7A9C87" w14:textId="77777777" w:rsidR="00B54AE8" w:rsidRDefault="007652AF" w:rsidP="00BE06C6">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5253B4B1" w14:textId="00D3B7D2" w:rsidR="00E36BC5" w:rsidRPr="00E14FD4" w:rsidRDefault="00E36BC5" w:rsidP="00BE06C6">
            <w:pPr>
              <w:rPr>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7047C676" w14:textId="111621AC" w:rsidR="00B54AE8" w:rsidRPr="00E14FD4" w:rsidRDefault="0032547C">
            <w:pPr>
              <w:jc w:val="center"/>
              <w:rPr>
                <w:sz w:val="18"/>
                <w:szCs w:val="18"/>
                <w:lang w:eastAsia="nb-NO"/>
              </w:rPr>
            </w:pPr>
            <w:r w:rsidRPr="00E14FD4">
              <w:rPr>
                <w:sz w:val="18"/>
                <w:szCs w:val="18"/>
                <w:lang w:eastAsia="nb-NO"/>
              </w:rPr>
              <w:t>B</w:t>
            </w:r>
          </w:p>
        </w:tc>
        <w:tc>
          <w:tcPr>
            <w:tcW w:w="2126" w:type="dxa"/>
            <w:shd w:val="clear" w:color="auto" w:fill="FFFFFF" w:themeFill="background2"/>
          </w:tcPr>
          <w:p w14:paraId="0C9586BF" w14:textId="77777777" w:rsidR="00B54AE8" w:rsidRPr="003C576A" w:rsidRDefault="00B54AE8">
            <w:pPr>
              <w:jc w:val="center"/>
              <w:rPr>
                <w:sz w:val="18"/>
                <w:szCs w:val="18"/>
                <w:lang w:eastAsia="nb-NO"/>
              </w:rPr>
            </w:pPr>
          </w:p>
        </w:tc>
        <w:tc>
          <w:tcPr>
            <w:tcW w:w="5245" w:type="dxa"/>
            <w:shd w:val="clear" w:color="auto" w:fill="FFFFFF" w:themeFill="background2"/>
          </w:tcPr>
          <w:p w14:paraId="5F5EF3D3" w14:textId="77777777" w:rsidR="00B54AE8" w:rsidRPr="003C576A" w:rsidRDefault="00B54AE8">
            <w:pPr>
              <w:jc w:val="center"/>
              <w:rPr>
                <w:sz w:val="18"/>
                <w:szCs w:val="18"/>
                <w:lang w:eastAsia="nb-NO"/>
              </w:rPr>
            </w:pPr>
          </w:p>
        </w:tc>
      </w:tr>
      <w:tr w:rsidR="00997054" w:rsidRPr="0050417F" w14:paraId="31132B64" w14:textId="77777777" w:rsidTr="32DDE44C">
        <w:tc>
          <w:tcPr>
            <w:tcW w:w="562" w:type="dxa"/>
            <w:shd w:val="clear" w:color="auto" w:fill="D9D9D9" w:themeFill="background2" w:themeFillShade="D9"/>
          </w:tcPr>
          <w:p w14:paraId="5E82E5E3" w14:textId="555FF588" w:rsidR="00997054" w:rsidRPr="00040E61" w:rsidRDefault="006D1789" w:rsidP="00040E61">
            <w:pPr>
              <w:jc w:val="center"/>
              <w:rPr>
                <w:sz w:val="18"/>
                <w:szCs w:val="18"/>
                <w:lang w:eastAsia="nb-NO"/>
              </w:rPr>
            </w:pPr>
            <w:r>
              <w:rPr>
                <w:sz w:val="18"/>
                <w:szCs w:val="18"/>
                <w:lang w:eastAsia="nb-NO"/>
              </w:rPr>
              <w:t>8</w:t>
            </w:r>
            <w:r w:rsidR="00B00AAC">
              <w:rPr>
                <w:sz w:val="18"/>
                <w:szCs w:val="18"/>
                <w:lang w:eastAsia="nb-NO"/>
              </w:rPr>
              <w:t>9</w:t>
            </w:r>
          </w:p>
        </w:tc>
        <w:tc>
          <w:tcPr>
            <w:tcW w:w="5387" w:type="dxa"/>
            <w:shd w:val="clear" w:color="auto" w:fill="F2F2F2" w:themeFill="background2" w:themeFillShade="F2"/>
          </w:tcPr>
          <w:p w14:paraId="5EC5883D" w14:textId="34E2D5D6" w:rsidR="00282C92" w:rsidRPr="00E14FD4" w:rsidRDefault="00282C92" w:rsidP="00282C92">
            <w:pPr>
              <w:rPr>
                <w:sz w:val="18"/>
                <w:szCs w:val="18"/>
                <w:lang w:eastAsia="nb-NO"/>
              </w:rPr>
            </w:pPr>
            <w:r w:rsidRPr="00E14FD4">
              <w:rPr>
                <w:sz w:val="18"/>
                <w:szCs w:val="18"/>
                <w:lang w:eastAsia="nb-NO"/>
              </w:rPr>
              <w:t xml:space="preserve">Utskriftsadministrasjonssystemet skal støtte </w:t>
            </w:r>
            <w:proofErr w:type="spellStart"/>
            <w:r w:rsidRPr="00E14FD4">
              <w:rPr>
                <w:sz w:val="18"/>
                <w:szCs w:val="18"/>
                <w:lang w:eastAsia="nb-NO"/>
              </w:rPr>
              <w:t>follow</w:t>
            </w:r>
            <w:r w:rsidRPr="00E14FD4">
              <w:rPr>
                <w:rFonts w:ascii="Cambria Math" w:hAnsi="Cambria Math" w:cs="Cambria Math"/>
                <w:sz w:val="18"/>
                <w:szCs w:val="18"/>
                <w:lang w:eastAsia="nb-NO"/>
              </w:rPr>
              <w:t>‑</w:t>
            </w:r>
            <w:r w:rsidRPr="00E14FD4">
              <w:rPr>
                <w:sz w:val="18"/>
                <w:szCs w:val="18"/>
                <w:lang w:eastAsia="nb-NO"/>
              </w:rPr>
              <w:t>me</w:t>
            </w:r>
            <w:proofErr w:type="spellEnd"/>
            <w:r w:rsidRPr="00E14FD4">
              <w:rPr>
                <w:sz w:val="18"/>
                <w:szCs w:val="18"/>
                <w:lang w:eastAsia="nb-NO"/>
              </w:rPr>
              <w:t xml:space="preserve"> print (brukeren kan hente utskriftsjobben på valgfri enhet etter autentisering).</w:t>
            </w:r>
          </w:p>
          <w:p w14:paraId="5EBA10BA" w14:textId="1E08CF73" w:rsidR="005B2AC9" w:rsidRPr="005B2AC9" w:rsidRDefault="00460C0F" w:rsidP="00282C92">
            <w:pPr>
              <w:rPr>
                <w:i/>
                <w:iCs/>
                <w:color w:val="0070C0"/>
                <w:sz w:val="18"/>
                <w:szCs w:val="18"/>
                <w:lang w:eastAsia="nb-NO"/>
              </w:rPr>
            </w:pPr>
            <w:r w:rsidRPr="00460C0F">
              <w:rPr>
                <w:i/>
                <w:iCs/>
                <w:color w:val="0070C0"/>
                <w:sz w:val="18"/>
                <w:szCs w:val="18"/>
                <w:lang w:eastAsia="nb-NO"/>
              </w:rPr>
              <w:t>Leverandøren skal bekrefte (Ja/Nei) at kravet er oppfylt og gi en kortfattet beskrivelse på inntil 150 ord av hvordan kravet oppfylles.</w:t>
            </w:r>
          </w:p>
        </w:tc>
        <w:tc>
          <w:tcPr>
            <w:tcW w:w="709" w:type="dxa"/>
            <w:shd w:val="clear" w:color="auto" w:fill="F2F2F2" w:themeFill="background2" w:themeFillShade="F2"/>
          </w:tcPr>
          <w:p w14:paraId="2320928D" w14:textId="7D3238CC" w:rsidR="00997054" w:rsidRPr="00E14FD4" w:rsidRDefault="00282C92">
            <w:pPr>
              <w:jc w:val="center"/>
              <w:rPr>
                <w:sz w:val="18"/>
                <w:szCs w:val="18"/>
                <w:lang w:eastAsia="nb-NO"/>
              </w:rPr>
            </w:pPr>
            <w:r w:rsidRPr="00E14FD4">
              <w:rPr>
                <w:sz w:val="18"/>
                <w:szCs w:val="18"/>
                <w:lang w:eastAsia="nb-NO"/>
              </w:rPr>
              <w:t>S</w:t>
            </w:r>
          </w:p>
        </w:tc>
        <w:tc>
          <w:tcPr>
            <w:tcW w:w="2126" w:type="dxa"/>
            <w:shd w:val="clear" w:color="auto" w:fill="FFFFFF" w:themeFill="background2"/>
          </w:tcPr>
          <w:p w14:paraId="33A3030A" w14:textId="77777777" w:rsidR="00997054" w:rsidRPr="003C576A" w:rsidRDefault="00997054">
            <w:pPr>
              <w:jc w:val="center"/>
              <w:rPr>
                <w:sz w:val="18"/>
                <w:szCs w:val="18"/>
                <w:lang w:eastAsia="nb-NO"/>
              </w:rPr>
            </w:pPr>
          </w:p>
        </w:tc>
        <w:tc>
          <w:tcPr>
            <w:tcW w:w="5245" w:type="dxa"/>
            <w:shd w:val="clear" w:color="auto" w:fill="FFFFFF" w:themeFill="background2"/>
          </w:tcPr>
          <w:p w14:paraId="0FB86BFB" w14:textId="77777777" w:rsidR="00997054" w:rsidRPr="003C576A" w:rsidRDefault="00997054">
            <w:pPr>
              <w:jc w:val="center"/>
              <w:rPr>
                <w:sz w:val="18"/>
                <w:szCs w:val="18"/>
                <w:lang w:eastAsia="nb-NO"/>
              </w:rPr>
            </w:pPr>
          </w:p>
        </w:tc>
      </w:tr>
      <w:tr w:rsidR="00032025" w:rsidRPr="0050417F" w14:paraId="58C74865" w14:textId="77777777" w:rsidTr="32DDE44C">
        <w:tc>
          <w:tcPr>
            <w:tcW w:w="562" w:type="dxa"/>
            <w:shd w:val="clear" w:color="auto" w:fill="D9D9D9" w:themeFill="background2" w:themeFillShade="D9"/>
          </w:tcPr>
          <w:p w14:paraId="1937E481" w14:textId="6755BD45" w:rsidR="00032025" w:rsidRPr="00040E61" w:rsidRDefault="00B00AAC" w:rsidP="00040E61">
            <w:pPr>
              <w:jc w:val="center"/>
              <w:rPr>
                <w:sz w:val="18"/>
                <w:szCs w:val="18"/>
                <w:lang w:eastAsia="nb-NO"/>
              </w:rPr>
            </w:pPr>
            <w:r>
              <w:rPr>
                <w:sz w:val="18"/>
                <w:szCs w:val="18"/>
                <w:lang w:eastAsia="nb-NO"/>
              </w:rPr>
              <w:lastRenderedPageBreak/>
              <w:t>90</w:t>
            </w:r>
          </w:p>
        </w:tc>
        <w:tc>
          <w:tcPr>
            <w:tcW w:w="5387" w:type="dxa"/>
            <w:shd w:val="clear" w:color="auto" w:fill="F2F2F2" w:themeFill="background2" w:themeFillShade="F2"/>
          </w:tcPr>
          <w:p w14:paraId="7B373EAB" w14:textId="77777777" w:rsidR="00032025" w:rsidRPr="00E14FD4" w:rsidRDefault="00032025" w:rsidP="00032025">
            <w:pPr>
              <w:rPr>
                <w:sz w:val="18"/>
                <w:szCs w:val="18"/>
                <w:lang w:val="nn-NO" w:eastAsia="nb-NO"/>
              </w:rPr>
            </w:pPr>
            <w:proofErr w:type="spellStart"/>
            <w:r w:rsidRPr="00E14FD4">
              <w:rPr>
                <w:sz w:val="18"/>
                <w:szCs w:val="18"/>
                <w:lang w:eastAsia="nb-NO"/>
              </w:rPr>
              <w:t>Follow</w:t>
            </w:r>
            <w:proofErr w:type="spellEnd"/>
            <w:r w:rsidRPr="00E14FD4">
              <w:rPr>
                <w:rFonts w:ascii="Cambria Math" w:hAnsi="Cambria Math" w:cs="Cambria Math"/>
                <w:sz w:val="18"/>
                <w:szCs w:val="18"/>
                <w:lang w:eastAsia="nb-NO"/>
              </w:rPr>
              <w:t>‑</w:t>
            </w:r>
            <w:r w:rsidRPr="00E14FD4">
              <w:rPr>
                <w:sz w:val="18"/>
                <w:szCs w:val="18"/>
                <w:lang w:eastAsia="nb-NO"/>
              </w:rPr>
              <w:t>me</w:t>
            </w:r>
            <w:r w:rsidRPr="00E14FD4">
              <w:rPr>
                <w:rFonts w:ascii="Cambria Math" w:hAnsi="Cambria Math" w:cs="Cambria Math"/>
                <w:sz w:val="18"/>
                <w:szCs w:val="18"/>
                <w:lang w:eastAsia="nb-NO"/>
              </w:rPr>
              <w:t>‑</w:t>
            </w:r>
            <w:r w:rsidRPr="00E14FD4">
              <w:rPr>
                <w:sz w:val="18"/>
                <w:szCs w:val="18"/>
                <w:lang w:eastAsia="nb-NO"/>
              </w:rPr>
              <w:t xml:space="preserve">løsningen bør støtte arbeidsflyter mot Microsoft 365, inkludert SharePoint, både for individuelle brukere og fellesressurser, i tråd med gjeldende sikkerhetskrav og policyer i M365. </w:t>
            </w:r>
            <w:r w:rsidRPr="00E14FD4">
              <w:rPr>
                <w:sz w:val="18"/>
                <w:szCs w:val="18"/>
                <w:lang w:val="nn-NO" w:eastAsia="nb-NO"/>
              </w:rPr>
              <w:t xml:space="preserve">Kunden har i dag </w:t>
            </w:r>
            <w:proofErr w:type="spellStart"/>
            <w:r w:rsidRPr="00E14FD4">
              <w:rPr>
                <w:sz w:val="18"/>
                <w:szCs w:val="18"/>
                <w:lang w:val="nn-NO" w:eastAsia="nb-NO"/>
              </w:rPr>
              <w:t>lisenser</w:t>
            </w:r>
            <w:proofErr w:type="spellEnd"/>
            <w:r w:rsidRPr="00E14FD4">
              <w:rPr>
                <w:sz w:val="18"/>
                <w:szCs w:val="18"/>
                <w:lang w:val="nn-NO" w:eastAsia="nb-NO"/>
              </w:rPr>
              <w:t xml:space="preserve"> for Microsoft 365 A3/E3/F3.</w:t>
            </w:r>
          </w:p>
          <w:p w14:paraId="6D590758" w14:textId="77777777" w:rsidR="00032025" w:rsidRDefault="00032025" w:rsidP="00032025">
            <w:pPr>
              <w:rPr>
                <w:i/>
                <w:iCs/>
                <w:color w:val="0070C0"/>
                <w:sz w:val="18"/>
                <w:szCs w:val="18"/>
                <w:lang w:eastAsia="nb-NO"/>
              </w:rPr>
            </w:pPr>
            <w:r w:rsidRPr="00E14FD4">
              <w:rPr>
                <w:i/>
                <w:iCs/>
                <w:color w:val="0070C0"/>
                <w:sz w:val="18"/>
                <w:szCs w:val="18"/>
                <w:lang w:eastAsia="nb-NO"/>
              </w:rPr>
              <w:t>Leverandøren skal bekrefte (Ja/Nei) at kravet er oppfylt og beskrive hvordan og hvor godt behovet ivaretas: integrasjonsmekanismer mot M365/SharePoint (tilganger, rettigheter, delte biblioteker), etterlevelse av M365</w:t>
            </w:r>
            <w:r w:rsidRPr="00E14FD4">
              <w:rPr>
                <w:rFonts w:ascii="Cambria Math" w:hAnsi="Cambria Math" w:cs="Cambria Math"/>
                <w:i/>
                <w:iCs/>
                <w:color w:val="0070C0"/>
                <w:sz w:val="18"/>
                <w:szCs w:val="18"/>
                <w:lang w:eastAsia="nb-NO"/>
              </w:rPr>
              <w:t>‑</w:t>
            </w:r>
            <w:r w:rsidRPr="00E14FD4">
              <w:rPr>
                <w:i/>
                <w:iCs/>
                <w:color w:val="0070C0"/>
                <w:sz w:val="18"/>
                <w:szCs w:val="18"/>
                <w:lang w:eastAsia="nb-NO"/>
              </w:rPr>
              <w:t>policyer/sikkerhetskrav, og hvordan løsningen utnytter lisensnivåene A3/E3/F3 som Kunden har i dag.</w:t>
            </w:r>
          </w:p>
          <w:p w14:paraId="1045F644" w14:textId="0B7BA346" w:rsidR="005B2AC9" w:rsidRPr="00E14FD4" w:rsidRDefault="005B2AC9" w:rsidP="00032025">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67055A87" w14:textId="069B7272" w:rsidR="00032025" w:rsidRPr="00E14FD4" w:rsidRDefault="00B62987">
            <w:pPr>
              <w:jc w:val="center"/>
              <w:rPr>
                <w:sz w:val="18"/>
                <w:szCs w:val="18"/>
                <w:lang w:eastAsia="nb-NO"/>
              </w:rPr>
            </w:pPr>
            <w:r w:rsidRPr="00E14FD4">
              <w:rPr>
                <w:sz w:val="18"/>
                <w:szCs w:val="18"/>
                <w:lang w:eastAsia="nb-NO"/>
              </w:rPr>
              <w:t>B</w:t>
            </w:r>
          </w:p>
        </w:tc>
        <w:tc>
          <w:tcPr>
            <w:tcW w:w="2126" w:type="dxa"/>
            <w:shd w:val="clear" w:color="auto" w:fill="FFFFFF" w:themeFill="background2"/>
          </w:tcPr>
          <w:p w14:paraId="536EE65A" w14:textId="77777777" w:rsidR="00032025" w:rsidRPr="003C576A" w:rsidRDefault="00032025">
            <w:pPr>
              <w:jc w:val="center"/>
              <w:rPr>
                <w:sz w:val="18"/>
                <w:szCs w:val="18"/>
                <w:lang w:eastAsia="nb-NO"/>
              </w:rPr>
            </w:pPr>
          </w:p>
        </w:tc>
        <w:tc>
          <w:tcPr>
            <w:tcW w:w="5245" w:type="dxa"/>
            <w:shd w:val="clear" w:color="auto" w:fill="FFFFFF" w:themeFill="background2"/>
          </w:tcPr>
          <w:p w14:paraId="6087E774" w14:textId="77777777" w:rsidR="00032025" w:rsidRPr="003C576A" w:rsidRDefault="00032025">
            <w:pPr>
              <w:jc w:val="center"/>
              <w:rPr>
                <w:sz w:val="18"/>
                <w:szCs w:val="18"/>
                <w:lang w:eastAsia="nb-NO"/>
              </w:rPr>
            </w:pPr>
          </w:p>
        </w:tc>
      </w:tr>
      <w:tr w:rsidR="00997054" w:rsidRPr="0050417F" w14:paraId="79892A9F" w14:textId="77777777" w:rsidTr="32DDE44C">
        <w:tc>
          <w:tcPr>
            <w:tcW w:w="562" w:type="dxa"/>
            <w:shd w:val="clear" w:color="auto" w:fill="D9D9D9" w:themeFill="background2" w:themeFillShade="D9"/>
          </w:tcPr>
          <w:p w14:paraId="149A36F3" w14:textId="5B7B870E" w:rsidR="00997054" w:rsidRPr="00040E61" w:rsidRDefault="006D1789" w:rsidP="00040E61">
            <w:pPr>
              <w:jc w:val="center"/>
              <w:rPr>
                <w:sz w:val="18"/>
                <w:szCs w:val="18"/>
                <w:lang w:eastAsia="nb-NO"/>
              </w:rPr>
            </w:pPr>
            <w:r>
              <w:rPr>
                <w:sz w:val="18"/>
                <w:szCs w:val="18"/>
                <w:lang w:eastAsia="nb-NO"/>
              </w:rPr>
              <w:t>9</w:t>
            </w:r>
            <w:r w:rsidR="00B00AAC">
              <w:rPr>
                <w:sz w:val="18"/>
                <w:szCs w:val="18"/>
                <w:lang w:eastAsia="nb-NO"/>
              </w:rPr>
              <w:t>1</w:t>
            </w:r>
          </w:p>
        </w:tc>
        <w:tc>
          <w:tcPr>
            <w:tcW w:w="5387" w:type="dxa"/>
            <w:shd w:val="clear" w:color="auto" w:fill="F2F2F2" w:themeFill="background2" w:themeFillShade="F2"/>
          </w:tcPr>
          <w:p w14:paraId="1BF09818" w14:textId="77777777" w:rsidR="00B62987" w:rsidRPr="00E14FD4" w:rsidRDefault="00B62987" w:rsidP="00B62987">
            <w:pPr>
              <w:rPr>
                <w:sz w:val="18"/>
                <w:szCs w:val="18"/>
                <w:lang w:eastAsia="nb-NO"/>
              </w:rPr>
            </w:pPr>
            <w:r w:rsidRPr="00E14FD4">
              <w:rPr>
                <w:sz w:val="18"/>
                <w:szCs w:val="18"/>
                <w:lang w:eastAsia="nb-NO"/>
              </w:rPr>
              <w:t>Utskriftsadministrasjonssystemet bør støtte utskrift av flere vanlige filformater direkte, slik at brukerne kan skrive ut uten manuell konvertering (f.eks. PDF, Microsoft Office</w:t>
            </w:r>
            <w:r w:rsidRPr="00E14FD4">
              <w:rPr>
                <w:rFonts w:ascii="Cambria Math" w:hAnsi="Cambria Math" w:cs="Cambria Math"/>
                <w:sz w:val="18"/>
                <w:szCs w:val="18"/>
                <w:lang w:eastAsia="nb-NO"/>
              </w:rPr>
              <w:t>‑</w:t>
            </w:r>
            <w:r w:rsidRPr="00E14FD4">
              <w:rPr>
                <w:sz w:val="18"/>
                <w:szCs w:val="18"/>
                <w:lang w:eastAsia="nb-NO"/>
              </w:rPr>
              <w:t>dokumenter: Word/Excel/PowerPoint, bildefiler: JPEG/PNG, samt andre relevante formater).</w:t>
            </w:r>
          </w:p>
          <w:p w14:paraId="7DC237F1" w14:textId="77777777" w:rsidR="00997054" w:rsidRDefault="0030654D" w:rsidP="00B62987">
            <w:pPr>
              <w:rPr>
                <w:i/>
                <w:iCs/>
                <w:color w:val="0070C0"/>
                <w:sz w:val="18"/>
                <w:szCs w:val="18"/>
                <w:lang w:eastAsia="nb-NO"/>
              </w:rPr>
            </w:pPr>
            <w:r w:rsidRPr="00E14FD4">
              <w:rPr>
                <w:i/>
                <w:iCs/>
                <w:color w:val="0070C0"/>
                <w:sz w:val="18"/>
                <w:szCs w:val="18"/>
                <w:lang w:eastAsia="nb-NO"/>
              </w:rPr>
              <w:t>Leverandøren skal bekrefte (Ja/Nei) at kravet er oppfylt og beskrive hvordan behovet ivaretas.</w:t>
            </w:r>
          </w:p>
          <w:p w14:paraId="7B3ABCA6" w14:textId="1EE92113" w:rsidR="005B2AC9" w:rsidRPr="00E14FD4" w:rsidRDefault="005B2AC9" w:rsidP="00B62987">
            <w:pPr>
              <w:rPr>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17642B3C" w14:textId="14822063" w:rsidR="00997054" w:rsidRPr="00E14FD4" w:rsidRDefault="00B62987">
            <w:pPr>
              <w:jc w:val="center"/>
              <w:rPr>
                <w:sz w:val="18"/>
                <w:szCs w:val="18"/>
                <w:lang w:eastAsia="nb-NO"/>
              </w:rPr>
            </w:pPr>
            <w:r w:rsidRPr="00E14FD4">
              <w:rPr>
                <w:sz w:val="18"/>
                <w:szCs w:val="18"/>
                <w:lang w:eastAsia="nb-NO"/>
              </w:rPr>
              <w:t>B</w:t>
            </w:r>
          </w:p>
        </w:tc>
        <w:tc>
          <w:tcPr>
            <w:tcW w:w="2126" w:type="dxa"/>
            <w:shd w:val="clear" w:color="auto" w:fill="FFFFFF" w:themeFill="background2"/>
          </w:tcPr>
          <w:p w14:paraId="78DB6B3E" w14:textId="77777777" w:rsidR="00997054" w:rsidRPr="003C576A" w:rsidRDefault="00997054">
            <w:pPr>
              <w:jc w:val="center"/>
              <w:rPr>
                <w:sz w:val="18"/>
                <w:szCs w:val="18"/>
                <w:lang w:eastAsia="nb-NO"/>
              </w:rPr>
            </w:pPr>
          </w:p>
        </w:tc>
        <w:tc>
          <w:tcPr>
            <w:tcW w:w="5245" w:type="dxa"/>
            <w:shd w:val="clear" w:color="auto" w:fill="FFFFFF" w:themeFill="background2"/>
          </w:tcPr>
          <w:p w14:paraId="14AE308C" w14:textId="77777777" w:rsidR="00997054" w:rsidRPr="003C576A" w:rsidRDefault="00997054">
            <w:pPr>
              <w:jc w:val="center"/>
              <w:rPr>
                <w:sz w:val="18"/>
                <w:szCs w:val="18"/>
                <w:lang w:eastAsia="nb-NO"/>
              </w:rPr>
            </w:pPr>
          </w:p>
        </w:tc>
      </w:tr>
    </w:tbl>
    <w:p w14:paraId="77B0B3F6" w14:textId="77777777" w:rsidR="00FC0A8B" w:rsidRDefault="00FC0A8B" w:rsidP="00FF3550"/>
    <w:p w14:paraId="5C410A98" w14:textId="76F031BA" w:rsidR="00443ACA" w:rsidRPr="001D5A53" w:rsidRDefault="00443ACA" w:rsidP="00443ACA">
      <w:pPr>
        <w:pStyle w:val="Overskrift3"/>
        <w:rPr>
          <w:rFonts w:ascii="Open Sans" w:hAnsi="Open Sans" w:cs="Open Sans"/>
        </w:rPr>
      </w:pPr>
      <w:bookmarkStart w:id="18" w:name="_Toc220057507"/>
      <w:r>
        <w:rPr>
          <w:rFonts w:ascii="Open Sans" w:hAnsi="Open Sans" w:cs="Open Sans"/>
        </w:rPr>
        <w:t>Driver</w:t>
      </w:r>
      <w:bookmarkEnd w:id="18"/>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443ACA" w:rsidRPr="0050417F" w14:paraId="1FB83F7A" w14:textId="77777777">
        <w:tc>
          <w:tcPr>
            <w:tcW w:w="562" w:type="dxa"/>
            <w:shd w:val="clear" w:color="auto" w:fill="D9D9D9" w:themeFill="background1" w:themeFillShade="D9"/>
          </w:tcPr>
          <w:p w14:paraId="46403F63" w14:textId="77777777" w:rsidR="00443ACA" w:rsidRPr="0050417F" w:rsidRDefault="00443ACA">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29CC8E76" w14:textId="77777777" w:rsidR="00443ACA" w:rsidRPr="0050417F" w:rsidRDefault="00443ACA">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27820203" w14:textId="77777777" w:rsidR="00443ACA" w:rsidRPr="0050417F" w:rsidRDefault="00443ACA">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4193E8F5" w14:textId="77777777" w:rsidR="00443ACA" w:rsidRPr="0050417F" w:rsidRDefault="00443ACA">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625CDDDD" w14:textId="77777777" w:rsidR="00443ACA" w:rsidRPr="0050417F" w:rsidRDefault="00443ACA">
            <w:pPr>
              <w:jc w:val="center"/>
              <w:rPr>
                <w:sz w:val="18"/>
                <w:szCs w:val="18"/>
                <w:lang w:eastAsia="nb-NO"/>
              </w:rPr>
            </w:pPr>
            <w:r w:rsidRPr="0050417F">
              <w:rPr>
                <w:sz w:val="18"/>
                <w:szCs w:val="18"/>
                <w:lang w:eastAsia="nb-NO"/>
              </w:rPr>
              <w:t>Leverandørens besvarelse:</w:t>
            </w:r>
          </w:p>
        </w:tc>
      </w:tr>
      <w:tr w:rsidR="00443ACA" w:rsidRPr="0050417F" w14:paraId="3ADEF1B1" w14:textId="77777777" w:rsidTr="00545539">
        <w:tc>
          <w:tcPr>
            <w:tcW w:w="562" w:type="dxa"/>
            <w:shd w:val="clear" w:color="auto" w:fill="D9D9D9" w:themeFill="background1" w:themeFillShade="D9"/>
          </w:tcPr>
          <w:p w14:paraId="7A67FD24" w14:textId="6A993795" w:rsidR="00443ACA" w:rsidRPr="0050417F" w:rsidRDefault="006D1789" w:rsidP="002609DF">
            <w:pPr>
              <w:jc w:val="center"/>
              <w:rPr>
                <w:sz w:val="18"/>
                <w:szCs w:val="18"/>
                <w:lang w:eastAsia="nb-NO"/>
              </w:rPr>
            </w:pPr>
            <w:r>
              <w:rPr>
                <w:sz w:val="18"/>
                <w:szCs w:val="18"/>
                <w:lang w:eastAsia="nb-NO"/>
              </w:rPr>
              <w:t>9</w:t>
            </w:r>
            <w:r w:rsidR="00B00AAC">
              <w:rPr>
                <w:sz w:val="18"/>
                <w:szCs w:val="18"/>
                <w:lang w:eastAsia="nb-NO"/>
              </w:rPr>
              <w:t>2</w:t>
            </w:r>
          </w:p>
        </w:tc>
        <w:tc>
          <w:tcPr>
            <w:tcW w:w="5387" w:type="dxa"/>
            <w:shd w:val="clear" w:color="auto" w:fill="F2F2F2" w:themeFill="background1" w:themeFillShade="F2"/>
          </w:tcPr>
          <w:p w14:paraId="02673569" w14:textId="77777777" w:rsidR="00443ACA" w:rsidRPr="00240DBE" w:rsidRDefault="00443ACA">
            <w:pPr>
              <w:pStyle w:val="Default"/>
              <w:spacing w:after="240"/>
              <w:rPr>
                <w:rFonts w:ascii="Open Sans" w:hAnsi="Open Sans" w:cs="Open Sans"/>
                <w:sz w:val="18"/>
                <w:szCs w:val="18"/>
              </w:rPr>
            </w:pPr>
            <w:r w:rsidRPr="00240DBE">
              <w:rPr>
                <w:rFonts w:ascii="Open Sans" w:hAnsi="Open Sans" w:cs="Open Sans"/>
                <w:sz w:val="18"/>
                <w:szCs w:val="18"/>
              </w:rPr>
              <w:t>Leverandøren skal benytte én type driver for alle maskiner</w:t>
            </w:r>
            <w:r>
              <w:rPr>
                <w:rFonts w:ascii="Open Sans" w:hAnsi="Open Sans" w:cs="Open Sans"/>
                <w:sz w:val="18"/>
                <w:szCs w:val="18"/>
              </w:rPr>
              <w:t xml:space="preserve"> i maskinnettverket</w:t>
            </w:r>
            <w:r w:rsidRPr="00240DBE">
              <w:rPr>
                <w:rFonts w:ascii="Open Sans" w:hAnsi="Open Sans" w:cs="Open Sans"/>
                <w:sz w:val="18"/>
                <w:szCs w:val="18"/>
              </w:rPr>
              <w:t xml:space="preserve">. Denne driveren skal være signert av en </w:t>
            </w:r>
            <w:r w:rsidRPr="00240DBE">
              <w:rPr>
                <w:rFonts w:ascii="Open Sans" w:hAnsi="Open Sans" w:cs="Open Sans"/>
                <w:sz w:val="18"/>
                <w:szCs w:val="18"/>
              </w:rPr>
              <w:lastRenderedPageBreak/>
              <w:t xml:space="preserve">gyldig utgiver og gi full funksjonalitet til alle maskiner, slik at ingen </w:t>
            </w:r>
            <w:r>
              <w:rPr>
                <w:rFonts w:ascii="Open Sans" w:hAnsi="Open Sans" w:cs="Open Sans"/>
                <w:sz w:val="18"/>
                <w:szCs w:val="18"/>
              </w:rPr>
              <w:t>maskin</w:t>
            </w:r>
            <w:r w:rsidRPr="00240DBE">
              <w:rPr>
                <w:rFonts w:ascii="Open Sans" w:hAnsi="Open Sans" w:cs="Open Sans"/>
                <w:sz w:val="18"/>
                <w:szCs w:val="18"/>
              </w:rPr>
              <w:t>funksjoner begrenses.</w:t>
            </w:r>
          </w:p>
          <w:p w14:paraId="4C789CD7" w14:textId="77777777" w:rsidR="00443ACA" w:rsidRPr="00240DBE" w:rsidRDefault="00443ACA">
            <w:pPr>
              <w:pStyle w:val="Default"/>
              <w:spacing w:after="240"/>
              <w:rPr>
                <w:rFonts w:ascii="Open Sans" w:hAnsi="Open Sans" w:cs="Open Sans"/>
                <w:sz w:val="18"/>
                <w:szCs w:val="18"/>
              </w:rPr>
            </w:pPr>
            <w:r>
              <w:rPr>
                <w:rFonts w:ascii="Open Sans" w:hAnsi="Open Sans" w:cs="Open Sans"/>
                <w:sz w:val="18"/>
                <w:szCs w:val="18"/>
              </w:rPr>
              <w:t>Følgende m</w:t>
            </w:r>
            <w:r w:rsidRPr="00240DBE">
              <w:rPr>
                <w:rFonts w:ascii="Open Sans" w:hAnsi="Open Sans" w:cs="Open Sans"/>
                <w:sz w:val="18"/>
                <w:szCs w:val="18"/>
              </w:rPr>
              <w:t xml:space="preserve">inimumskrav </w:t>
            </w:r>
            <w:r>
              <w:rPr>
                <w:rFonts w:ascii="Open Sans" w:hAnsi="Open Sans" w:cs="Open Sans"/>
                <w:sz w:val="18"/>
                <w:szCs w:val="18"/>
              </w:rPr>
              <w:t>gjelder for</w:t>
            </w:r>
            <w:r w:rsidRPr="00240DBE">
              <w:rPr>
                <w:rFonts w:ascii="Open Sans" w:hAnsi="Open Sans" w:cs="Open Sans"/>
                <w:sz w:val="18"/>
                <w:szCs w:val="18"/>
              </w:rPr>
              <w:t xml:space="preserve"> </w:t>
            </w:r>
            <w:r>
              <w:rPr>
                <w:rFonts w:ascii="Open Sans" w:hAnsi="Open Sans" w:cs="Open Sans"/>
                <w:sz w:val="18"/>
                <w:szCs w:val="18"/>
              </w:rPr>
              <w:t xml:space="preserve">tilbudt </w:t>
            </w:r>
            <w:r w:rsidRPr="00240DBE">
              <w:rPr>
                <w:rFonts w:ascii="Open Sans" w:hAnsi="Open Sans" w:cs="Open Sans"/>
                <w:sz w:val="18"/>
                <w:szCs w:val="18"/>
              </w:rPr>
              <w:t>driver:</w:t>
            </w:r>
          </w:p>
          <w:p w14:paraId="4A25B794" w14:textId="77777777" w:rsidR="00443ACA" w:rsidRPr="00240DBE" w:rsidRDefault="00443ACA" w:rsidP="00443ACA">
            <w:pPr>
              <w:pStyle w:val="Default"/>
              <w:numPr>
                <w:ilvl w:val="0"/>
                <w:numId w:val="28"/>
              </w:numPr>
              <w:spacing w:after="240"/>
              <w:rPr>
                <w:rFonts w:ascii="Open Sans" w:hAnsi="Open Sans" w:cs="Open Sans"/>
                <w:sz w:val="18"/>
                <w:szCs w:val="18"/>
              </w:rPr>
            </w:pPr>
            <w:r w:rsidRPr="00240DBE">
              <w:rPr>
                <w:rFonts w:ascii="Open Sans" w:hAnsi="Open Sans" w:cs="Open Sans"/>
                <w:sz w:val="18"/>
                <w:szCs w:val="18"/>
              </w:rPr>
              <w:t xml:space="preserve">Driveren skal håndtere alle </w:t>
            </w:r>
            <w:r>
              <w:rPr>
                <w:rFonts w:ascii="Open Sans" w:hAnsi="Open Sans" w:cs="Open Sans"/>
                <w:sz w:val="18"/>
                <w:szCs w:val="18"/>
              </w:rPr>
              <w:t>maskiner</w:t>
            </w:r>
            <w:r w:rsidRPr="00240DBE">
              <w:rPr>
                <w:rFonts w:ascii="Open Sans" w:hAnsi="Open Sans" w:cs="Open Sans"/>
                <w:sz w:val="18"/>
                <w:szCs w:val="18"/>
              </w:rPr>
              <w:t xml:space="preserve"> fra print-serveren.</w:t>
            </w:r>
          </w:p>
          <w:p w14:paraId="24008095" w14:textId="77777777" w:rsidR="00443ACA" w:rsidRPr="00240DBE" w:rsidRDefault="00443ACA" w:rsidP="00443ACA">
            <w:pPr>
              <w:pStyle w:val="Default"/>
              <w:numPr>
                <w:ilvl w:val="0"/>
                <w:numId w:val="28"/>
              </w:numPr>
              <w:spacing w:after="240"/>
              <w:rPr>
                <w:rFonts w:ascii="Open Sans" w:hAnsi="Open Sans" w:cs="Open Sans"/>
                <w:sz w:val="18"/>
                <w:szCs w:val="18"/>
              </w:rPr>
            </w:pPr>
            <w:r w:rsidRPr="00240DBE">
              <w:rPr>
                <w:rFonts w:ascii="Open Sans" w:hAnsi="Open Sans" w:cs="Open Sans"/>
                <w:sz w:val="18"/>
                <w:szCs w:val="18"/>
              </w:rPr>
              <w:t>Driveren skal fungere på eksisterende plattformer som Microsoft og Citrix.</w:t>
            </w:r>
          </w:p>
          <w:p w14:paraId="4251A979" w14:textId="77777777" w:rsidR="00443ACA" w:rsidRPr="00240DBE" w:rsidRDefault="00443ACA" w:rsidP="00443ACA">
            <w:pPr>
              <w:pStyle w:val="Default"/>
              <w:numPr>
                <w:ilvl w:val="0"/>
                <w:numId w:val="28"/>
              </w:numPr>
              <w:spacing w:after="240"/>
              <w:rPr>
                <w:rFonts w:ascii="Open Sans" w:hAnsi="Open Sans" w:cs="Open Sans"/>
                <w:sz w:val="18"/>
                <w:szCs w:val="18"/>
              </w:rPr>
            </w:pPr>
            <w:r w:rsidRPr="00240DBE">
              <w:rPr>
                <w:rFonts w:ascii="Open Sans" w:hAnsi="Open Sans" w:cs="Open Sans"/>
                <w:sz w:val="18"/>
                <w:szCs w:val="18"/>
              </w:rPr>
              <w:t>Driveren skal støtte Universal PCL og PostScript.</w:t>
            </w:r>
          </w:p>
          <w:p w14:paraId="51DF5C86" w14:textId="77777777" w:rsidR="00443ACA" w:rsidRPr="001135CA" w:rsidRDefault="00443ACA" w:rsidP="00443ACA">
            <w:pPr>
              <w:pStyle w:val="Default"/>
              <w:numPr>
                <w:ilvl w:val="0"/>
                <w:numId w:val="28"/>
              </w:numPr>
              <w:spacing w:after="240"/>
              <w:rPr>
                <w:rFonts w:ascii="Open Sans" w:hAnsi="Open Sans" w:cs="Open Sans"/>
                <w:sz w:val="18"/>
                <w:szCs w:val="18"/>
                <w:lang w:val="nn-NO"/>
              </w:rPr>
            </w:pPr>
            <w:proofErr w:type="spellStart"/>
            <w:r w:rsidRPr="001135CA">
              <w:rPr>
                <w:rFonts w:ascii="Open Sans" w:hAnsi="Open Sans" w:cs="Open Sans"/>
                <w:sz w:val="18"/>
                <w:szCs w:val="18"/>
                <w:lang w:val="nn-NO"/>
              </w:rPr>
              <w:t>Driveren</w:t>
            </w:r>
            <w:proofErr w:type="spellEnd"/>
            <w:r w:rsidRPr="001135CA">
              <w:rPr>
                <w:rFonts w:ascii="Open Sans" w:hAnsi="Open Sans" w:cs="Open Sans"/>
                <w:sz w:val="18"/>
                <w:szCs w:val="18"/>
                <w:lang w:val="nn-NO"/>
              </w:rPr>
              <w:t xml:space="preserve"> skal støtte Microsoft Windows Server 2016, 2019, 2022 og 2025.</w:t>
            </w:r>
          </w:p>
          <w:p w14:paraId="00ED6B28" w14:textId="77777777" w:rsidR="00443ACA" w:rsidRPr="003C4FB8" w:rsidRDefault="00443ACA" w:rsidP="00443ACA">
            <w:pPr>
              <w:pStyle w:val="Default"/>
              <w:numPr>
                <w:ilvl w:val="0"/>
                <w:numId w:val="28"/>
              </w:numPr>
              <w:spacing w:after="240"/>
              <w:rPr>
                <w:rFonts w:ascii="Open Sans" w:hAnsi="Open Sans" w:cs="Open Sans"/>
                <w:sz w:val="18"/>
                <w:szCs w:val="18"/>
                <w:lang w:val="nn-NO"/>
              </w:rPr>
            </w:pPr>
            <w:proofErr w:type="spellStart"/>
            <w:r w:rsidRPr="003C4FB8">
              <w:rPr>
                <w:rFonts w:ascii="Open Sans" w:hAnsi="Open Sans" w:cs="Open Sans"/>
                <w:sz w:val="18"/>
                <w:szCs w:val="18"/>
                <w:lang w:val="nn-NO"/>
              </w:rPr>
              <w:t>Driveren</w:t>
            </w:r>
            <w:proofErr w:type="spellEnd"/>
            <w:r w:rsidRPr="003C4FB8">
              <w:rPr>
                <w:rFonts w:ascii="Open Sans" w:hAnsi="Open Sans" w:cs="Open Sans"/>
                <w:sz w:val="18"/>
                <w:szCs w:val="18"/>
                <w:lang w:val="nn-NO"/>
              </w:rPr>
              <w:t xml:space="preserve"> skal støtte Microsoft Azure Virtual </w:t>
            </w:r>
            <w:proofErr w:type="spellStart"/>
            <w:r w:rsidRPr="003C4FB8">
              <w:rPr>
                <w:rFonts w:ascii="Open Sans" w:hAnsi="Open Sans" w:cs="Open Sans"/>
                <w:sz w:val="18"/>
                <w:szCs w:val="18"/>
                <w:lang w:val="nn-NO"/>
              </w:rPr>
              <w:t>Desktop</w:t>
            </w:r>
            <w:proofErr w:type="spellEnd"/>
            <w:r w:rsidRPr="003C4FB8">
              <w:rPr>
                <w:rFonts w:ascii="Open Sans" w:hAnsi="Open Sans" w:cs="Open Sans"/>
                <w:sz w:val="18"/>
                <w:szCs w:val="18"/>
                <w:lang w:val="nn-NO"/>
              </w:rPr>
              <w:t xml:space="preserve"> og Amazon </w:t>
            </w:r>
            <w:proofErr w:type="spellStart"/>
            <w:r w:rsidRPr="003C4FB8">
              <w:rPr>
                <w:rFonts w:ascii="Open Sans" w:hAnsi="Open Sans" w:cs="Open Sans"/>
                <w:sz w:val="18"/>
                <w:szCs w:val="18"/>
                <w:lang w:val="nn-NO"/>
              </w:rPr>
              <w:t>AppStream</w:t>
            </w:r>
            <w:proofErr w:type="spellEnd"/>
            <w:r w:rsidRPr="003C4FB8">
              <w:rPr>
                <w:rFonts w:ascii="Open Sans" w:hAnsi="Open Sans" w:cs="Open Sans"/>
                <w:sz w:val="18"/>
                <w:szCs w:val="18"/>
                <w:lang w:val="nn-NO"/>
              </w:rPr>
              <w:t>.</w:t>
            </w:r>
          </w:p>
          <w:p w14:paraId="2F349547" w14:textId="77777777" w:rsidR="00443ACA" w:rsidRPr="00F64E60" w:rsidRDefault="00443ACA">
            <w:pPr>
              <w:spacing w:before="240"/>
              <w:rPr>
                <w:i/>
                <w:color w:val="0070C0"/>
                <w:sz w:val="18"/>
                <w:szCs w:val="18"/>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w:t>
            </w:r>
          </w:p>
        </w:tc>
        <w:tc>
          <w:tcPr>
            <w:tcW w:w="709" w:type="dxa"/>
            <w:shd w:val="clear" w:color="auto" w:fill="F2F2F2" w:themeFill="background1" w:themeFillShade="F2"/>
          </w:tcPr>
          <w:p w14:paraId="0F4FA408" w14:textId="77777777" w:rsidR="00443ACA" w:rsidRPr="00F64E60" w:rsidRDefault="00443ACA">
            <w:pPr>
              <w:jc w:val="center"/>
              <w:rPr>
                <w:sz w:val="18"/>
                <w:szCs w:val="18"/>
                <w:lang w:eastAsia="nb-NO"/>
              </w:rPr>
            </w:pPr>
            <w:r w:rsidRPr="0050417F">
              <w:rPr>
                <w:sz w:val="18"/>
                <w:szCs w:val="18"/>
                <w:lang w:eastAsia="nb-NO"/>
              </w:rPr>
              <w:lastRenderedPageBreak/>
              <w:t>S</w:t>
            </w:r>
          </w:p>
        </w:tc>
        <w:tc>
          <w:tcPr>
            <w:tcW w:w="2126" w:type="dxa"/>
          </w:tcPr>
          <w:p w14:paraId="7D5480B6" w14:textId="77777777" w:rsidR="00443ACA" w:rsidRPr="003C576A" w:rsidRDefault="00443ACA">
            <w:pPr>
              <w:jc w:val="center"/>
              <w:rPr>
                <w:sz w:val="18"/>
                <w:szCs w:val="18"/>
                <w:lang w:eastAsia="nb-NO"/>
              </w:rPr>
            </w:pPr>
          </w:p>
        </w:tc>
        <w:tc>
          <w:tcPr>
            <w:tcW w:w="5245" w:type="dxa"/>
            <w:shd w:val="clear" w:color="auto" w:fill="D9D9D9" w:themeFill="background1" w:themeFillShade="D9"/>
          </w:tcPr>
          <w:p w14:paraId="2DDAB859" w14:textId="77777777" w:rsidR="00443ACA" w:rsidRPr="0050417F" w:rsidRDefault="00443ACA">
            <w:pPr>
              <w:jc w:val="center"/>
              <w:rPr>
                <w:sz w:val="18"/>
                <w:szCs w:val="18"/>
                <w:lang w:eastAsia="nb-NO"/>
              </w:rPr>
            </w:pPr>
          </w:p>
        </w:tc>
      </w:tr>
      <w:tr w:rsidR="00443ACA" w:rsidRPr="0050417F" w14:paraId="2D62C816" w14:textId="77777777">
        <w:tc>
          <w:tcPr>
            <w:tcW w:w="562" w:type="dxa"/>
            <w:shd w:val="clear" w:color="auto" w:fill="D9D9D9" w:themeFill="background1" w:themeFillShade="D9"/>
          </w:tcPr>
          <w:p w14:paraId="15EAF875" w14:textId="0B1546AC" w:rsidR="00443ACA" w:rsidRPr="0050417F" w:rsidRDefault="006D1789" w:rsidP="002609DF">
            <w:pPr>
              <w:jc w:val="center"/>
              <w:rPr>
                <w:sz w:val="18"/>
                <w:szCs w:val="18"/>
                <w:lang w:eastAsia="nb-NO"/>
              </w:rPr>
            </w:pPr>
            <w:r>
              <w:rPr>
                <w:sz w:val="18"/>
                <w:szCs w:val="18"/>
                <w:lang w:eastAsia="nb-NO"/>
              </w:rPr>
              <w:t>9</w:t>
            </w:r>
            <w:r w:rsidR="00B00AAC">
              <w:rPr>
                <w:sz w:val="18"/>
                <w:szCs w:val="18"/>
                <w:lang w:eastAsia="nb-NO"/>
              </w:rPr>
              <w:t>3</w:t>
            </w:r>
          </w:p>
        </w:tc>
        <w:tc>
          <w:tcPr>
            <w:tcW w:w="5387" w:type="dxa"/>
            <w:shd w:val="clear" w:color="auto" w:fill="F2F2F2" w:themeFill="background1" w:themeFillShade="F2"/>
          </w:tcPr>
          <w:p w14:paraId="724A5C38" w14:textId="77777777" w:rsidR="00443ACA" w:rsidRDefault="00443ACA">
            <w:pPr>
              <w:pStyle w:val="Default"/>
              <w:spacing w:after="240"/>
              <w:rPr>
                <w:rFonts w:ascii="Open Sans" w:hAnsi="Open Sans" w:cs="Open Sans"/>
                <w:sz w:val="18"/>
                <w:szCs w:val="18"/>
              </w:rPr>
            </w:pPr>
            <w:r w:rsidRPr="00DD18D4">
              <w:rPr>
                <w:rFonts w:ascii="Open Sans" w:hAnsi="Open Sans" w:cs="Open Sans"/>
                <w:sz w:val="18"/>
                <w:szCs w:val="18"/>
              </w:rPr>
              <w:t>Leverandøren skal ha oppdateringsrutiner for driver, slik at den tilpasses fremtidige teknologier og plattformer.</w:t>
            </w:r>
          </w:p>
          <w:p w14:paraId="29C0C7A2" w14:textId="211BC4F7" w:rsidR="00443ACA" w:rsidRPr="00FF5418" w:rsidRDefault="00452FA9">
            <w:pPr>
              <w:rPr>
                <w:color w:val="000000" w:themeColor="text1"/>
                <w:sz w:val="18"/>
                <w:szCs w:val="18"/>
                <w:lang w:eastAsia="nb-NO"/>
              </w:rPr>
            </w:pPr>
            <w:r w:rsidRPr="00452FA9">
              <w:rPr>
                <w:i/>
                <w:iCs/>
                <w:color w:val="0070C0"/>
                <w:sz w:val="18"/>
                <w:szCs w:val="18"/>
                <w:lang w:eastAsia="nb-NO"/>
              </w:rPr>
              <w:t xml:space="preserve">Leverandøren skal bekrefte (Ja/Nei) at kravet er oppfylt og gi en kortfattet beskrivelse på inntil </w:t>
            </w:r>
            <w:r w:rsidR="00803B5F">
              <w:rPr>
                <w:i/>
                <w:iCs/>
                <w:color w:val="0070C0"/>
                <w:sz w:val="18"/>
                <w:szCs w:val="18"/>
                <w:lang w:eastAsia="nb-NO"/>
              </w:rPr>
              <w:t>2</w:t>
            </w:r>
            <w:r w:rsidRPr="00452FA9">
              <w:rPr>
                <w:i/>
                <w:iCs/>
                <w:color w:val="0070C0"/>
                <w:sz w:val="18"/>
                <w:szCs w:val="18"/>
                <w:lang w:eastAsia="nb-NO"/>
              </w:rPr>
              <w:t>50 ord av hvordan kravet oppfylles.</w:t>
            </w:r>
          </w:p>
        </w:tc>
        <w:tc>
          <w:tcPr>
            <w:tcW w:w="709" w:type="dxa"/>
            <w:shd w:val="clear" w:color="auto" w:fill="F2F2F2" w:themeFill="background1" w:themeFillShade="F2"/>
          </w:tcPr>
          <w:p w14:paraId="63B74BEB" w14:textId="77777777" w:rsidR="00443ACA" w:rsidRPr="0050417F" w:rsidRDefault="00443ACA">
            <w:pPr>
              <w:jc w:val="center"/>
              <w:rPr>
                <w:sz w:val="18"/>
                <w:szCs w:val="18"/>
                <w:lang w:eastAsia="nb-NO"/>
              </w:rPr>
            </w:pPr>
            <w:r>
              <w:rPr>
                <w:sz w:val="18"/>
                <w:szCs w:val="18"/>
                <w:lang w:eastAsia="nb-NO"/>
              </w:rPr>
              <w:t>S</w:t>
            </w:r>
          </w:p>
        </w:tc>
        <w:tc>
          <w:tcPr>
            <w:tcW w:w="2126" w:type="dxa"/>
          </w:tcPr>
          <w:p w14:paraId="09E86DCF" w14:textId="77777777" w:rsidR="00443ACA" w:rsidRPr="003C576A" w:rsidRDefault="00443ACA">
            <w:pPr>
              <w:jc w:val="center"/>
              <w:rPr>
                <w:sz w:val="18"/>
                <w:szCs w:val="18"/>
                <w:lang w:eastAsia="nb-NO"/>
              </w:rPr>
            </w:pPr>
          </w:p>
        </w:tc>
        <w:tc>
          <w:tcPr>
            <w:tcW w:w="5245" w:type="dxa"/>
          </w:tcPr>
          <w:p w14:paraId="34C96635" w14:textId="77777777" w:rsidR="00443ACA" w:rsidRPr="003C576A" w:rsidRDefault="00443ACA">
            <w:pPr>
              <w:jc w:val="center"/>
              <w:rPr>
                <w:sz w:val="18"/>
                <w:szCs w:val="18"/>
                <w:lang w:eastAsia="nb-NO"/>
              </w:rPr>
            </w:pPr>
          </w:p>
        </w:tc>
      </w:tr>
    </w:tbl>
    <w:p w14:paraId="26757CEF" w14:textId="77777777" w:rsidR="00672EF3" w:rsidRDefault="00672EF3" w:rsidP="00B01197"/>
    <w:p w14:paraId="33F0AFBF" w14:textId="77777777" w:rsidR="00B00CC5" w:rsidRPr="0050417F" w:rsidRDefault="00B00CC5" w:rsidP="00B00CC5">
      <w:pPr>
        <w:pStyle w:val="Overskrift3"/>
        <w:rPr>
          <w:rFonts w:ascii="Open Sans" w:hAnsi="Open Sans" w:cs="Open Sans"/>
        </w:rPr>
      </w:pPr>
      <w:bookmarkStart w:id="19" w:name="_Toc220057508"/>
      <w:r w:rsidRPr="0050417F">
        <w:rPr>
          <w:rFonts w:ascii="Open Sans" w:hAnsi="Open Sans" w:cs="Open Sans"/>
        </w:rPr>
        <w:t>Klienter</w:t>
      </w:r>
      <w:bookmarkEnd w:id="19"/>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B00CC5" w:rsidRPr="0050417F" w14:paraId="642B1084" w14:textId="77777777" w:rsidTr="32DDE44C">
        <w:tc>
          <w:tcPr>
            <w:tcW w:w="562" w:type="dxa"/>
            <w:shd w:val="clear" w:color="auto" w:fill="D9D9D9" w:themeFill="background2" w:themeFillShade="D9"/>
          </w:tcPr>
          <w:p w14:paraId="339301F6" w14:textId="77777777" w:rsidR="00B00CC5" w:rsidRPr="0050417F" w:rsidRDefault="00B00CC5">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29BF1076" w14:textId="77777777" w:rsidR="00B00CC5" w:rsidRPr="0050417F" w:rsidRDefault="00B00CC5">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21E74D65" w14:textId="77777777" w:rsidR="00B00CC5" w:rsidRPr="0050417F" w:rsidRDefault="00B00CC5">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4190DCF4" w14:textId="77777777" w:rsidR="00B00CC5" w:rsidRPr="0050417F" w:rsidRDefault="00B00CC5">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6D795E7F" w14:textId="77777777" w:rsidR="00B00CC5" w:rsidRPr="0050417F" w:rsidRDefault="00B00CC5">
            <w:pPr>
              <w:jc w:val="center"/>
              <w:rPr>
                <w:sz w:val="18"/>
                <w:szCs w:val="18"/>
                <w:lang w:eastAsia="nb-NO"/>
              </w:rPr>
            </w:pPr>
            <w:r w:rsidRPr="0050417F">
              <w:rPr>
                <w:sz w:val="18"/>
                <w:szCs w:val="18"/>
                <w:lang w:eastAsia="nb-NO"/>
              </w:rPr>
              <w:t>Leverandørens besvarelse:</w:t>
            </w:r>
          </w:p>
        </w:tc>
      </w:tr>
      <w:tr w:rsidR="00B00CC5" w:rsidRPr="0050417F" w14:paraId="56054DA0" w14:textId="77777777" w:rsidTr="00545539">
        <w:tc>
          <w:tcPr>
            <w:tcW w:w="562" w:type="dxa"/>
            <w:shd w:val="clear" w:color="auto" w:fill="D9D9D9" w:themeFill="background2" w:themeFillShade="D9"/>
          </w:tcPr>
          <w:p w14:paraId="632584D2" w14:textId="4F784611" w:rsidR="00B00CC5" w:rsidRPr="0050417F" w:rsidRDefault="006D1789" w:rsidP="002609DF">
            <w:pPr>
              <w:jc w:val="center"/>
              <w:rPr>
                <w:sz w:val="18"/>
                <w:szCs w:val="18"/>
                <w:lang w:eastAsia="nb-NO"/>
              </w:rPr>
            </w:pPr>
            <w:r>
              <w:rPr>
                <w:sz w:val="18"/>
                <w:szCs w:val="18"/>
                <w:lang w:eastAsia="nb-NO"/>
              </w:rPr>
              <w:t>9</w:t>
            </w:r>
            <w:r w:rsidR="00B00AAC">
              <w:rPr>
                <w:sz w:val="18"/>
                <w:szCs w:val="18"/>
                <w:lang w:eastAsia="nb-NO"/>
              </w:rPr>
              <w:t>4</w:t>
            </w:r>
          </w:p>
        </w:tc>
        <w:tc>
          <w:tcPr>
            <w:tcW w:w="5387" w:type="dxa"/>
            <w:shd w:val="clear" w:color="auto" w:fill="F2F2F2" w:themeFill="background2" w:themeFillShade="F2"/>
          </w:tcPr>
          <w:p w14:paraId="31656992" w14:textId="77777777" w:rsidR="00B00CC5" w:rsidRPr="00885FE6" w:rsidRDefault="00B00CC5">
            <w:pPr>
              <w:rPr>
                <w:sz w:val="18"/>
                <w:szCs w:val="18"/>
                <w:lang w:eastAsia="nb-NO"/>
              </w:rPr>
            </w:pPr>
            <w:r w:rsidRPr="00885FE6">
              <w:rPr>
                <w:sz w:val="18"/>
                <w:szCs w:val="18"/>
                <w:lang w:eastAsia="nb-NO"/>
              </w:rPr>
              <w:t xml:space="preserve">Tilbudte maskiner skal alltid ha en driver som fungerer med klienter med følgende operativsystemer: </w:t>
            </w:r>
          </w:p>
          <w:p w14:paraId="1A8FD47E" w14:textId="77777777" w:rsidR="00B00CC5" w:rsidRPr="00885FE6" w:rsidRDefault="00B00CC5" w:rsidP="00B00CC5">
            <w:pPr>
              <w:pStyle w:val="Listeavsnitt"/>
              <w:numPr>
                <w:ilvl w:val="0"/>
                <w:numId w:val="29"/>
              </w:numPr>
              <w:rPr>
                <w:sz w:val="18"/>
                <w:szCs w:val="18"/>
              </w:rPr>
            </w:pPr>
            <w:r w:rsidRPr="00885FE6">
              <w:rPr>
                <w:sz w:val="18"/>
                <w:szCs w:val="18"/>
              </w:rPr>
              <w:lastRenderedPageBreak/>
              <w:t xml:space="preserve">alle versjoner av Windows 11 og nyere; </w:t>
            </w:r>
          </w:p>
          <w:p w14:paraId="1AD7A012" w14:textId="77777777" w:rsidR="00B00CC5" w:rsidRPr="00885FE6" w:rsidRDefault="00B00CC5" w:rsidP="00B00CC5">
            <w:pPr>
              <w:pStyle w:val="Listeavsnitt"/>
              <w:numPr>
                <w:ilvl w:val="0"/>
                <w:numId w:val="29"/>
              </w:numPr>
              <w:rPr>
                <w:sz w:val="18"/>
                <w:szCs w:val="18"/>
                <w:lang w:val="en-US"/>
              </w:rPr>
            </w:pPr>
            <w:r w:rsidRPr="00885FE6">
              <w:rPr>
                <w:sz w:val="18"/>
                <w:szCs w:val="18"/>
                <w:lang w:val="en-US"/>
              </w:rPr>
              <w:t xml:space="preserve">Apple macOS, iOS, iPadOS; </w:t>
            </w:r>
            <w:proofErr w:type="spellStart"/>
            <w:r w:rsidRPr="00885FE6">
              <w:rPr>
                <w:sz w:val="18"/>
                <w:szCs w:val="18"/>
                <w:lang w:val="en-US"/>
              </w:rPr>
              <w:t>og</w:t>
            </w:r>
            <w:proofErr w:type="spellEnd"/>
          </w:p>
          <w:p w14:paraId="5D249227" w14:textId="77777777" w:rsidR="00B00CC5" w:rsidRPr="00885FE6" w:rsidRDefault="00B00CC5" w:rsidP="00B00CC5">
            <w:pPr>
              <w:pStyle w:val="Listeavsnitt"/>
              <w:numPr>
                <w:ilvl w:val="0"/>
                <w:numId w:val="29"/>
              </w:numPr>
              <w:rPr>
                <w:sz w:val="18"/>
                <w:szCs w:val="18"/>
                <w:lang w:val="en-US"/>
              </w:rPr>
            </w:pPr>
            <w:r w:rsidRPr="00885FE6">
              <w:rPr>
                <w:sz w:val="18"/>
                <w:szCs w:val="18"/>
                <w:lang w:val="en-US"/>
              </w:rPr>
              <w:t>Windows Server OS.</w:t>
            </w:r>
          </w:p>
          <w:p w14:paraId="5F07C42C" w14:textId="705C8F8F" w:rsidR="00B00CC5" w:rsidRPr="00885FE6" w:rsidRDefault="00B00CC5">
            <w:pPr>
              <w:spacing w:before="120"/>
            </w:pPr>
            <w:r w:rsidRPr="00885FE6">
              <w:rPr>
                <w:i/>
                <w:color w:val="0070C0"/>
                <w:sz w:val="18"/>
                <w:szCs w:val="18"/>
              </w:rPr>
              <w:t>Leverandøren skal bekrefte (Ja/Nei) at kravet er oppfylt</w:t>
            </w:r>
            <w:r w:rsidR="005E36BD" w:rsidRPr="00885FE6">
              <w:rPr>
                <w:i/>
                <w:color w:val="0070C0"/>
                <w:sz w:val="18"/>
                <w:szCs w:val="18"/>
              </w:rPr>
              <w:t>.</w:t>
            </w:r>
          </w:p>
        </w:tc>
        <w:tc>
          <w:tcPr>
            <w:tcW w:w="709" w:type="dxa"/>
            <w:shd w:val="clear" w:color="auto" w:fill="F2F2F2" w:themeFill="background2" w:themeFillShade="F2"/>
          </w:tcPr>
          <w:p w14:paraId="47FDBC4D" w14:textId="77777777" w:rsidR="00B00CC5" w:rsidRPr="0050417F" w:rsidRDefault="00B00CC5">
            <w:pPr>
              <w:jc w:val="center"/>
              <w:rPr>
                <w:sz w:val="18"/>
                <w:szCs w:val="18"/>
                <w:lang w:eastAsia="nb-NO"/>
              </w:rPr>
            </w:pPr>
            <w:r w:rsidRPr="0050417F">
              <w:rPr>
                <w:sz w:val="18"/>
                <w:szCs w:val="18"/>
                <w:lang w:eastAsia="nb-NO"/>
              </w:rPr>
              <w:lastRenderedPageBreak/>
              <w:t>S</w:t>
            </w:r>
          </w:p>
        </w:tc>
        <w:tc>
          <w:tcPr>
            <w:tcW w:w="2126" w:type="dxa"/>
          </w:tcPr>
          <w:p w14:paraId="6C2DBA86" w14:textId="77777777" w:rsidR="00B00CC5" w:rsidRPr="003C576A" w:rsidRDefault="00B00CC5">
            <w:pPr>
              <w:jc w:val="center"/>
              <w:rPr>
                <w:sz w:val="18"/>
                <w:szCs w:val="18"/>
                <w:lang w:eastAsia="nb-NO"/>
              </w:rPr>
            </w:pPr>
          </w:p>
        </w:tc>
        <w:tc>
          <w:tcPr>
            <w:tcW w:w="5245" w:type="dxa"/>
            <w:shd w:val="clear" w:color="auto" w:fill="D9D9D9" w:themeFill="background1" w:themeFillShade="D9"/>
          </w:tcPr>
          <w:p w14:paraId="31599DBE" w14:textId="77777777" w:rsidR="00B00CC5" w:rsidRPr="0050417F" w:rsidRDefault="00B00CC5">
            <w:pPr>
              <w:jc w:val="center"/>
              <w:rPr>
                <w:sz w:val="18"/>
                <w:szCs w:val="18"/>
                <w:lang w:eastAsia="nb-NO"/>
              </w:rPr>
            </w:pPr>
          </w:p>
        </w:tc>
      </w:tr>
      <w:tr w:rsidR="00B00CC5" w:rsidRPr="0050417F" w14:paraId="2924B051" w14:textId="77777777" w:rsidTr="32DDE44C">
        <w:tc>
          <w:tcPr>
            <w:tcW w:w="562" w:type="dxa"/>
            <w:shd w:val="clear" w:color="auto" w:fill="D9D9D9" w:themeFill="background2" w:themeFillShade="D9"/>
          </w:tcPr>
          <w:p w14:paraId="247FD788" w14:textId="23C6D08D" w:rsidR="00B00CC5" w:rsidRPr="00462C92" w:rsidRDefault="006D1789" w:rsidP="002609DF">
            <w:pPr>
              <w:jc w:val="center"/>
              <w:rPr>
                <w:sz w:val="18"/>
                <w:szCs w:val="18"/>
                <w:lang w:eastAsia="nb-NO"/>
              </w:rPr>
            </w:pPr>
            <w:r>
              <w:rPr>
                <w:sz w:val="18"/>
                <w:szCs w:val="18"/>
                <w:lang w:eastAsia="nb-NO"/>
              </w:rPr>
              <w:t>9</w:t>
            </w:r>
            <w:r w:rsidR="00B00AAC">
              <w:rPr>
                <w:sz w:val="18"/>
                <w:szCs w:val="18"/>
                <w:lang w:eastAsia="nb-NO"/>
              </w:rPr>
              <w:t>5</w:t>
            </w:r>
          </w:p>
        </w:tc>
        <w:tc>
          <w:tcPr>
            <w:tcW w:w="5387" w:type="dxa"/>
            <w:shd w:val="clear" w:color="auto" w:fill="F2F2F2" w:themeFill="background2" w:themeFillShade="F2"/>
          </w:tcPr>
          <w:p w14:paraId="577C3F2B" w14:textId="77777777" w:rsidR="00B00CC5" w:rsidRPr="00885FE6" w:rsidRDefault="00B00CC5">
            <w:pPr>
              <w:rPr>
                <w:sz w:val="18"/>
                <w:szCs w:val="18"/>
                <w:lang w:eastAsia="nb-NO"/>
              </w:rPr>
            </w:pPr>
            <w:r w:rsidRPr="00885FE6">
              <w:rPr>
                <w:sz w:val="18"/>
                <w:szCs w:val="18"/>
                <w:lang w:eastAsia="nb-NO"/>
              </w:rPr>
              <w:t xml:space="preserve">Tilbudte maskiner bør ha en driver som også fungerer med klienter med følgende operativsystemer: </w:t>
            </w:r>
          </w:p>
          <w:p w14:paraId="54902864" w14:textId="328567DC" w:rsidR="00B00CC5" w:rsidRPr="00885FE6" w:rsidRDefault="00B00CC5" w:rsidP="00B03F25">
            <w:pPr>
              <w:pStyle w:val="Listeavsnitt"/>
              <w:numPr>
                <w:ilvl w:val="0"/>
                <w:numId w:val="29"/>
              </w:numPr>
              <w:spacing w:line="240" w:lineRule="auto"/>
              <w:rPr>
                <w:sz w:val="18"/>
                <w:szCs w:val="18"/>
              </w:rPr>
            </w:pPr>
            <w:r w:rsidRPr="00885FE6">
              <w:rPr>
                <w:sz w:val="18"/>
                <w:szCs w:val="18"/>
              </w:rPr>
              <w:t>Android</w:t>
            </w:r>
          </w:p>
          <w:p w14:paraId="396A6104" w14:textId="3C8AC3C6" w:rsidR="00B00CC5" w:rsidRPr="00885FE6" w:rsidRDefault="00B00CC5" w:rsidP="00B03F25">
            <w:pPr>
              <w:pStyle w:val="Listeavsnitt"/>
              <w:numPr>
                <w:ilvl w:val="0"/>
                <w:numId w:val="29"/>
              </w:numPr>
              <w:spacing w:line="240" w:lineRule="auto"/>
              <w:rPr>
                <w:sz w:val="18"/>
                <w:szCs w:val="18"/>
              </w:rPr>
            </w:pPr>
            <w:r w:rsidRPr="00885FE6">
              <w:rPr>
                <w:sz w:val="18"/>
                <w:szCs w:val="18"/>
              </w:rPr>
              <w:t>Chrome OS</w:t>
            </w:r>
          </w:p>
          <w:p w14:paraId="4118A461" w14:textId="77777777" w:rsidR="00B00CC5" w:rsidRPr="00885FE6" w:rsidRDefault="00B00CC5" w:rsidP="00B03F25">
            <w:pPr>
              <w:pStyle w:val="Listeavsnitt"/>
              <w:numPr>
                <w:ilvl w:val="0"/>
                <w:numId w:val="29"/>
              </w:numPr>
              <w:spacing w:line="240" w:lineRule="auto"/>
              <w:rPr>
                <w:sz w:val="18"/>
                <w:szCs w:val="18"/>
              </w:rPr>
            </w:pPr>
            <w:r w:rsidRPr="00885FE6">
              <w:rPr>
                <w:sz w:val="18"/>
                <w:szCs w:val="18"/>
              </w:rPr>
              <w:t>Linux</w:t>
            </w:r>
          </w:p>
          <w:p w14:paraId="70F917CF" w14:textId="77777777" w:rsidR="00B00CC5" w:rsidRPr="00885FE6" w:rsidRDefault="00B00CC5">
            <w:pPr>
              <w:spacing w:before="120"/>
              <w:rPr>
                <w:i/>
                <w:color w:val="0070C0"/>
                <w:sz w:val="18"/>
                <w:szCs w:val="18"/>
              </w:rPr>
            </w:pPr>
            <w:r w:rsidRPr="00885FE6">
              <w:rPr>
                <w:i/>
                <w:color w:val="0070C0"/>
                <w:sz w:val="18"/>
                <w:szCs w:val="18"/>
              </w:rPr>
              <w:t xml:space="preserve">Leverandøren skal bekrefte (Ja/Nei) at kravet er oppfylt og </w:t>
            </w:r>
            <w:r w:rsidR="005E36BD" w:rsidRPr="00885FE6">
              <w:rPr>
                <w:i/>
                <w:color w:val="0070C0"/>
                <w:sz w:val="18"/>
                <w:szCs w:val="18"/>
              </w:rPr>
              <w:t>beskrive hvordan kravet er oppfylt.</w:t>
            </w:r>
          </w:p>
          <w:p w14:paraId="6966F37B" w14:textId="59F4D866" w:rsidR="00050BBA" w:rsidRPr="00885FE6" w:rsidRDefault="00050BBA">
            <w:pPr>
              <w:spacing w:before="120"/>
              <w:rPr>
                <w:sz w:val="18"/>
                <w:szCs w:val="18"/>
                <w:lang w:eastAsia="nb-NO"/>
              </w:rPr>
            </w:pPr>
            <w:r w:rsidRPr="00885FE6">
              <w:rPr>
                <w:i/>
                <w:iCs/>
                <w:color w:val="0070C0"/>
                <w:sz w:val="18"/>
                <w:szCs w:val="18"/>
                <w:lang w:eastAsia="nb-NO"/>
              </w:rPr>
              <w:t>Leverandøren skal levere en beskrivelse på inntil 150 ord.</w:t>
            </w:r>
          </w:p>
        </w:tc>
        <w:tc>
          <w:tcPr>
            <w:tcW w:w="709" w:type="dxa"/>
            <w:shd w:val="clear" w:color="auto" w:fill="F2F2F2" w:themeFill="background2" w:themeFillShade="F2"/>
          </w:tcPr>
          <w:p w14:paraId="2D979226" w14:textId="77777777" w:rsidR="00B00CC5" w:rsidRPr="0050417F" w:rsidRDefault="00B00CC5">
            <w:pPr>
              <w:jc w:val="center"/>
              <w:rPr>
                <w:sz w:val="18"/>
                <w:szCs w:val="18"/>
                <w:lang w:eastAsia="nb-NO"/>
              </w:rPr>
            </w:pPr>
            <w:r>
              <w:rPr>
                <w:sz w:val="18"/>
                <w:szCs w:val="18"/>
                <w:lang w:eastAsia="nb-NO"/>
              </w:rPr>
              <w:t>B</w:t>
            </w:r>
          </w:p>
        </w:tc>
        <w:tc>
          <w:tcPr>
            <w:tcW w:w="2126" w:type="dxa"/>
          </w:tcPr>
          <w:p w14:paraId="2ACE74D4" w14:textId="77777777" w:rsidR="00B00CC5" w:rsidRPr="003C576A" w:rsidRDefault="00B00CC5">
            <w:pPr>
              <w:jc w:val="center"/>
              <w:rPr>
                <w:sz w:val="18"/>
                <w:szCs w:val="18"/>
                <w:lang w:eastAsia="nb-NO"/>
              </w:rPr>
            </w:pPr>
          </w:p>
        </w:tc>
        <w:tc>
          <w:tcPr>
            <w:tcW w:w="5245" w:type="dxa"/>
          </w:tcPr>
          <w:p w14:paraId="4D64A542" w14:textId="77777777" w:rsidR="00B00CC5" w:rsidRPr="003C576A" w:rsidRDefault="00B00CC5">
            <w:pPr>
              <w:jc w:val="center"/>
              <w:rPr>
                <w:sz w:val="18"/>
                <w:szCs w:val="18"/>
                <w:lang w:eastAsia="nb-NO"/>
              </w:rPr>
            </w:pPr>
          </w:p>
        </w:tc>
      </w:tr>
      <w:tr w:rsidR="00B00CC5" w:rsidRPr="0050417F" w14:paraId="513F5D61" w14:textId="77777777" w:rsidTr="32DDE44C">
        <w:tc>
          <w:tcPr>
            <w:tcW w:w="562" w:type="dxa"/>
            <w:shd w:val="clear" w:color="auto" w:fill="D9D9D9" w:themeFill="background2" w:themeFillShade="D9"/>
          </w:tcPr>
          <w:p w14:paraId="7F8CD702" w14:textId="0B8D0D74" w:rsidR="00B00CC5" w:rsidRPr="0050417F" w:rsidRDefault="006D1789" w:rsidP="002609DF">
            <w:pPr>
              <w:jc w:val="center"/>
              <w:rPr>
                <w:sz w:val="18"/>
                <w:szCs w:val="18"/>
                <w:lang w:eastAsia="nb-NO"/>
              </w:rPr>
            </w:pPr>
            <w:r>
              <w:rPr>
                <w:sz w:val="18"/>
                <w:szCs w:val="18"/>
                <w:lang w:eastAsia="nb-NO"/>
              </w:rPr>
              <w:t>9</w:t>
            </w:r>
            <w:r w:rsidR="00B00AAC">
              <w:rPr>
                <w:sz w:val="18"/>
                <w:szCs w:val="18"/>
                <w:lang w:eastAsia="nb-NO"/>
              </w:rPr>
              <w:t>6</w:t>
            </w:r>
          </w:p>
        </w:tc>
        <w:tc>
          <w:tcPr>
            <w:tcW w:w="5387" w:type="dxa"/>
            <w:shd w:val="clear" w:color="auto" w:fill="F2F2F2" w:themeFill="background2" w:themeFillShade="F2"/>
          </w:tcPr>
          <w:p w14:paraId="592161C9" w14:textId="77777777" w:rsidR="00B00CC5" w:rsidRDefault="00B00CC5">
            <w:pPr>
              <w:rPr>
                <w:sz w:val="18"/>
                <w:szCs w:val="18"/>
              </w:rPr>
            </w:pPr>
            <w:r w:rsidRPr="006D6479">
              <w:rPr>
                <w:sz w:val="18"/>
                <w:szCs w:val="18"/>
              </w:rPr>
              <w:t>Utskriftsadministrasjonssystemet skal støtte programvarebasert</w:t>
            </w:r>
            <w:r>
              <w:rPr>
                <w:sz w:val="18"/>
                <w:szCs w:val="18"/>
              </w:rPr>
              <w:t>e</w:t>
            </w:r>
            <w:r w:rsidRPr="006D6479">
              <w:rPr>
                <w:sz w:val="18"/>
                <w:szCs w:val="18"/>
              </w:rPr>
              <w:t xml:space="preserve"> klient</w:t>
            </w:r>
            <w:r>
              <w:rPr>
                <w:sz w:val="18"/>
                <w:szCs w:val="18"/>
              </w:rPr>
              <w:t>er</w:t>
            </w:r>
            <w:r w:rsidRPr="006D6479">
              <w:rPr>
                <w:sz w:val="18"/>
                <w:szCs w:val="18"/>
              </w:rPr>
              <w:t xml:space="preserve"> som fungerer som </w:t>
            </w:r>
            <w:proofErr w:type="spellStart"/>
            <w:r w:rsidRPr="006D6479">
              <w:rPr>
                <w:sz w:val="18"/>
                <w:szCs w:val="18"/>
              </w:rPr>
              <w:t>utskriftskø</w:t>
            </w:r>
            <w:proofErr w:type="spellEnd"/>
            <w:r w:rsidRPr="006D6479">
              <w:rPr>
                <w:sz w:val="18"/>
                <w:szCs w:val="18"/>
              </w:rPr>
              <w:t xml:space="preserve"> for sluttbrukerenheter. Løsningen skal sikre at brukeren har tilgang til full funksjonalitet i skriverdriveren på alle maskiner</w:t>
            </w:r>
            <w:r>
              <w:rPr>
                <w:sz w:val="18"/>
                <w:szCs w:val="18"/>
              </w:rPr>
              <w:t>.</w:t>
            </w:r>
          </w:p>
          <w:p w14:paraId="30123D42" w14:textId="77777777" w:rsidR="00B00CC5" w:rsidRDefault="00B00CC5">
            <w:pPr>
              <w:rPr>
                <w:i/>
                <w:iCs/>
                <w:color w:val="00B0F0"/>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ved å </w:t>
            </w:r>
            <w:r w:rsidRPr="001A1F0E">
              <w:rPr>
                <w:i/>
                <w:color w:val="0070C0"/>
                <w:sz w:val="18"/>
                <w:szCs w:val="18"/>
              </w:rPr>
              <w:t>beskrive</w:t>
            </w:r>
            <w:r>
              <w:rPr>
                <w:i/>
                <w:color w:val="0070C0"/>
                <w:sz w:val="18"/>
                <w:szCs w:val="18"/>
              </w:rPr>
              <w:t xml:space="preserve"> både teknisk og funksjonell løsning vise</w:t>
            </w:r>
            <w:r w:rsidRPr="001A1F0E">
              <w:rPr>
                <w:i/>
                <w:color w:val="0070C0"/>
                <w:sz w:val="18"/>
                <w:szCs w:val="18"/>
              </w:rPr>
              <w:t xml:space="preserve"> hvordan behovet</w:t>
            </w:r>
            <w:r>
              <w:rPr>
                <w:i/>
                <w:color w:val="0070C0"/>
                <w:sz w:val="18"/>
                <w:szCs w:val="18"/>
              </w:rPr>
              <w:t xml:space="preserve"> oppfylles og</w:t>
            </w:r>
            <w:r w:rsidRPr="001A1F0E">
              <w:rPr>
                <w:i/>
                <w:color w:val="0070C0"/>
                <w:sz w:val="18"/>
                <w:szCs w:val="18"/>
              </w:rPr>
              <w:t xml:space="preserve"> ivaretas</w:t>
            </w:r>
            <w:r>
              <w:rPr>
                <w:i/>
                <w:color w:val="0070C0"/>
                <w:sz w:val="18"/>
                <w:szCs w:val="18"/>
              </w:rPr>
              <w:t>.</w:t>
            </w:r>
            <w:r w:rsidRPr="0050417F">
              <w:rPr>
                <w:i/>
                <w:iCs/>
                <w:color w:val="00B0F0"/>
                <w:sz w:val="18"/>
                <w:szCs w:val="18"/>
                <w:lang w:eastAsia="nb-NO"/>
              </w:rPr>
              <w:t xml:space="preserve"> </w:t>
            </w:r>
          </w:p>
          <w:p w14:paraId="70B131CF" w14:textId="20FC9765" w:rsidR="00C715D3" w:rsidRPr="00C715D3" w:rsidRDefault="00C715D3">
            <w:pPr>
              <w:rPr>
                <w:i/>
                <w:iCs/>
                <w:sz w:val="18"/>
                <w:szCs w:val="18"/>
                <w:lang w:eastAsia="nb-NO"/>
              </w:rPr>
            </w:pPr>
            <w:r w:rsidRPr="00C715D3">
              <w:rPr>
                <w:i/>
                <w:iCs/>
                <w:color w:val="0070C0"/>
                <w:sz w:val="18"/>
                <w:szCs w:val="18"/>
                <w:lang w:eastAsia="nb-NO"/>
              </w:rPr>
              <w:t>Leverandøren skal levere en beskrivelse på inntil 300 ord.</w:t>
            </w:r>
          </w:p>
        </w:tc>
        <w:tc>
          <w:tcPr>
            <w:tcW w:w="709" w:type="dxa"/>
            <w:shd w:val="clear" w:color="auto" w:fill="F2F2F2" w:themeFill="background2" w:themeFillShade="F2"/>
          </w:tcPr>
          <w:p w14:paraId="58D0D193" w14:textId="77777777" w:rsidR="00B00CC5" w:rsidRPr="0050417F" w:rsidRDefault="00B00CC5">
            <w:pPr>
              <w:jc w:val="center"/>
              <w:rPr>
                <w:sz w:val="18"/>
                <w:szCs w:val="18"/>
                <w:lang w:eastAsia="nb-NO"/>
              </w:rPr>
            </w:pPr>
            <w:r>
              <w:rPr>
                <w:sz w:val="18"/>
                <w:szCs w:val="18"/>
                <w:lang w:eastAsia="nb-NO"/>
              </w:rPr>
              <w:t>S</w:t>
            </w:r>
          </w:p>
        </w:tc>
        <w:tc>
          <w:tcPr>
            <w:tcW w:w="2126" w:type="dxa"/>
          </w:tcPr>
          <w:p w14:paraId="5E04EC83" w14:textId="77777777" w:rsidR="00B00CC5" w:rsidRPr="003C576A" w:rsidRDefault="00B00CC5">
            <w:pPr>
              <w:jc w:val="center"/>
              <w:rPr>
                <w:sz w:val="18"/>
                <w:szCs w:val="18"/>
                <w:lang w:eastAsia="nb-NO"/>
              </w:rPr>
            </w:pPr>
          </w:p>
        </w:tc>
        <w:tc>
          <w:tcPr>
            <w:tcW w:w="5245" w:type="dxa"/>
          </w:tcPr>
          <w:p w14:paraId="7DF23DF2" w14:textId="77777777" w:rsidR="00B00CC5" w:rsidRPr="003C576A" w:rsidRDefault="00B00CC5">
            <w:pPr>
              <w:jc w:val="center"/>
              <w:rPr>
                <w:sz w:val="18"/>
                <w:szCs w:val="18"/>
                <w:lang w:eastAsia="nb-NO"/>
              </w:rPr>
            </w:pPr>
          </w:p>
        </w:tc>
      </w:tr>
      <w:tr w:rsidR="00B00CC5" w:rsidRPr="0050417F" w14:paraId="5F55995F" w14:textId="77777777" w:rsidTr="32DDE44C">
        <w:tc>
          <w:tcPr>
            <w:tcW w:w="562" w:type="dxa"/>
            <w:shd w:val="clear" w:color="auto" w:fill="D9D9D9" w:themeFill="background2" w:themeFillShade="D9"/>
          </w:tcPr>
          <w:p w14:paraId="06EE44CF" w14:textId="517A4CBC" w:rsidR="00B00CC5" w:rsidRPr="0050417F" w:rsidRDefault="006D1789" w:rsidP="002609DF">
            <w:pPr>
              <w:jc w:val="center"/>
              <w:rPr>
                <w:sz w:val="18"/>
                <w:szCs w:val="18"/>
                <w:lang w:eastAsia="nb-NO"/>
              </w:rPr>
            </w:pPr>
            <w:r>
              <w:rPr>
                <w:sz w:val="18"/>
                <w:szCs w:val="18"/>
                <w:lang w:eastAsia="nb-NO"/>
              </w:rPr>
              <w:t>9</w:t>
            </w:r>
            <w:r w:rsidR="00B00AAC">
              <w:rPr>
                <w:sz w:val="18"/>
                <w:szCs w:val="18"/>
                <w:lang w:eastAsia="nb-NO"/>
              </w:rPr>
              <w:t>7</w:t>
            </w:r>
          </w:p>
        </w:tc>
        <w:tc>
          <w:tcPr>
            <w:tcW w:w="5387" w:type="dxa"/>
            <w:shd w:val="clear" w:color="auto" w:fill="F2F2F2" w:themeFill="background2" w:themeFillShade="F2"/>
          </w:tcPr>
          <w:p w14:paraId="7DD26242" w14:textId="62C564D6" w:rsidR="00B00CC5" w:rsidRDefault="001C5070">
            <w:pPr>
              <w:rPr>
                <w:sz w:val="18"/>
                <w:szCs w:val="18"/>
              </w:rPr>
            </w:pPr>
            <w:proofErr w:type="spellStart"/>
            <w:r>
              <w:rPr>
                <w:sz w:val="18"/>
                <w:szCs w:val="18"/>
              </w:rPr>
              <w:t>Utskriftskø</w:t>
            </w:r>
            <w:proofErr w:type="spellEnd"/>
            <w:r w:rsidR="00B00CC5" w:rsidRPr="32DDE44C">
              <w:rPr>
                <w:sz w:val="18"/>
                <w:szCs w:val="18"/>
              </w:rPr>
              <w:t xml:space="preserve"> skal være tilgjengelig uavhengig av hvor klienten befinner seg, og løsningen skal fungere som en </w:t>
            </w:r>
            <w:r w:rsidR="00B00CC5" w:rsidRPr="00EE6C97">
              <w:rPr>
                <w:sz w:val="18"/>
                <w:szCs w:val="18"/>
              </w:rPr>
              <w:t>«</w:t>
            </w:r>
            <w:proofErr w:type="spellStart"/>
            <w:r w:rsidR="00B00CC5" w:rsidRPr="00EE6C97">
              <w:rPr>
                <w:sz w:val="18"/>
                <w:szCs w:val="18"/>
              </w:rPr>
              <w:t>cloud</w:t>
            </w:r>
            <w:proofErr w:type="spellEnd"/>
            <w:r w:rsidR="00B00CC5" w:rsidRPr="00EE6C97">
              <w:rPr>
                <w:sz w:val="18"/>
                <w:szCs w:val="18"/>
              </w:rPr>
              <w:t xml:space="preserve"> print»-tjeneste – det vil si at utskriftsjobber lagres i en sentral kø og kan hentes på en valgfri skriver ved autentisering.</w:t>
            </w:r>
            <w:r w:rsidR="00B00CC5" w:rsidRPr="32DDE44C">
              <w:rPr>
                <w:sz w:val="18"/>
                <w:szCs w:val="18"/>
              </w:rPr>
              <w:t xml:space="preserve"> Sluttbruker skal kunne sende utskriftsjobber fra interne og eksterne lokasjoner og hente utskriften når de kommer til en maskin.</w:t>
            </w:r>
          </w:p>
          <w:p w14:paraId="0B106C80" w14:textId="0BB8AC7A" w:rsidR="00B00CC5" w:rsidRPr="00080C6E" w:rsidRDefault="00BA3958">
            <w:pPr>
              <w:rPr>
                <w:sz w:val="18"/>
                <w:szCs w:val="18"/>
              </w:rPr>
            </w:pPr>
            <w:r w:rsidRPr="00BA3958">
              <w:rPr>
                <w:i/>
                <w:iCs/>
                <w:color w:val="0070C0"/>
                <w:sz w:val="18"/>
                <w:szCs w:val="18"/>
                <w:lang w:eastAsia="nb-NO"/>
              </w:rPr>
              <w:lastRenderedPageBreak/>
              <w:t>Leverandøren skal bekrefte (Ja/Nei) at kravet er oppfylt og gi en kortfattet beskrivelse på inntil 250 ord av hvordan kravet oppfylles.</w:t>
            </w:r>
          </w:p>
        </w:tc>
        <w:tc>
          <w:tcPr>
            <w:tcW w:w="709" w:type="dxa"/>
            <w:shd w:val="clear" w:color="auto" w:fill="F2F2F2" w:themeFill="background2" w:themeFillShade="F2"/>
          </w:tcPr>
          <w:p w14:paraId="101F1AFB" w14:textId="77777777" w:rsidR="00B00CC5" w:rsidRPr="0050417F" w:rsidRDefault="00B00CC5">
            <w:pPr>
              <w:jc w:val="center"/>
              <w:rPr>
                <w:sz w:val="18"/>
                <w:szCs w:val="18"/>
                <w:lang w:eastAsia="nb-NO"/>
              </w:rPr>
            </w:pPr>
            <w:r>
              <w:rPr>
                <w:sz w:val="18"/>
                <w:szCs w:val="18"/>
                <w:lang w:eastAsia="nb-NO"/>
              </w:rPr>
              <w:lastRenderedPageBreak/>
              <w:t>S</w:t>
            </w:r>
          </w:p>
        </w:tc>
        <w:tc>
          <w:tcPr>
            <w:tcW w:w="2126" w:type="dxa"/>
          </w:tcPr>
          <w:p w14:paraId="145AD6AB" w14:textId="77777777" w:rsidR="00B00CC5" w:rsidRPr="003C576A" w:rsidRDefault="00B00CC5">
            <w:pPr>
              <w:jc w:val="center"/>
              <w:rPr>
                <w:sz w:val="18"/>
                <w:szCs w:val="18"/>
                <w:lang w:eastAsia="nb-NO"/>
              </w:rPr>
            </w:pPr>
          </w:p>
        </w:tc>
        <w:tc>
          <w:tcPr>
            <w:tcW w:w="5245" w:type="dxa"/>
          </w:tcPr>
          <w:p w14:paraId="7BEA1C88" w14:textId="77777777" w:rsidR="00B00CC5" w:rsidRPr="003C576A" w:rsidRDefault="00B00CC5">
            <w:pPr>
              <w:jc w:val="center"/>
              <w:rPr>
                <w:sz w:val="18"/>
                <w:szCs w:val="18"/>
                <w:lang w:eastAsia="nb-NO"/>
              </w:rPr>
            </w:pPr>
          </w:p>
        </w:tc>
      </w:tr>
      <w:tr w:rsidR="00B00CC5" w:rsidRPr="0050417F" w14:paraId="6721DD16" w14:textId="77777777" w:rsidTr="00545539">
        <w:tc>
          <w:tcPr>
            <w:tcW w:w="562" w:type="dxa"/>
            <w:shd w:val="clear" w:color="auto" w:fill="D9D9D9" w:themeFill="background2" w:themeFillShade="D9"/>
          </w:tcPr>
          <w:p w14:paraId="71E9B709" w14:textId="0AB65F95" w:rsidR="00B00CC5" w:rsidRPr="0050417F" w:rsidRDefault="006D1789" w:rsidP="002609DF">
            <w:pPr>
              <w:jc w:val="center"/>
              <w:rPr>
                <w:sz w:val="18"/>
                <w:szCs w:val="18"/>
                <w:lang w:eastAsia="nb-NO"/>
              </w:rPr>
            </w:pPr>
            <w:r>
              <w:rPr>
                <w:sz w:val="18"/>
                <w:szCs w:val="18"/>
                <w:lang w:eastAsia="nb-NO"/>
              </w:rPr>
              <w:t>9</w:t>
            </w:r>
            <w:r w:rsidR="00B00AAC">
              <w:rPr>
                <w:sz w:val="18"/>
                <w:szCs w:val="18"/>
                <w:lang w:eastAsia="nb-NO"/>
              </w:rPr>
              <w:t>8</w:t>
            </w:r>
          </w:p>
        </w:tc>
        <w:tc>
          <w:tcPr>
            <w:tcW w:w="5387" w:type="dxa"/>
            <w:shd w:val="clear" w:color="auto" w:fill="F2F2F2" w:themeFill="background2" w:themeFillShade="F2"/>
          </w:tcPr>
          <w:p w14:paraId="2E1FD932" w14:textId="77777777" w:rsidR="00B00CC5" w:rsidRDefault="00B00CC5">
            <w:pPr>
              <w:rPr>
                <w:sz w:val="18"/>
                <w:szCs w:val="18"/>
                <w:lang w:eastAsia="nb-NO"/>
              </w:rPr>
            </w:pPr>
            <w:r w:rsidRPr="0050417F">
              <w:rPr>
                <w:sz w:val="18"/>
                <w:szCs w:val="18"/>
                <w:lang w:eastAsia="nb-NO"/>
              </w:rPr>
              <w:t xml:space="preserve">Klientprogramvaren skal kunne rulles ut, konfigureres og oppdateres med Microsoft </w:t>
            </w:r>
            <w:proofErr w:type="spellStart"/>
            <w:r>
              <w:rPr>
                <w:sz w:val="18"/>
                <w:szCs w:val="18"/>
                <w:lang w:eastAsia="nb-NO"/>
              </w:rPr>
              <w:t>Intune</w:t>
            </w:r>
            <w:proofErr w:type="spellEnd"/>
            <w:r>
              <w:rPr>
                <w:sz w:val="18"/>
                <w:szCs w:val="18"/>
                <w:lang w:eastAsia="nb-NO"/>
              </w:rPr>
              <w:t xml:space="preserve"> (tidligere Microsoft </w:t>
            </w:r>
            <w:proofErr w:type="spellStart"/>
            <w:r w:rsidRPr="0050417F">
              <w:rPr>
                <w:sz w:val="18"/>
                <w:szCs w:val="18"/>
                <w:lang w:eastAsia="nb-NO"/>
              </w:rPr>
              <w:t>Endpoint</w:t>
            </w:r>
            <w:proofErr w:type="spellEnd"/>
            <w:r w:rsidRPr="0050417F">
              <w:rPr>
                <w:sz w:val="18"/>
                <w:szCs w:val="18"/>
                <w:lang w:eastAsia="nb-NO"/>
              </w:rPr>
              <w:t xml:space="preserve"> manager</w:t>
            </w:r>
            <w:r>
              <w:rPr>
                <w:sz w:val="18"/>
                <w:szCs w:val="18"/>
                <w:lang w:eastAsia="nb-NO"/>
              </w:rPr>
              <w:t>), eller tilsvarende,</w:t>
            </w:r>
            <w:r w:rsidRPr="0050417F">
              <w:rPr>
                <w:sz w:val="18"/>
                <w:szCs w:val="18"/>
                <w:lang w:eastAsia="nb-NO"/>
              </w:rPr>
              <w:t xml:space="preserve"> til </w:t>
            </w:r>
            <w:r>
              <w:rPr>
                <w:sz w:val="18"/>
                <w:szCs w:val="18"/>
                <w:lang w:eastAsia="nb-NO"/>
              </w:rPr>
              <w:t>Kundens</w:t>
            </w:r>
            <w:r w:rsidRPr="0050417F">
              <w:rPr>
                <w:sz w:val="18"/>
                <w:szCs w:val="18"/>
                <w:lang w:eastAsia="nb-NO"/>
              </w:rPr>
              <w:t xml:space="preserve"> klientplattform for administrerte brukere.</w:t>
            </w:r>
          </w:p>
          <w:p w14:paraId="16DC0FA2" w14:textId="77777777" w:rsidR="00B00CC5" w:rsidRPr="0050417F" w:rsidRDefault="00B00CC5">
            <w:pPr>
              <w:rPr>
                <w:sz w:val="18"/>
                <w:szCs w:val="18"/>
                <w:lang w:eastAsia="nb-NO"/>
              </w:rPr>
            </w:pPr>
            <w:r>
              <w:rPr>
                <w:sz w:val="18"/>
                <w:szCs w:val="18"/>
                <w:lang w:eastAsia="nb-NO"/>
              </w:rPr>
              <w:t xml:space="preserve">Dette forutsetter at: </w:t>
            </w:r>
          </w:p>
          <w:p w14:paraId="135083BC" w14:textId="77777777" w:rsidR="00B00CC5" w:rsidRPr="004038DE" w:rsidRDefault="00B00CC5" w:rsidP="00B00CC5">
            <w:pPr>
              <w:pStyle w:val="Listeavsnitt"/>
              <w:numPr>
                <w:ilvl w:val="2"/>
                <w:numId w:val="11"/>
              </w:numPr>
              <w:rPr>
                <w:sz w:val="18"/>
                <w:szCs w:val="18"/>
              </w:rPr>
            </w:pPr>
            <w:r w:rsidRPr="004038DE">
              <w:rPr>
                <w:sz w:val="18"/>
                <w:szCs w:val="18"/>
              </w:rPr>
              <w:t>Apple klient finnes i App store og støtte</w:t>
            </w:r>
            <w:r>
              <w:rPr>
                <w:sz w:val="18"/>
                <w:szCs w:val="18"/>
              </w:rPr>
              <w:t>r</w:t>
            </w:r>
            <w:r w:rsidRPr="004038DE">
              <w:rPr>
                <w:sz w:val="18"/>
                <w:szCs w:val="18"/>
              </w:rPr>
              <w:t xml:space="preserve"> volum</w:t>
            </w:r>
            <w:r>
              <w:rPr>
                <w:sz w:val="18"/>
                <w:szCs w:val="18"/>
              </w:rPr>
              <w:t>-</w:t>
            </w:r>
            <w:r w:rsidRPr="004038DE">
              <w:rPr>
                <w:sz w:val="18"/>
                <w:szCs w:val="18"/>
              </w:rPr>
              <w:t>distribusjon</w:t>
            </w:r>
          </w:p>
          <w:p w14:paraId="12DA7A86" w14:textId="77777777" w:rsidR="00B00CC5" w:rsidRPr="004038DE" w:rsidRDefault="00B00CC5" w:rsidP="00B00CC5">
            <w:pPr>
              <w:pStyle w:val="Listeavsnitt"/>
              <w:numPr>
                <w:ilvl w:val="2"/>
                <w:numId w:val="11"/>
              </w:numPr>
              <w:rPr>
                <w:sz w:val="18"/>
                <w:szCs w:val="18"/>
              </w:rPr>
            </w:pPr>
            <w:r w:rsidRPr="004038DE">
              <w:rPr>
                <w:sz w:val="18"/>
                <w:szCs w:val="18"/>
              </w:rPr>
              <w:t>Android klient finnes i Google Play store og støtte</w:t>
            </w:r>
            <w:r>
              <w:rPr>
                <w:sz w:val="18"/>
                <w:szCs w:val="18"/>
              </w:rPr>
              <w:t>r</w:t>
            </w:r>
            <w:r w:rsidRPr="004038DE">
              <w:rPr>
                <w:sz w:val="18"/>
                <w:szCs w:val="18"/>
              </w:rPr>
              <w:t xml:space="preserve"> volum</w:t>
            </w:r>
            <w:r>
              <w:rPr>
                <w:sz w:val="18"/>
                <w:szCs w:val="18"/>
              </w:rPr>
              <w:t>-</w:t>
            </w:r>
            <w:r w:rsidRPr="004038DE">
              <w:rPr>
                <w:sz w:val="18"/>
                <w:szCs w:val="18"/>
              </w:rPr>
              <w:t>distribusjon</w:t>
            </w:r>
          </w:p>
          <w:p w14:paraId="629B1522" w14:textId="77777777" w:rsidR="00B00CC5" w:rsidRPr="004038DE" w:rsidRDefault="00B00CC5" w:rsidP="00B00CC5">
            <w:pPr>
              <w:pStyle w:val="Listeavsnitt"/>
              <w:numPr>
                <w:ilvl w:val="2"/>
                <w:numId w:val="11"/>
              </w:numPr>
              <w:rPr>
                <w:sz w:val="18"/>
                <w:szCs w:val="18"/>
              </w:rPr>
            </w:pPr>
            <w:r w:rsidRPr="004038DE">
              <w:rPr>
                <w:sz w:val="18"/>
                <w:szCs w:val="18"/>
              </w:rPr>
              <w:t>Windows klient må kunne pakkes og være i format .MSI</w:t>
            </w:r>
            <w:proofErr w:type="gramStart"/>
            <w:r w:rsidRPr="004038DE">
              <w:rPr>
                <w:sz w:val="18"/>
                <w:szCs w:val="18"/>
              </w:rPr>
              <w:t>, .MISX</w:t>
            </w:r>
            <w:proofErr w:type="gramEnd"/>
            <w:r w:rsidRPr="004038DE">
              <w:rPr>
                <w:sz w:val="18"/>
                <w:szCs w:val="18"/>
              </w:rPr>
              <w:t xml:space="preserve"> eller være tilgjengelig i Microsoft store</w:t>
            </w:r>
          </w:p>
          <w:p w14:paraId="7286AADD" w14:textId="77777777" w:rsidR="00B00CC5" w:rsidRPr="0050417F" w:rsidRDefault="00B00CC5">
            <w:pPr>
              <w:spacing w:before="240"/>
              <w:rPr>
                <w:sz w:val="18"/>
                <w:szCs w:val="18"/>
                <w:lang w:eastAsia="nb-NO"/>
              </w:rPr>
            </w:pPr>
            <w:r w:rsidRPr="00A90968">
              <w:rPr>
                <w:i/>
                <w:color w:val="0070C0"/>
                <w:sz w:val="18"/>
                <w:szCs w:val="18"/>
              </w:rPr>
              <w:t>Leverandøren skal bekrefte (Ja/Nei) at kravet er oppfylt</w:t>
            </w:r>
            <w:r>
              <w:rPr>
                <w:i/>
                <w:color w:val="0070C0"/>
                <w:sz w:val="18"/>
                <w:szCs w:val="18"/>
              </w:rPr>
              <w:t>.</w:t>
            </w:r>
          </w:p>
        </w:tc>
        <w:tc>
          <w:tcPr>
            <w:tcW w:w="709" w:type="dxa"/>
            <w:shd w:val="clear" w:color="auto" w:fill="F2F2F2" w:themeFill="background2" w:themeFillShade="F2"/>
          </w:tcPr>
          <w:p w14:paraId="3355E79B" w14:textId="77777777" w:rsidR="00B00CC5" w:rsidRPr="0050417F" w:rsidRDefault="00B00CC5">
            <w:pPr>
              <w:jc w:val="center"/>
              <w:rPr>
                <w:sz w:val="18"/>
                <w:szCs w:val="18"/>
                <w:lang w:eastAsia="nb-NO"/>
              </w:rPr>
            </w:pPr>
            <w:r w:rsidRPr="0050417F">
              <w:rPr>
                <w:sz w:val="18"/>
                <w:szCs w:val="18"/>
                <w:lang w:eastAsia="nb-NO"/>
              </w:rPr>
              <w:t>S</w:t>
            </w:r>
          </w:p>
        </w:tc>
        <w:tc>
          <w:tcPr>
            <w:tcW w:w="2126" w:type="dxa"/>
          </w:tcPr>
          <w:p w14:paraId="01A300F3" w14:textId="77777777" w:rsidR="00B00CC5" w:rsidRPr="003C576A" w:rsidRDefault="00B00CC5">
            <w:pPr>
              <w:jc w:val="center"/>
              <w:rPr>
                <w:sz w:val="18"/>
                <w:szCs w:val="18"/>
                <w:lang w:eastAsia="nb-NO"/>
              </w:rPr>
            </w:pPr>
          </w:p>
        </w:tc>
        <w:tc>
          <w:tcPr>
            <w:tcW w:w="5245" w:type="dxa"/>
            <w:shd w:val="clear" w:color="auto" w:fill="D9D9D9" w:themeFill="background1" w:themeFillShade="D9"/>
          </w:tcPr>
          <w:p w14:paraId="6568235F" w14:textId="77777777" w:rsidR="00B00CC5" w:rsidRPr="0050417F" w:rsidRDefault="00B00CC5">
            <w:pPr>
              <w:jc w:val="center"/>
              <w:rPr>
                <w:sz w:val="18"/>
                <w:szCs w:val="18"/>
                <w:lang w:eastAsia="nb-NO"/>
              </w:rPr>
            </w:pPr>
          </w:p>
        </w:tc>
      </w:tr>
    </w:tbl>
    <w:p w14:paraId="1F7EBDB8" w14:textId="77777777" w:rsidR="00443ACA" w:rsidRDefault="00443ACA" w:rsidP="00B01197"/>
    <w:p w14:paraId="10C25BA4" w14:textId="79A60B07" w:rsidR="001135CA" w:rsidRPr="001D5A53" w:rsidRDefault="001135CA" w:rsidP="001135CA">
      <w:pPr>
        <w:pStyle w:val="Overskrift3"/>
        <w:rPr>
          <w:rFonts w:ascii="Open Sans" w:hAnsi="Open Sans" w:cs="Open Sans"/>
        </w:rPr>
      </w:pPr>
      <w:bookmarkStart w:id="20" w:name="_Toc220057509"/>
      <w:proofErr w:type="spellStart"/>
      <w:r>
        <w:rPr>
          <w:rFonts w:ascii="Open Sans" w:hAnsi="Open Sans" w:cs="Open Sans"/>
        </w:rPr>
        <w:t>Skalerbarhet</w:t>
      </w:r>
      <w:bookmarkEnd w:id="20"/>
      <w:proofErr w:type="spellEnd"/>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1135CA" w:rsidRPr="0050417F" w14:paraId="592E1613" w14:textId="77777777">
        <w:tc>
          <w:tcPr>
            <w:tcW w:w="562" w:type="dxa"/>
            <w:shd w:val="clear" w:color="auto" w:fill="D9D9D9" w:themeFill="background1" w:themeFillShade="D9"/>
          </w:tcPr>
          <w:p w14:paraId="0B426472" w14:textId="77777777" w:rsidR="001135CA" w:rsidRPr="0050417F" w:rsidRDefault="001135CA">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D140FEE" w14:textId="77777777" w:rsidR="001135CA" w:rsidRPr="0050417F" w:rsidRDefault="001135CA">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55B3DEDF" w14:textId="77777777" w:rsidR="001135CA" w:rsidRPr="0050417F" w:rsidRDefault="001135CA">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707A00CD" w14:textId="77777777" w:rsidR="001135CA" w:rsidRPr="0050417F" w:rsidRDefault="001135CA">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137DB8FA" w14:textId="77777777" w:rsidR="001135CA" w:rsidRPr="0050417F" w:rsidRDefault="001135CA">
            <w:pPr>
              <w:jc w:val="center"/>
              <w:rPr>
                <w:sz w:val="18"/>
                <w:szCs w:val="18"/>
                <w:lang w:eastAsia="nb-NO"/>
              </w:rPr>
            </w:pPr>
            <w:r w:rsidRPr="0050417F">
              <w:rPr>
                <w:sz w:val="18"/>
                <w:szCs w:val="18"/>
                <w:lang w:eastAsia="nb-NO"/>
              </w:rPr>
              <w:t>Leverandørens besvarelse:</w:t>
            </w:r>
          </w:p>
        </w:tc>
      </w:tr>
      <w:tr w:rsidR="001135CA" w:rsidRPr="0050417F" w14:paraId="26876065" w14:textId="77777777" w:rsidTr="00545539">
        <w:tc>
          <w:tcPr>
            <w:tcW w:w="562" w:type="dxa"/>
            <w:shd w:val="clear" w:color="auto" w:fill="D9D9D9" w:themeFill="background2" w:themeFillShade="D9"/>
          </w:tcPr>
          <w:p w14:paraId="1FD4E11F" w14:textId="1AB67167" w:rsidR="001135CA" w:rsidRPr="0050417F" w:rsidRDefault="006D1789" w:rsidP="002609DF">
            <w:pPr>
              <w:jc w:val="center"/>
              <w:rPr>
                <w:sz w:val="18"/>
                <w:szCs w:val="18"/>
                <w:lang w:eastAsia="nb-NO"/>
              </w:rPr>
            </w:pPr>
            <w:r>
              <w:rPr>
                <w:sz w:val="18"/>
                <w:szCs w:val="18"/>
                <w:lang w:eastAsia="nb-NO"/>
              </w:rPr>
              <w:t>9</w:t>
            </w:r>
            <w:r w:rsidR="00B00AAC">
              <w:rPr>
                <w:sz w:val="18"/>
                <w:szCs w:val="18"/>
                <w:lang w:eastAsia="nb-NO"/>
              </w:rPr>
              <w:t>9</w:t>
            </w:r>
          </w:p>
        </w:tc>
        <w:tc>
          <w:tcPr>
            <w:tcW w:w="5387" w:type="dxa"/>
            <w:shd w:val="clear" w:color="auto" w:fill="F2F2F2" w:themeFill="background2" w:themeFillShade="F2"/>
          </w:tcPr>
          <w:p w14:paraId="44CD2639" w14:textId="177CDF76" w:rsidR="001135CA" w:rsidRDefault="001135CA">
            <w:pPr>
              <w:rPr>
                <w:sz w:val="18"/>
                <w:szCs w:val="18"/>
              </w:rPr>
            </w:pPr>
            <w:r w:rsidRPr="003238FA">
              <w:rPr>
                <w:sz w:val="18"/>
                <w:szCs w:val="18"/>
              </w:rPr>
              <w:t>Utskriftsadministrasjonssystemet</w:t>
            </w:r>
            <w:r w:rsidRPr="00C811C7">
              <w:rPr>
                <w:sz w:val="18"/>
                <w:szCs w:val="18"/>
              </w:rPr>
              <w:t xml:space="preserve"> skal være skalerbar</w:t>
            </w:r>
            <w:r w:rsidR="00920811">
              <w:rPr>
                <w:sz w:val="18"/>
                <w:szCs w:val="18"/>
              </w:rPr>
              <w:t>t</w:t>
            </w:r>
            <w:r w:rsidRPr="00C811C7">
              <w:rPr>
                <w:sz w:val="18"/>
                <w:szCs w:val="18"/>
              </w:rPr>
              <w:t xml:space="preserve"> og kunne tilpasses et variabelt antall maskiner for print og skanning, og håndtere minimum 500 maskiner uten ytelsesreduksjon. Det skal ikke være en fast eller hardkodet øvre grense som begrenser Kundens bruk av løsningen.</w:t>
            </w:r>
          </w:p>
          <w:p w14:paraId="0D4028E2" w14:textId="77777777" w:rsidR="001135CA" w:rsidRPr="0050417F" w:rsidRDefault="001135CA">
            <w:pPr>
              <w:rPr>
                <w:i/>
                <w:iCs/>
                <w:sz w:val="18"/>
                <w:szCs w:val="18"/>
                <w:lang w:eastAsia="nb-NO"/>
              </w:rPr>
            </w:pPr>
            <w:r w:rsidRPr="002A307E">
              <w:rPr>
                <w:i/>
                <w:color w:val="0070C0"/>
                <w:sz w:val="18"/>
                <w:szCs w:val="18"/>
              </w:rPr>
              <w:t>Leverandøren skal bekrefte (Ja/Nei) at kravet er oppfylt</w:t>
            </w:r>
            <w:r>
              <w:rPr>
                <w:i/>
                <w:color w:val="0070C0"/>
                <w:sz w:val="18"/>
                <w:szCs w:val="18"/>
              </w:rPr>
              <w:t>.</w:t>
            </w:r>
          </w:p>
        </w:tc>
        <w:tc>
          <w:tcPr>
            <w:tcW w:w="709" w:type="dxa"/>
            <w:shd w:val="clear" w:color="auto" w:fill="F2F2F2" w:themeFill="background2" w:themeFillShade="F2"/>
          </w:tcPr>
          <w:p w14:paraId="716D2736" w14:textId="77777777" w:rsidR="001135CA" w:rsidRPr="0050417F" w:rsidRDefault="001135CA">
            <w:pPr>
              <w:jc w:val="center"/>
              <w:rPr>
                <w:sz w:val="18"/>
                <w:szCs w:val="18"/>
                <w:lang w:eastAsia="nb-NO"/>
              </w:rPr>
            </w:pPr>
            <w:r w:rsidRPr="0050417F">
              <w:rPr>
                <w:sz w:val="18"/>
                <w:szCs w:val="18"/>
                <w:lang w:eastAsia="nb-NO"/>
              </w:rPr>
              <w:t>S</w:t>
            </w:r>
          </w:p>
        </w:tc>
        <w:tc>
          <w:tcPr>
            <w:tcW w:w="2126" w:type="dxa"/>
          </w:tcPr>
          <w:p w14:paraId="03863CE7" w14:textId="77777777" w:rsidR="001135CA" w:rsidRPr="003C576A" w:rsidRDefault="001135CA">
            <w:pPr>
              <w:jc w:val="center"/>
              <w:rPr>
                <w:sz w:val="18"/>
                <w:szCs w:val="18"/>
                <w:lang w:eastAsia="nb-NO"/>
              </w:rPr>
            </w:pPr>
          </w:p>
        </w:tc>
        <w:tc>
          <w:tcPr>
            <w:tcW w:w="5245" w:type="dxa"/>
            <w:shd w:val="clear" w:color="auto" w:fill="D9D9D9" w:themeFill="background1" w:themeFillShade="D9"/>
          </w:tcPr>
          <w:p w14:paraId="4FDB2E2D" w14:textId="77777777" w:rsidR="001135CA" w:rsidRPr="0050417F" w:rsidRDefault="001135CA">
            <w:pPr>
              <w:jc w:val="center"/>
              <w:rPr>
                <w:sz w:val="18"/>
                <w:szCs w:val="18"/>
                <w:lang w:eastAsia="nb-NO"/>
              </w:rPr>
            </w:pPr>
          </w:p>
        </w:tc>
      </w:tr>
      <w:tr w:rsidR="001135CA" w:rsidRPr="0050417F" w14:paraId="4F57DBEF" w14:textId="77777777" w:rsidTr="00545539">
        <w:tc>
          <w:tcPr>
            <w:tcW w:w="562" w:type="dxa"/>
            <w:shd w:val="clear" w:color="auto" w:fill="D9D9D9" w:themeFill="background2" w:themeFillShade="D9"/>
          </w:tcPr>
          <w:p w14:paraId="3289D9AF" w14:textId="29246385" w:rsidR="001135CA" w:rsidRPr="0050417F" w:rsidRDefault="00B00AAC" w:rsidP="002609DF">
            <w:pPr>
              <w:jc w:val="center"/>
              <w:rPr>
                <w:sz w:val="18"/>
                <w:szCs w:val="18"/>
                <w:lang w:eastAsia="nb-NO"/>
              </w:rPr>
            </w:pPr>
            <w:r>
              <w:rPr>
                <w:sz w:val="18"/>
                <w:szCs w:val="18"/>
                <w:lang w:eastAsia="nb-NO"/>
              </w:rPr>
              <w:lastRenderedPageBreak/>
              <w:t>100</w:t>
            </w:r>
          </w:p>
        </w:tc>
        <w:tc>
          <w:tcPr>
            <w:tcW w:w="5387" w:type="dxa"/>
            <w:shd w:val="clear" w:color="auto" w:fill="F2F2F2" w:themeFill="background2" w:themeFillShade="F2"/>
          </w:tcPr>
          <w:p w14:paraId="6D70E3FD" w14:textId="2C955F46" w:rsidR="001135CA" w:rsidRDefault="001135CA">
            <w:pPr>
              <w:rPr>
                <w:sz w:val="18"/>
                <w:szCs w:val="18"/>
              </w:rPr>
            </w:pPr>
            <w:r w:rsidRPr="003238FA">
              <w:rPr>
                <w:sz w:val="18"/>
                <w:szCs w:val="18"/>
              </w:rPr>
              <w:t>Utskriftsadministrasjonssystemet</w:t>
            </w:r>
            <w:r w:rsidRPr="000E44B2">
              <w:rPr>
                <w:sz w:val="18"/>
                <w:szCs w:val="18"/>
              </w:rPr>
              <w:t xml:space="preserve"> skal være skalerbar</w:t>
            </w:r>
            <w:r w:rsidR="00920811">
              <w:rPr>
                <w:sz w:val="18"/>
                <w:szCs w:val="18"/>
              </w:rPr>
              <w:t>t</w:t>
            </w:r>
            <w:r w:rsidRPr="000E44B2">
              <w:rPr>
                <w:sz w:val="18"/>
                <w:szCs w:val="18"/>
              </w:rPr>
              <w:t xml:space="preserve"> og kunne tilpasses et variabelt antall aktive brukere og produksjonsvolum, uten ytelsesreduksjon. Det skal ikke være en fast eller hardkodet øvre grense som begrenser Kundens bruk av løsningen.</w:t>
            </w:r>
          </w:p>
          <w:p w14:paraId="1EE763D0" w14:textId="77777777" w:rsidR="001135CA" w:rsidRPr="0050417F" w:rsidRDefault="001135CA">
            <w:pPr>
              <w:rPr>
                <w:i/>
                <w:iCs/>
                <w:sz w:val="18"/>
                <w:szCs w:val="18"/>
                <w:lang w:eastAsia="nb-NO"/>
              </w:rPr>
            </w:pPr>
            <w:r w:rsidRPr="002A307E">
              <w:rPr>
                <w:i/>
                <w:color w:val="0070C0"/>
                <w:sz w:val="18"/>
                <w:szCs w:val="18"/>
              </w:rPr>
              <w:t>Leverandøren skal bekrefte (Ja/Nei) at kravet er oppfylt</w:t>
            </w:r>
            <w:r>
              <w:rPr>
                <w:i/>
                <w:color w:val="0070C0"/>
                <w:sz w:val="18"/>
                <w:szCs w:val="18"/>
              </w:rPr>
              <w:t>.</w:t>
            </w:r>
          </w:p>
        </w:tc>
        <w:tc>
          <w:tcPr>
            <w:tcW w:w="709" w:type="dxa"/>
            <w:shd w:val="clear" w:color="auto" w:fill="F2F2F2" w:themeFill="background2" w:themeFillShade="F2"/>
          </w:tcPr>
          <w:p w14:paraId="2DECE2A1" w14:textId="77777777" w:rsidR="001135CA" w:rsidRPr="0050417F" w:rsidRDefault="001135CA">
            <w:pPr>
              <w:jc w:val="center"/>
              <w:rPr>
                <w:sz w:val="18"/>
                <w:szCs w:val="18"/>
                <w:lang w:eastAsia="nb-NO"/>
              </w:rPr>
            </w:pPr>
            <w:r w:rsidRPr="0050417F">
              <w:rPr>
                <w:sz w:val="18"/>
                <w:szCs w:val="18"/>
                <w:lang w:eastAsia="nb-NO"/>
              </w:rPr>
              <w:t>S</w:t>
            </w:r>
          </w:p>
        </w:tc>
        <w:tc>
          <w:tcPr>
            <w:tcW w:w="2126" w:type="dxa"/>
          </w:tcPr>
          <w:p w14:paraId="73BEF993" w14:textId="77777777" w:rsidR="001135CA" w:rsidRPr="003C576A" w:rsidRDefault="001135CA">
            <w:pPr>
              <w:jc w:val="center"/>
              <w:rPr>
                <w:sz w:val="18"/>
                <w:szCs w:val="18"/>
                <w:lang w:eastAsia="nb-NO"/>
              </w:rPr>
            </w:pPr>
          </w:p>
        </w:tc>
        <w:tc>
          <w:tcPr>
            <w:tcW w:w="5245" w:type="dxa"/>
            <w:shd w:val="clear" w:color="auto" w:fill="D9D9D9" w:themeFill="background1" w:themeFillShade="D9"/>
          </w:tcPr>
          <w:p w14:paraId="00797A5C" w14:textId="77777777" w:rsidR="001135CA" w:rsidRPr="0050417F" w:rsidRDefault="001135CA">
            <w:pPr>
              <w:jc w:val="center"/>
              <w:rPr>
                <w:sz w:val="18"/>
                <w:szCs w:val="18"/>
                <w:lang w:eastAsia="nb-NO"/>
              </w:rPr>
            </w:pPr>
          </w:p>
        </w:tc>
      </w:tr>
    </w:tbl>
    <w:p w14:paraId="78C658BF" w14:textId="77777777" w:rsidR="001135CA" w:rsidRDefault="001135CA" w:rsidP="001135CA"/>
    <w:p w14:paraId="2DC9032B" w14:textId="0D688925" w:rsidR="001417E3" w:rsidRPr="001D5A53" w:rsidRDefault="00AD07D2" w:rsidP="001417E3">
      <w:pPr>
        <w:pStyle w:val="Overskrift3"/>
        <w:rPr>
          <w:rFonts w:ascii="Open Sans" w:hAnsi="Open Sans" w:cs="Open Sans"/>
        </w:rPr>
      </w:pPr>
      <w:bookmarkStart w:id="21" w:name="_Toc220057510"/>
      <w:r>
        <w:rPr>
          <w:rFonts w:ascii="Open Sans" w:hAnsi="Open Sans" w:cs="Open Sans"/>
        </w:rPr>
        <w:t>Tilpasning til brukere og deres behov</w:t>
      </w:r>
      <w:bookmarkEnd w:id="21"/>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1417E3" w:rsidRPr="0050417F" w14:paraId="63326D67" w14:textId="77777777">
        <w:tc>
          <w:tcPr>
            <w:tcW w:w="562" w:type="dxa"/>
            <w:shd w:val="clear" w:color="auto" w:fill="D9D9D9" w:themeFill="background1" w:themeFillShade="D9"/>
          </w:tcPr>
          <w:p w14:paraId="138B5653" w14:textId="77777777" w:rsidR="001417E3" w:rsidRPr="0050417F" w:rsidRDefault="001417E3">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637B6F7D" w14:textId="77777777" w:rsidR="001417E3" w:rsidRPr="0050417F" w:rsidRDefault="001417E3">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1170F73D" w14:textId="77777777" w:rsidR="001417E3" w:rsidRPr="0050417F" w:rsidRDefault="001417E3">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35C9970F" w14:textId="77777777" w:rsidR="001417E3" w:rsidRPr="0050417F" w:rsidRDefault="001417E3">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11B4E142" w14:textId="77777777" w:rsidR="001417E3" w:rsidRPr="0050417F" w:rsidRDefault="001417E3">
            <w:pPr>
              <w:jc w:val="center"/>
              <w:rPr>
                <w:sz w:val="18"/>
                <w:szCs w:val="18"/>
                <w:lang w:eastAsia="nb-NO"/>
              </w:rPr>
            </w:pPr>
            <w:r w:rsidRPr="0050417F">
              <w:rPr>
                <w:sz w:val="18"/>
                <w:szCs w:val="18"/>
                <w:lang w:eastAsia="nb-NO"/>
              </w:rPr>
              <w:t>Leverandørens besvarelse:</w:t>
            </w:r>
          </w:p>
        </w:tc>
      </w:tr>
      <w:tr w:rsidR="00AD07D2" w:rsidRPr="0050417F" w14:paraId="70BE850C" w14:textId="77777777">
        <w:tc>
          <w:tcPr>
            <w:tcW w:w="562" w:type="dxa"/>
            <w:shd w:val="clear" w:color="auto" w:fill="D9D9D9" w:themeFill="background1" w:themeFillShade="D9"/>
          </w:tcPr>
          <w:p w14:paraId="7684D650" w14:textId="58071939" w:rsidR="00AD07D2" w:rsidRPr="0050417F" w:rsidRDefault="006D1789" w:rsidP="002609DF">
            <w:pPr>
              <w:jc w:val="center"/>
              <w:rPr>
                <w:sz w:val="18"/>
                <w:szCs w:val="18"/>
                <w:lang w:eastAsia="nb-NO"/>
              </w:rPr>
            </w:pPr>
            <w:r>
              <w:rPr>
                <w:sz w:val="18"/>
                <w:szCs w:val="18"/>
                <w:lang w:eastAsia="nb-NO"/>
              </w:rPr>
              <w:t>10</w:t>
            </w:r>
            <w:r w:rsidR="00B00AAC">
              <w:rPr>
                <w:sz w:val="18"/>
                <w:szCs w:val="18"/>
                <w:lang w:eastAsia="nb-NO"/>
              </w:rPr>
              <w:t>1</w:t>
            </w:r>
          </w:p>
        </w:tc>
        <w:tc>
          <w:tcPr>
            <w:tcW w:w="5387" w:type="dxa"/>
            <w:shd w:val="clear" w:color="auto" w:fill="F2F2F2" w:themeFill="background1" w:themeFillShade="F2"/>
          </w:tcPr>
          <w:p w14:paraId="372B8DE8" w14:textId="77777777" w:rsidR="00AD07D2" w:rsidRDefault="00AD07D2" w:rsidP="00AD07D2">
            <w:pPr>
              <w:rPr>
                <w:sz w:val="18"/>
                <w:szCs w:val="18"/>
              </w:rPr>
            </w:pPr>
            <w:r w:rsidRPr="00534592">
              <w:rPr>
                <w:sz w:val="18"/>
                <w:szCs w:val="18"/>
              </w:rPr>
              <w:t xml:space="preserve">Utskriftsadministrasjonssystemet </w:t>
            </w:r>
            <w:r w:rsidRPr="00C576AE">
              <w:rPr>
                <w:sz w:val="18"/>
                <w:szCs w:val="18"/>
              </w:rPr>
              <w:t>bør</w:t>
            </w:r>
            <w:r>
              <w:rPr>
                <w:sz w:val="18"/>
                <w:szCs w:val="18"/>
              </w:rPr>
              <w:t xml:space="preserve"> være tilpasset</w:t>
            </w:r>
            <w:r w:rsidRPr="00C576AE">
              <w:rPr>
                <w:sz w:val="18"/>
                <w:szCs w:val="18"/>
              </w:rPr>
              <w:t xml:space="preserve"> for alle relevante brukere, inkludert elever, ansatte, gjestebrukere og BYOD-brukere.</w:t>
            </w:r>
          </w:p>
          <w:p w14:paraId="31BE0B9C" w14:textId="77777777" w:rsidR="00AD07D2" w:rsidRDefault="00AD07D2" w:rsidP="00AD07D2">
            <w:pPr>
              <w:rPr>
                <w:i/>
                <w:color w:val="0070C0"/>
                <w:sz w:val="18"/>
                <w:szCs w:val="18"/>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Pr="001A1F0E">
              <w:rPr>
                <w:i/>
                <w:color w:val="0070C0"/>
                <w:sz w:val="18"/>
                <w:szCs w:val="18"/>
              </w:rPr>
              <w:t xml:space="preserve">beskrive </w:t>
            </w:r>
            <w:r>
              <w:rPr>
                <w:i/>
                <w:color w:val="0070C0"/>
                <w:sz w:val="18"/>
                <w:szCs w:val="18"/>
              </w:rPr>
              <w:t xml:space="preserve">teknisk tilnærming/arkitektur og funksjonalitet for å sikre at ulike brukere sine </w:t>
            </w:r>
            <w:r w:rsidRPr="001A1F0E">
              <w:rPr>
                <w:i/>
                <w:color w:val="0070C0"/>
                <w:sz w:val="18"/>
                <w:szCs w:val="18"/>
              </w:rPr>
              <w:t>behov ivaretas</w:t>
            </w:r>
            <w:r>
              <w:rPr>
                <w:i/>
                <w:color w:val="0070C0"/>
                <w:sz w:val="18"/>
                <w:szCs w:val="18"/>
              </w:rPr>
              <w:t>.</w:t>
            </w:r>
          </w:p>
          <w:p w14:paraId="611EAC0D" w14:textId="62D02ECB" w:rsidR="00050BBA" w:rsidRPr="00FF5418" w:rsidRDefault="00050BBA" w:rsidP="00AD07D2">
            <w:pPr>
              <w:rPr>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70BB6BA0" w14:textId="380B52B6" w:rsidR="00AD07D2" w:rsidRPr="0050417F" w:rsidRDefault="00AD07D2" w:rsidP="00AD07D2">
            <w:pPr>
              <w:jc w:val="center"/>
              <w:rPr>
                <w:sz w:val="18"/>
                <w:szCs w:val="18"/>
                <w:lang w:eastAsia="nb-NO"/>
              </w:rPr>
            </w:pPr>
            <w:r>
              <w:rPr>
                <w:sz w:val="18"/>
                <w:szCs w:val="18"/>
                <w:lang w:eastAsia="nb-NO"/>
              </w:rPr>
              <w:t>B</w:t>
            </w:r>
          </w:p>
        </w:tc>
        <w:tc>
          <w:tcPr>
            <w:tcW w:w="2126" w:type="dxa"/>
          </w:tcPr>
          <w:p w14:paraId="611CD175" w14:textId="77777777" w:rsidR="00AD07D2" w:rsidRPr="003C576A" w:rsidRDefault="00AD07D2" w:rsidP="00AD07D2">
            <w:pPr>
              <w:jc w:val="center"/>
              <w:rPr>
                <w:sz w:val="18"/>
                <w:szCs w:val="18"/>
                <w:lang w:eastAsia="nb-NO"/>
              </w:rPr>
            </w:pPr>
          </w:p>
        </w:tc>
        <w:tc>
          <w:tcPr>
            <w:tcW w:w="5245" w:type="dxa"/>
          </w:tcPr>
          <w:p w14:paraId="299C6AEB" w14:textId="77777777" w:rsidR="00AD07D2" w:rsidRPr="003C576A" w:rsidRDefault="00AD07D2" w:rsidP="00AD07D2">
            <w:pPr>
              <w:jc w:val="center"/>
              <w:rPr>
                <w:sz w:val="18"/>
                <w:szCs w:val="18"/>
                <w:lang w:eastAsia="nb-NO"/>
              </w:rPr>
            </w:pPr>
          </w:p>
        </w:tc>
      </w:tr>
    </w:tbl>
    <w:p w14:paraId="0772D304" w14:textId="77777777" w:rsidR="001417E3" w:rsidRDefault="001417E3" w:rsidP="001417E3"/>
    <w:p w14:paraId="17EE4155" w14:textId="4C995497" w:rsidR="001417E3" w:rsidRPr="001D5A53" w:rsidRDefault="006830F1" w:rsidP="001417E3">
      <w:pPr>
        <w:pStyle w:val="Overskrift3"/>
        <w:rPr>
          <w:rFonts w:ascii="Open Sans" w:hAnsi="Open Sans" w:cs="Open Sans"/>
        </w:rPr>
      </w:pPr>
      <w:bookmarkStart w:id="22" w:name="_Toc220057511"/>
      <w:r>
        <w:rPr>
          <w:rFonts w:ascii="Open Sans" w:hAnsi="Open Sans" w:cs="Open Sans"/>
        </w:rPr>
        <w:t>Grensesnitt</w:t>
      </w:r>
      <w:bookmarkEnd w:id="22"/>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1417E3" w:rsidRPr="0050417F" w14:paraId="41399144" w14:textId="77777777" w:rsidTr="32DDE44C">
        <w:tc>
          <w:tcPr>
            <w:tcW w:w="562" w:type="dxa"/>
            <w:shd w:val="clear" w:color="auto" w:fill="D9D9D9" w:themeFill="background2" w:themeFillShade="D9"/>
          </w:tcPr>
          <w:p w14:paraId="2A4D1EF7" w14:textId="77777777" w:rsidR="001417E3" w:rsidRPr="0050417F" w:rsidRDefault="001417E3">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6BA9AF56" w14:textId="77777777" w:rsidR="001417E3" w:rsidRPr="0050417F" w:rsidRDefault="001417E3">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67B86CA0" w14:textId="77777777" w:rsidR="001417E3" w:rsidRPr="0050417F" w:rsidRDefault="001417E3">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292C3608" w14:textId="77777777" w:rsidR="001417E3" w:rsidRPr="0050417F" w:rsidRDefault="001417E3">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202186B5" w14:textId="77777777" w:rsidR="001417E3" w:rsidRPr="0050417F" w:rsidRDefault="001417E3">
            <w:pPr>
              <w:jc w:val="center"/>
              <w:rPr>
                <w:sz w:val="18"/>
                <w:szCs w:val="18"/>
                <w:lang w:eastAsia="nb-NO"/>
              </w:rPr>
            </w:pPr>
            <w:r w:rsidRPr="0050417F">
              <w:rPr>
                <w:sz w:val="18"/>
                <w:szCs w:val="18"/>
                <w:lang w:eastAsia="nb-NO"/>
              </w:rPr>
              <w:t>Leverandørens besvarelse:</w:t>
            </w:r>
          </w:p>
        </w:tc>
      </w:tr>
      <w:tr w:rsidR="006830F1" w:rsidRPr="0050417F" w14:paraId="4E70380F" w14:textId="77777777" w:rsidTr="61C83162">
        <w:tc>
          <w:tcPr>
            <w:tcW w:w="562" w:type="dxa"/>
            <w:shd w:val="clear" w:color="auto" w:fill="D9D9D9" w:themeFill="background2" w:themeFillShade="D9"/>
          </w:tcPr>
          <w:p w14:paraId="5886AA6E" w14:textId="240E1BC5" w:rsidR="006830F1" w:rsidRPr="0050417F" w:rsidRDefault="006D1789" w:rsidP="002609DF">
            <w:pPr>
              <w:jc w:val="center"/>
              <w:rPr>
                <w:sz w:val="18"/>
                <w:szCs w:val="18"/>
                <w:lang w:eastAsia="nb-NO"/>
              </w:rPr>
            </w:pPr>
            <w:r>
              <w:rPr>
                <w:sz w:val="18"/>
                <w:szCs w:val="18"/>
                <w:lang w:eastAsia="nb-NO"/>
              </w:rPr>
              <w:t>10</w:t>
            </w:r>
            <w:r w:rsidR="00B00AAC">
              <w:rPr>
                <w:sz w:val="18"/>
                <w:szCs w:val="18"/>
                <w:lang w:eastAsia="nb-NO"/>
              </w:rPr>
              <w:t>2</w:t>
            </w:r>
          </w:p>
        </w:tc>
        <w:tc>
          <w:tcPr>
            <w:tcW w:w="5387" w:type="dxa"/>
            <w:shd w:val="clear" w:color="auto" w:fill="F2F2F2" w:themeFill="background2" w:themeFillShade="F2"/>
          </w:tcPr>
          <w:p w14:paraId="0A0EED5B" w14:textId="4F87A224" w:rsidR="00C63ADF" w:rsidRPr="00303AA4" w:rsidRDefault="00C63ADF" w:rsidP="006830F1">
            <w:pPr>
              <w:rPr>
                <w:sz w:val="18"/>
                <w:szCs w:val="18"/>
                <w:lang w:eastAsia="nb-NO"/>
              </w:rPr>
            </w:pPr>
            <w:r>
              <w:rPr>
                <w:sz w:val="18"/>
                <w:szCs w:val="18"/>
                <w:lang w:eastAsia="nb-NO"/>
              </w:rPr>
              <w:t>Utskriftsadministrasjonssystemet</w:t>
            </w:r>
            <w:r w:rsidRPr="0050417F">
              <w:rPr>
                <w:sz w:val="18"/>
                <w:szCs w:val="18"/>
                <w:lang w:eastAsia="nb-NO"/>
              </w:rPr>
              <w:t xml:space="preserve"> </w:t>
            </w:r>
            <w:r>
              <w:rPr>
                <w:sz w:val="18"/>
                <w:szCs w:val="18"/>
                <w:lang w:eastAsia="nb-NO"/>
              </w:rPr>
              <w:t>bør</w:t>
            </w:r>
            <w:r w:rsidRPr="0050417F">
              <w:rPr>
                <w:sz w:val="18"/>
                <w:szCs w:val="18"/>
                <w:lang w:eastAsia="nb-NO"/>
              </w:rPr>
              <w:t xml:space="preserve"> være tilgjengelig på norsk. Dette gjelder både brukergrensesnitt</w:t>
            </w:r>
            <w:r>
              <w:rPr>
                <w:sz w:val="18"/>
                <w:szCs w:val="18"/>
                <w:lang w:eastAsia="nb-NO"/>
              </w:rPr>
              <w:t>et til Utskriftsadministrasjonssystemet og</w:t>
            </w:r>
            <w:r w:rsidRPr="0050417F">
              <w:rPr>
                <w:sz w:val="18"/>
                <w:szCs w:val="18"/>
                <w:lang w:eastAsia="nb-NO"/>
              </w:rPr>
              <w:t xml:space="preserve"> </w:t>
            </w:r>
            <w:r>
              <w:rPr>
                <w:sz w:val="18"/>
                <w:szCs w:val="18"/>
                <w:lang w:eastAsia="nb-NO"/>
              </w:rPr>
              <w:t xml:space="preserve">på </w:t>
            </w:r>
            <w:r w:rsidRPr="00303AA4">
              <w:rPr>
                <w:sz w:val="18"/>
                <w:szCs w:val="18"/>
                <w:lang w:eastAsia="nb-NO"/>
              </w:rPr>
              <w:t xml:space="preserve">maskinene sitt brukerpanel. </w:t>
            </w:r>
          </w:p>
          <w:p w14:paraId="414517CD" w14:textId="3394DF34" w:rsidR="006830F1" w:rsidRPr="00F64E60" w:rsidRDefault="006830F1" w:rsidP="006830F1">
            <w:pPr>
              <w:spacing w:before="240"/>
              <w:rPr>
                <w:i/>
                <w:color w:val="0070C0"/>
                <w:sz w:val="18"/>
                <w:szCs w:val="18"/>
              </w:rPr>
            </w:pPr>
            <w:r w:rsidRPr="002A3696">
              <w:rPr>
                <w:i/>
                <w:color w:val="0070C0"/>
                <w:sz w:val="18"/>
                <w:szCs w:val="18"/>
              </w:rPr>
              <w:lastRenderedPageBreak/>
              <w:t>Leverandøren skal bekrefte (Ja/Nei) at kravet er oppfylt.</w:t>
            </w:r>
          </w:p>
        </w:tc>
        <w:tc>
          <w:tcPr>
            <w:tcW w:w="709" w:type="dxa"/>
            <w:shd w:val="clear" w:color="auto" w:fill="F2F2F2" w:themeFill="background2" w:themeFillShade="F2"/>
          </w:tcPr>
          <w:p w14:paraId="12AEE526" w14:textId="7894A93B" w:rsidR="006830F1" w:rsidRPr="00F64E60" w:rsidRDefault="00617E3D" w:rsidP="006830F1">
            <w:pPr>
              <w:jc w:val="center"/>
              <w:rPr>
                <w:sz w:val="18"/>
                <w:szCs w:val="18"/>
                <w:lang w:eastAsia="nb-NO"/>
              </w:rPr>
            </w:pPr>
            <w:r>
              <w:rPr>
                <w:sz w:val="18"/>
                <w:szCs w:val="18"/>
                <w:lang w:eastAsia="nb-NO"/>
              </w:rPr>
              <w:lastRenderedPageBreak/>
              <w:t>B</w:t>
            </w:r>
          </w:p>
        </w:tc>
        <w:tc>
          <w:tcPr>
            <w:tcW w:w="2126" w:type="dxa"/>
          </w:tcPr>
          <w:p w14:paraId="5A9995D4" w14:textId="77777777" w:rsidR="006830F1" w:rsidRPr="003C576A" w:rsidRDefault="006830F1" w:rsidP="006830F1">
            <w:pPr>
              <w:jc w:val="center"/>
              <w:rPr>
                <w:sz w:val="18"/>
                <w:szCs w:val="18"/>
                <w:lang w:eastAsia="nb-NO"/>
              </w:rPr>
            </w:pPr>
          </w:p>
        </w:tc>
        <w:tc>
          <w:tcPr>
            <w:tcW w:w="5245" w:type="dxa"/>
            <w:shd w:val="clear" w:color="auto" w:fill="D9D9D9" w:themeFill="background2" w:themeFillShade="D9"/>
          </w:tcPr>
          <w:p w14:paraId="5115DA9A" w14:textId="77777777" w:rsidR="006830F1" w:rsidRPr="0050417F" w:rsidRDefault="006830F1" w:rsidP="006830F1">
            <w:pPr>
              <w:jc w:val="center"/>
              <w:rPr>
                <w:sz w:val="18"/>
                <w:szCs w:val="18"/>
                <w:lang w:eastAsia="nb-NO"/>
              </w:rPr>
            </w:pPr>
          </w:p>
        </w:tc>
      </w:tr>
      <w:tr w:rsidR="00763D0F" w:rsidRPr="0050417F" w14:paraId="0465A4F0" w14:textId="77777777" w:rsidTr="61C83162">
        <w:tc>
          <w:tcPr>
            <w:tcW w:w="562" w:type="dxa"/>
            <w:shd w:val="clear" w:color="auto" w:fill="D9D9D9" w:themeFill="background2" w:themeFillShade="D9"/>
          </w:tcPr>
          <w:p w14:paraId="605A6DC0" w14:textId="60033D7F" w:rsidR="00763D0F" w:rsidRDefault="00763D0F" w:rsidP="002609DF">
            <w:pPr>
              <w:jc w:val="center"/>
              <w:rPr>
                <w:sz w:val="18"/>
                <w:szCs w:val="18"/>
                <w:lang w:eastAsia="nb-NO"/>
              </w:rPr>
            </w:pPr>
            <w:r>
              <w:rPr>
                <w:sz w:val="18"/>
                <w:szCs w:val="18"/>
                <w:lang w:eastAsia="nb-NO"/>
              </w:rPr>
              <w:t>103</w:t>
            </w:r>
          </w:p>
        </w:tc>
        <w:tc>
          <w:tcPr>
            <w:tcW w:w="5387" w:type="dxa"/>
            <w:shd w:val="clear" w:color="auto" w:fill="F2F2F2" w:themeFill="background2" w:themeFillShade="F2"/>
          </w:tcPr>
          <w:p w14:paraId="592C3956" w14:textId="77777777" w:rsidR="00763D0F" w:rsidRPr="00303AA4" w:rsidRDefault="00763D0F" w:rsidP="00763D0F">
            <w:pPr>
              <w:rPr>
                <w:sz w:val="18"/>
                <w:szCs w:val="18"/>
                <w:lang w:eastAsia="nb-NO"/>
              </w:rPr>
            </w:pPr>
            <w:r w:rsidRPr="00826764">
              <w:rPr>
                <w:sz w:val="18"/>
                <w:szCs w:val="18"/>
                <w:lang w:eastAsia="nb-NO"/>
              </w:rPr>
              <w:t>Utskriftsadministrasjonssystemet skal være tilgjengelig på engelsk. Dette gjelder både brukergrensesnittet til Utskriftsadministrasjonssystemet og på maskinene sitt brukerpanel.</w:t>
            </w:r>
          </w:p>
          <w:p w14:paraId="083140E9" w14:textId="10A0723C" w:rsidR="00763D0F" w:rsidRDefault="00763D0F" w:rsidP="00763D0F">
            <w:pPr>
              <w:rPr>
                <w:sz w:val="18"/>
                <w:szCs w:val="18"/>
                <w:lang w:eastAsia="nb-NO"/>
              </w:rPr>
            </w:pPr>
            <w:r w:rsidRPr="002A3696">
              <w:rPr>
                <w:i/>
                <w:color w:val="0070C0"/>
                <w:sz w:val="18"/>
                <w:szCs w:val="18"/>
              </w:rPr>
              <w:t>Leverandøren skal bekrefte (Ja/Nei) at kravet er oppfylt.</w:t>
            </w:r>
          </w:p>
        </w:tc>
        <w:tc>
          <w:tcPr>
            <w:tcW w:w="709" w:type="dxa"/>
            <w:shd w:val="clear" w:color="auto" w:fill="F2F2F2" w:themeFill="background2" w:themeFillShade="F2"/>
          </w:tcPr>
          <w:p w14:paraId="6493DC2C" w14:textId="6FB33617" w:rsidR="00763D0F" w:rsidRDefault="00763D0F" w:rsidP="006830F1">
            <w:pPr>
              <w:jc w:val="center"/>
              <w:rPr>
                <w:sz w:val="18"/>
                <w:szCs w:val="18"/>
                <w:lang w:eastAsia="nb-NO"/>
              </w:rPr>
            </w:pPr>
            <w:r>
              <w:rPr>
                <w:sz w:val="18"/>
                <w:szCs w:val="18"/>
                <w:lang w:eastAsia="nb-NO"/>
              </w:rPr>
              <w:t>S</w:t>
            </w:r>
          </w:p>
        </w:tc>
        <w:tc>
          <w:tcPr>
            <w:tcW w:w="2126" w:type="dxa"/>
          </w:tcPr>
          <w:p w14:paraId="1772604D" w14:textId="77777777" w:rsidR="00763D0F" w:rsidRPr="003C576A" w:rsidRDefault="00763D0F" w:rsidP="006830F1">
            <w:pPr>
              <w:jc w:val="center"/>
              <w:rPr>
                <w:sz w:val="18"/>
                <w:szCs w:val="18"/>
                <w:lang w:eastAsia="nb-NO"/>
              </w:rPr>
            </w:pPr>
          </w:p>
        </w:tc>
        <w:tc>
          <w:tcPr>
            <w:tcW w:w="5245" w:type="dxa"/>
            <w:shd w:val="clear" w:color="auto" w:fill="D9D9D9" w:themeFill="background2" w:themeFillShade="D9"/>
          </w:tcPr>
          <w:p w14:paraId="19E5150F" w14:textId="77777777" w:rsidR="00763D0F" w:rsidRPr="0050417F" w:rsidRDefault="00763D0F" w:rsidP="006830F1">
            <w:pPr>
              <w:jc w:val="center"/>
              <w:rPr>
                <w:sz w:val="18"/>
                <w:szCs w:val="18"/>
                <w:lang w:eastAsia="nb-NO"/>
              </w:rPr>
            </w:pPr>
          </w:p>
        </w:tc>
      </w:tr>
      <w:tr w:rsidR="00E92027" w:rsidRPr="0050417F" w14:paraId="7EA72891" w14:textId="77777777" w:rsidTr="32DDE44C">
        <w:tc>
          <w:tcPr>
            <w:tcW w:w="562" w:type="dxa"/>
            <w:shd w:val="clear" w:color="auto" w:fill="D9D9D9" w:themeFill="background2" w:themeFillShade="D9"/>
          </w:tcPr>
          <w:p w14:paraId="4BC179B7" w14:textId="77CE9C4B" w:rsidR="00E92027" w:rsidRPr="0050417F" w:rsidRDefault="00826764" w:rsidP="002609DF">
            <w:pPr>
              <w:jc w:val="center"/>
              <w:rPr>
                <w:sz w:val="18"/>
                <w:szCs w:val="18"/>
                <w:lang w:eastAsia="nb-NO"/>
              </w:rPr>
            </w:pPr>
            <w:r>
              <w:rPr>
                <w:sz w:val="18"/>
                <w:szCs w:val="18"/>
                <w:lang w:eastAsia="nb-NO"/>
              </w:rPr>
              <w:t>10</w:t>
            </w:r>
            <w:r w:rsidR="00B00AAC">
              <w:rPr>
                <w:sz w:val="18"/>
                <w:szCs w:val="18"/>
                <w:lang w:eastAsia="nb-NO"/>
              </w:rPr>
              <w:t>4</w:t>
            </w:r>
          </w:p>
        </w:tc>
        <w:tc>
          <w:tcPr>
            <w:tcW w:w="5387" w:type="dxa"/>
            <w:shd w:val="clear" w:color="auto" w:fill="F2F2F2" w:themeFill="background2" w:themeFillShade="F2"/>
          </w:tcPr>
          <w:p w14:paraId="2AADE29B" w14:textId="6A2123AC" w:rsidR="00A9173C" w:rsidRPr="00796504" w:rsidRDefault="00A9173C" w:rsidP="00A9173C">
            <w:pPr>
              <w:rPr>
                <w:sz w:val="18"/>
                <w:szCs w:val="18"/>
              </w:rPr>
            </w:pPr>
            <w:r w:rsidRPr="00796504">
              <w:rPr>
                <w:sz w:val="18"/>
                <w:szCs w:val="18"/>
              </w:rPr>
              <w:t>Utskriftsadministrasjonssystemet bør ha støtte for en web</w:t>
            </w:r>
            <w:r w:rsidRPr="00796504">
              <w:rPr>
                <w:sz w:val="18"/>
                <w:szCs w:val="18"/>
              </w:rPr>
              <w:noBreakHyphen/>
              <w:t>basert print</w:t>
            </w:r>
            <w:r w:rsidRPr="00796504">
              <w:rPr>
                <w:sz w:val="18"/>
                <w:szCs w:val="18"/>
              </w:rPr>
              <w:noBreakHyphen/>
              <w:t>portal («Min side») som gir sikker og enkel selvbetjening, der brukerne kan håndtere egne utskriftsjobber (vise, slette, pause eller frigjøre jobber), se historikk og relevante status- eller feilmeldinger, administrere personlige innstillinger</w:t>
            </w:r>
            <w:r w:rsidR="0004720C" w:rsidRPr="00796504">
              <w:rPr>
                <w:sz w:val="18"/>
                <w:szCs w:val="18"/>
              </w:rPr>
              <w:t>, ol.</w:t>
            </w:r>
            <w:r w:rsidR="00ED6B23" w:rsidRPr="00796504">
              <w:rPr>
                <w:sz w:val="18"/>
                <w:szCs w:val="18"/>
              </w:rPr>
              <w:t xml:space="preserve"> </w:t>
            </w:r>
          </w:p>
          <w:p w14:paraId="20B9DD93" w14:textId="77777777" w:rsidR="00E92027" w:rsidRPr="00796504" w:rsidRDefault="00E92027" w:rsidP="002A3A9C">
            <w:pPr>
              <w:rPr>
                <w:i/>
                <w:color w:val="0070C0"/>
                <w:sz w:val="18"/>
                <w:szCs w:val="18"/>
              </w:rPr>
            </w:pPr>
            <w:r w:rsidRPr="00796504">
              <w:rPr>
                <w:i/>
                <w:color w:val="0070C0"/>
                <w:sz w:val="18"/>
                <w:szCs w:val="18"/>
              </w:rPr>
              <w:t>Leverandøren skal bekrefte (Ja/Nei) at kravet er oppfylt og ved å beskrive både teknisk og funksjonell løsning vise hvordan behovet oppfylles og ivaretas.</w:t>
            </w:r>
          </w:p>
          <w:p w14:paraId="58673F5D" w14:textId="15760DB2" w:rsidR="00050BBA" w:rsidRPr="00796504" w:rsidRDefault="00050BBA" w:rsidP="002A3A9C">
            <w:pPr>
              <w:rPr>
                <w:sz w:val="18"/>
                <w:szCs w:val="18"/>
                <w:lang w:eastAsia="nb-NO"/>
              </w:rPr>
            </w:pPr>
            <w:r w:rsidRPr="00796504">
              <w:rPr>
                <w:i/>
                <w:iCs/>
                <w:color w:val="0070C0"/>
                <w:sz w:val="18"/>
                <w:szCs w:val="18"/>
                <w:lang w:eastAsia="nb-NO"/>
              </w:rPr>
              <w:t>Leverandøren skal levere en beskrivelse på inntil 250 ord.</w:t>
            </w:r>
          </w:p>
        </w:tc>
        <w:tc>
          <w:tcPr>
            <w:tcW w:w="709" w:type="dxa"/>
            <w:shd w:val="clear" w:color="auto" w:fill="F2F2F2" w:themeFill="background2" w:themeFillShade="F2"/>
          </w:tcPr>
          <w:p w14:paraId="0BF6C37B" w14:textId="5B7B3E88" w:rsidR="00E92027" w:rsidRDefault="00E92027" w:rsidP="00E92027">
            <w:pPr>
              <w:jc w:val="center"/>
              <w:rPr>
                <w:sz w:val="18"/>
                <w:szCs w:val="18"/>
                <w:lang w:eastAsia="nb-NO"/>
              </w:rPr>
            </w:pPr>
            <w:r w:rsidRPr="0050417F">
              <w:rPr>
                <w:sz w:val="18"/>
                <w:szCs w:val="18"/>
                <w:lang w:eastAsia="nb-NO"/>
              </w:rPr>
              <w:t>B</w:t>
            </w:r>
          </w:p>
        </w:tc>
        <w:tc>
          <w:tcPr>
            <w:tcW w:w="2126" w:type="dxa"/>
          </w:tcPr>
          <w:p w14:paraId="14B6005B" w14:textId="77777777" w:rsidR="00E92027" w:rsidRPr="003C576A" w:rsidRDefault="00E92027" w:rsidP="00E92027">
            <w:pPr>
              <w:jc w:val="center"/>
              <w:rPr>
                <w:sz w:val="18"/>
                <w:szCs w:val="18"/>
                <w:lang w:eastAsia="nb-NO"/>
              </w:rPr>
            </w:pPr>
          </w:p>
        </w:tc>
        <w:tc>
          <w:tcPr>
            <w:tcW w:w="5245" w:type="dxa"/>
          </w:tcPr>
          <w:p w14:paraId="25385F27" w14:textId="77777777" w:rsidR="00E92027" w:rsidRPr="003C576A" w:rsidRDefault="00E92027" w:rsidP="00E92027">
            <w:pPr>
              <w:jc w:val="center"/>
              <w:rPr>
                <w:sz w:val="18"/>
                <w:szCs w:val="18"/>
                <w:lang w:eastAsia="nb-NO"/>
              </w:rPr>
            </w:pPr>
          </w:p>
        </w:tc>
      </w:tr>
      <w:tr w:rsidR="006830F1" w:rsidRPr="0050417F" w14:paraId="6449A4EB" w14:textId="77777777" w:rsidTr="61C83162">
        <w:tc>
          <w:tcPr>
            <w:tcW w:w="562" w:type="dxa"/>
            <w:shd w:val="clear" w:color="auto" w:fill="D9D9D9" w:themeFill="background2" w:themeFillShade="D9"/>
          </w:tcPr>
          <w:p w14:paraId="422389CA" w14:textId="07289784" w:rsidR="006830F1" w:rsidRPr="0050417F" w:rsidRDefault="00826764" w:rsidP="002609DF">
            <w:pPr>
              <w:jc w:val="center"/>
              <w:rPr>
                <w:sz w:val="18"/>
                <w:szCs w:val="18"/>
                <w:lang w:eastAsia="nb-NO"/>
              </w:rPr>
            </w:pPr>
            <w:r>
              <w:rPr>
                <w:sz w:val="18"/>
                <w:szCs w:val="18"/>
                <w:lang w:eastAsia="nb-NO"/>
              </w:rPr>
              <w:t>10</w:t>
            </w:r>
            <w:r w:rsidR="00B00AAC">
              <w:rPr>
                <w:sz w:val="18"/>
                <w:szCs w:val="18"/>
                <w:lang w:eastAsia="nb-NO"/>
              </w:rPr>
              <w:t>5</w:t>
            </w:r>
          </w:p>
        </w:tc>
        <w:tc>
          <w:tcPr>
            <w:tcW w:w="5387" w:type="dxa"/>
            <w:shd w:val="clear" w:color="auto" w:fill="F2F2F2" w:themeFill="background2" w:themeFillShade="F2"/>
          </w:tcPr>
          <w:p w14:paraId="10D4AD38" w14:textId="77777777" w:rsidR="006830F1" w:rsidRDefault="006830F1" w:rsidP="006830F1">
            <w:pPr>
              <w:rPr>
                <w:sz w:val="18"/>
                <w:szCs w:val="18"/>
                <w:lang w:eastAsia="nb-NO"/>
              </w:rPr>
            </w:pPr>
            <w:r w:rsidRPr="006A4FAA">
              <w:rPr>
                <w:sz w:val="18"/>
                <w:szCs w:val="18"/>
                <w:lang w:eastAsia="nb-NO"/>
              </w:rPr>
              <w:t xml:space="preserve">Programvaregrensesnittet på </w:t>
            </w:r>
            <w:r>
              <w:rPr>
                <w:sz w:val="18"/>
                <w:szCs w:val="18"/>
                <w:lang w:eastAsia="nb-NO"/>
              </w:rPr>
              <w:t>L</w:t>
            </w:r>
            <w:r w:rsidRPr="006A4FAA">
              <w:rPr>
                <w:sz w:val="18"/>
                <w:szCs w:val="18"/>
                <w:lang w:eastAsia="nb-NO"/>
              </w:rPr>
              <w:t>everandørens server skal være tilgjengelig på norsk eller engelsk.</w:t>
            </w:r>
          </w:p>
          <w:p w14:paraId="6869EB43" w14:textId="4A05E98D" w:rsidR="006830F1" w:rsidRPr="00FF5418" w:rsidRDefault="006830F1" w:rsidP="006830F1">
            <w:pPr>
              <w:rPr>
                <w:color w:val="000000" w:themeColor="text1"/>
                <w:sz w:val="18"/>
                <w:szCs w:val="18"/>
                <w:lang w:eastAsia="nb-NO"/>
              </w:rPr>
            </w:pPr>
            <w:r w:rsidRPr="002A3696">
              <w:rPr>
                <w:i/>
                <w:color w:val="0070C0"/>
                <w:sz w:val="18"/>
                <w:szCs w:val="18"/>
              </w:rPr>
              <w:t>Leverandøren skal bekrefte (Ja/Nei) at kravet er oppfylt.</w:t>
            </w:r>
          </w:p>
        </w:tc>
        <w:tc>
          <w:tcPr>
            <w:tcW w:w="709" w:type="dxa"/>
            <w:shd w:val="clear" w:color="auto" w:fill="F2F2F2" w:themeFill="background2" w:themeFillShade="F2"/>
          </w:tcPr>
          <w:p w14:paraId="42736439" w14:textId="5FDDA681" w:rsidR="006830F1" w:rsidRPr="0050417F" w:rsidRDefault="006830F1" w:rsidP="006830F1">
            <w:pPr>
              <w:jc w:val="center"/>
              <w:rPr>
                <w:sz w:val="18"/>
                <w:szCs w:val="18"/>
                <w:lang w:eastAsia="nb-NO"/>
              </w:rPr>
            </w:pPr>
            <w:r>
              <w:rPr>
                <w:sz w:val="18"/>
                <w:szCs w:val="18"/>
                <w:lang w:eastAsia="nb-NO"/>
              </w:rPr>
              <w:t>S</w:t>
            </w:r>
          </w:p>
        </w:tc>
        <w:tc>
          <w:tcPr>
            <w:tcW w:w="2126" w:type="dxa"/>
          </w:tcPr>
          <w:p w14:paraId="5FD8B459" w14:textId="77777777" w:rsidR="006830F1" w:rsidRPr="003C576A" w:rsidRDefault="006830F1" w:rsidP="006830F1">
            <w:pPr>
              <w:jc w:val="center"/>
              <w:rPr>
                <w:sz w:val="18"/>
                <w:szCs w:val="18"/>
                <w:lang w:eastAsia="nb-NO"/>
              </w:rPr>
            </w:pPr>
          </w:p>
        </w:tc>
        <w:tc>
          <w:tcPr>
            <w:tcW w:w="5245" w:type="dxa"/>
            <w:shd w:val="clear" w:color="auto" w:fill="D9D9D9" w:themeFill="background2" w:themeFillShade="D9"/>
          </w:tcPr>
          <w:p w14:paraId="178BABC7" w14:textId="77777777" w:rsidR="006830F1" w:rsidRPr="0050417F" w:rsidRDefault="006830F1" w:rsidP="006830F1">
            <w:pPr>
              <w:jc w:val="center"/>
              <w:rPr>
                <w:sz w:val="18"/>
                <w:szCs w:val="18"/>
                <w:lang w:eastAsia="nb-NO"/>
              </w:rPr>
            </w:pPr>
          </w:p>
        </w:tc>
      </w:tr>
    </w:tbl>
    <w:p w14:paraId="516A8993" w14:textId="77777777" w:rsidR="006830F1" w:rsidRDefault="006830F1" w:rsidP="006830F1"/>
    <w:p w14:paraId="7F2CAFAE" w14:textId="5C8B3900" w:rsidR="006830F1" w:rsidRPr="001D5A53" w:rsidRDefault="006830F1" w:rsidP="006830F1">
      <w:pPr>
        <w:pStyle w:val="Overskrift3"/>
        <w:rPr>
          <w:rFonts w:ascii="Open Sans" w:hAnsi="Open Sans" w:cs="Open Sans"/>
        </w:rPr>
      </w:pPr>
      <w:bookmarkStart w:id="23" w:name="_Toc220057512"/>
      <w:r>
        <w:rPr>
          <w:rFonts w:ascii="Open Sans" w:hAnsi="Open Sans" w:cs="Open Sans"/>
        </w:rPr>
        <w:t>Kompatibilitet</w:t>
      </w:r>
      <w:bookmarkEnd w:id="23"/>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6830F1" w:rsidRPr="0050417F" w14:paraId="3BFA87F7" w14:textId="77777777" w:rsidTr="32DDE44C">
        <w:tc>
          <w:tcPr>
            <w:tcW w:w="562" w:type="dxa"/>
            <w:shd w:val="clear" w:color="auto" w:fill="D9D9D9" w:themeFill="background2" w:themeFillShade="D9"/>
          </w:tcPr>
          <w:p w14:paraId="705C99E6" w14:textId="77777777" w:rsidR="006830F1" w:rsidRPr="0050417F" w:rsidRDefault="006830F1">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2B88F7C7" w14:textId="77777777" w:rsidR="006830F1" w:rsidRPr="0050417F" w:rsidRDefault="006830F1">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4096646F" w14:textId="77777777" w:rsidR="006830F1" w:rsidRPr="0050417F" w:rsidRDefault="006830F1">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6497D9AD" w14:textId="77777777" w:rsidR="006830F1" w:rsidRPr="0050417F" w:rsidRDefault="006830F1">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3086BC82" w14:textId="77777777" w:rsidR="006830F1" w:rsidRPr="0050417F" w:rsidRDefault="006830F1">
            <w:pPr>
              <w:jc w:val="center"/>
              <w:rPr>
                <w:sz w:val="18"/>
                <w:szCs w:val="18"/>
                <w:lang w:eastAsia="nb-NO"/>
              </w:rPr>
            </w:pPr>
            <w:r w:rsidRPr="0050417F">
              <w:rPr>
                <w:sz w:val="18"/>
                <w:szCs w:val="18"/>
                <w:lang w:eastAsia="nb-NO"/>
              </w:rPr>
              <w:t>Leverandørens besvarelse:</w:t>
            </w:r>
          </w:p>
        </w:tc>
      </w:tr>
      <w:tr w:rsidR="00201795" w:rsidRPr="0050417F" w14:paraId="53D81F29" w14:textId="77777777" w:rsidTr="32DDE44C">
        <w:tc>
          <w:tcPr>
            <w:tcW w:w="562" w:type="dxa"/>
            <w:shd w:val="clear" w:color="auto" w:fill="D9D9D9" w:themeFill="background2" w:themeFillShade="D9"/>
          </w:tcPr>
          <w:p w14:paraId="153EE62D" w14:textId="06E772C0" w:rsidR="00201795" w:rsidRPr="0050417F" w:rsidRDefault="00826764" w:rsidP="00070A1E">
            <w:pPr>
              <w:jc w:val="center"/>
              <w:rPr>
                <w:sz w:val="18"/>
                <w:szCs w:val="18"/>
                <w:lang w:eastAsia="nb-NO"/>
              </w:rPr>
            </w:pPr>
            <w:r>
              <w:rPr>
                <w:sz w:val="18"/>
                <w:szCs w:val="18"/>
                <w:lang w:eastAsia="nb-NO"/>
              </w:rPr>
              <w:t>10</w:t>
            </w:r>
            <w:r w:rsidR="00B00AAC">
              <w:rPr>
                <w:sz w:val="18"/>
                <w:szCs w:val="18"/>
                <w:lang w:eastAsia="nb-NO"/>
              </w:rPr>
              <w:t>6</w:t>
            </w:r>
          </w:p>
        </w:tc>
        <w:tc>
          <w:tcPr>
            <w:tcW w:w="5387" w:type="dxa"/>
            <w:shd w:val="clear" w:color="auto" w:fill="F2F2F2" w:themeFill="background2" w:themeFillShade="F2"/>
          </w:tcPr>
          <w:p w14:paraId="07B740B1" w14:textId="77777777" w:rsidR="00201795" w:rsidRDefault="00201795" w:rsidP="00201795">
            <w:pPr>
              <w:rPr>
                <w:sz w:val="18"/>
                <w:szCs w:val="18"/>
                <w:lang w:eastAsia="nb-NO"/>
              </w:rPr>
            </w:pPr>
            <w:r>
              <w:rPr>
                <w:sz w:val="18"/>
                <w:szCs w:val="18"/>
                <w:lang w:eastAsia="nb-NO"/>
              </w:rPr>
              <w:t>Utskriftsadministrasjonssystemet</w:t>
            </w:r>
            <w:r w:rsidRPr="007D5D85">
              <w:rPr>
                <w:sz w:val="18"/>
                <w:szCs w:val="18"/>
                <w:lang w:eastAsia="nb-NO"/>
              </w:rPr>
              <w:t xml:space="preserve"> bør støtte moderne </w:t>
            </w:r>
            <w:proofErr w:type="spellStart"/>
            <w:r w:rsidRPr="007D5D85">
              <w:rPr>
                <w:sz w:val="18"/>
                <w:szCs w:val="18"/>
                <w:lang w:eastAsia="nb-NO"/>
              </w:rPr>
              <w:t>printløsninger</w:t>
            </w:r>
            <w:proofErr w:type="spellEnd"/>
            <w:r w:rsidRPr="007D5D85">
              <w:rPr>
                <w:sz w:val="18"/>
                <w:szCs w:val="18"/>
                <w:lang w:eastAsia="nb-NO"/>
              </w:rPr>
              <w:t xml:space="preserve"> fra anerkjente leverandører i markedet, slik </w:t>
            </w:r>
            <w:r w:rsidRPr="007D5D85">
              <w:rPr>
                <w:sz w:val="18"/>
                <w:szCs w:val="18"/>
                <w:lang w:eastAsia="nb-NO"/>
              </w:rPr>
              <w:lastRenderedPageBreak/>
              <w:t xml:space="preserve">som </w:t>
            </w:r>
            <w:proofErr w:type="spellStart"/>
            <w:r w:rsidRPr="007D5D85">
              <w:rPr>
                <w:sz w:val="18"/>
                <w:szCs w:val="18"/>
                <w:lang w:eastAsia="nb-NO"/>
              </w:rPr>
              <w:t>Modern</w:t>
            </w:r>
            <w:proofErr w:type="spellEnd"/>
            <w:r w:rsidRPr="007D5D85">
              <w:rPr>
                <w:sz w:val="18"/>
                <w:szCs w:val="18"/>
                <w:lang w:eastAsia="nb-NO"/>
              </w:rPr>
              <w:t xml:space="preserve"> Print Platform, </w:t>
            </w:r>
            <w:proofErr w:type="spellStart"/>
            <w:r w:rsidRPr="007D5D85">
              <w:rPr>
                <w:sz w:val="18"/>
                <w:szCs w:val="18"/>
                <w:lang w:eastAsia="nb-NO"/>
              </w:rPr>
              <w:t>Protected</w:t>
            </w:r>
            <w:proofErr w:type="spellEnd"/>
            <w:r w:rsidRPr="007D5D85">
              <w:rPr>
                <w:sz w:val="18"/>
                <w:szCs w:val="18"/>
                <w:lang w:eastAsia="nb-NO"/>
              </w:rPr>
              <w:t xml:space="preserve"> Print, Universal Print, </w:t>
            </w:r>
            <w:proofErr w:type="spellStart"/>
            <w:r w:rsidRPr="007D5D85">
              <w:rPr>
                <w:sz w:val="18"/>
                <w:szCs w:val="18"/>
                <w:lang w:eastAsia="nb-NO"/>
              </w:rPr>
              <w:t>Cloud</w:t>
            </w:r>
            <w:proofErr w:type="spellEnd"/>
            <w:r w:rsidRPr="007D5D85">
              <w:rPr>
                <w:sz w:val="18"/>
                <w:szCs w:val="18"/>
                <w:lang w:eastAsia="nb-NO"/>
              </w:rPr>
              <w:t xml:space="preserve"> Print eller tilsvarende.</w:t>
            </w:r>
          </w:p>
          <w:p w14:paraId="4467C895" w14:textId="77777777" w:rsidR="00201795" w:rsidRDefault="00201795" w:rsidP="00201795">
            <w:pPr>
              <w:spacing w:before="240"/>
              <w:rPr>
                <w:i/>
                <w:color w:val="0070C0"/>
                <w:sz w:val="18"/>
                <w:szCs w:val="18"/>
              </w:rPr>
            </w:pPr>
            <w:r w:rsidRPr="002A3696">
              <w:rPr>
                <w:i/>
                <w:color w:val="0070C0"/>
                <w:sz w:val="18"/>
                <w:szCs w:val="18"/>
              </w:rPr>
              <w:t>Leverandøren skal bekrefte (Ja/Nei) at kravet er oppfylt</w:t>
            </w:r>
            <w:r>
              <w:rPr>
                <w:i/>
                <w:color w:val="0070C0"/>
                <w:sz w:val="18"/>
                <w:szCs w:val="18"/>
              </w:rPr>
              <w:t xml:space="preserve"> og beskrive hvordan kravet oppfylles. </w:t>
            </w:r>
          </w:p>
          <w:p w14:paraId="2910FEDA" w14:textId="5C86E687" w:rsidR="00050BBA" w:rsidRPr="00F64E60" w:rsidRDefault="00050BBA" w:rsidP="00201795">
            <w:pPr>
              <w:spacing w:before="240"/>
              <w:rPr>
                <w:i/>
                <w:color w:val="0070C0"/>
                <w:sz w:val="18"/>
                <w:szCs w:val="18"/>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0C0DB502" w14:textId="63F6197B" w:rsidR="00201795" w:rsidRPr="00F64E60" w:rsidRDefault="00201795" w:rsidP="00201795">
            <w:pPr>
              <w:jc w:val="center"/>
              <w:rPr>
                <w:sz w:val="18"/>
                <w:szCs w:val="18"/>
                <w:lang w:eastAsia="nb-NO"/>
              </w:rPr>
            </w:pPr>
            <w:r>
              <w:rPr>
                <w:sz w:val="18"/>
                <w:szCs w:val="18"/>
                <w:lang w:eastAsia="nb-NO"/>
              </w:rPr>
              <w:lastRenderedPageBreak/>
              <w:t>B</w:t>
            </w:r>
          </w:p>
        </w:tc>
        <w:tc>
          <w:tcPr>
            <w:tcW w:w="2126" w:type="dxa"/>
          </w:tcPr>
          <w:p w14:paraId="04E5CFF8" w14:textId="77777777" w:rsidR="00201795" w:rsidRPr="003C576A" w:rsidRDefault="00201795" w:rsidP="00201795">
            <w:pPr>
              <w:jc w:val="center"/>
              <w:rPr>
                <w:sz w:val="18"/>
                <w:szCs w:val="18"/>
                <w:lang w:eastAsia="nb-NO"/>
              </w:rPr>
            </w:pPr>
          </w:p>
        </w:tc>
        <w:tc>
          <w:tcPr>
            <w:tcW w:w="5245" w:type="dxa"/>
          </w:tcPr>
          <w:p w14:paraId="7F680015" w14:textId="77777777" w:rsidR="00201795" w:rsidRPr="003C576A" w:rsidRDefault="00201795" w:rsidP="00201795">
            <w:pPr>
              <w:jc w:val="center"/>
              <w:rPr>
                <w:sz w:val="18"/>
                <w:szCs w:val="18"/>
                <w:lang w:eastAsia="nb-NO"/>
              </w:rPr>
            </w:pPr>
          </w:p>
        </w:tc>
      </w:tr>
      <w:tr w:rsidR="00D92D5A" w:rsidRPr="0050417F" w14:paraId="53C87F3E" w14:textId="77777777" w:rsidTr="32DDE44C">
        <w:tc>
          <w:tcPr>
            <w:tcW w:w="562" w:type="dxa"/>
            <w:shd w:val="clear" w:color="auto" w:fill="D9D9D9" w:themeFill="background2" w:themeFillShade="D9"/>
          </w:tcPr>
          <w:p w14:paraId="3CC1650C" w14:textId="7966A098" w:rsidR="00D92D5A" w:rsidRPr="0050417F" w:rsidRDefault="00826764" w:rsidP="00070A1E">
            <w:pPr>
              <w:jc w:val="center"/>
              <w:rPr>
                <w:sz w:val="18"/>
                <w:szCs w:val="18"/>
                <w:lang w:eastAsia="nb-NO"/>
              </w:rPr>
            </w:pPr>
            <w:r>
              <w:rPr>
                <w:sz w:val="18"/>
                <w:szCs w:val="18"/>
                <w:lang w:eastAsia="nb-NO"/>
              </w:rPr>
              <w:t>10</w:t>
            </w:r>
            <w:r w:rsidR="00B00AAC">
              <w:rPr>
                <w:sz w:val="18"/>
                <w:szCs w:val="18"/>
                <w:lang w:eastAsia="nb-NO"/>
              </w:rPr>
              <w:t>7</w:t>
            </w:r>
          </w:p>
        </w:tc>
        <w:tc>
          <w:tcPr>
            <w:tcW w:w="5387" w:type="dxa"/>
            <w:shd w:val="clear" w:color="auto" w:fill="F2F2F2" w:themeFill="background2" w:themeFillShade="F2"/>
          </w:tcPr>
          <w:p w14:paraId="249A0074" w14:textId="177D0DA0" w:rsidR="00D92D5A" w:rsidRPr="0050417F" w:rsidRDefault="00D92D5A" w:rsidP="00D92D5A">
            <w:pPr>
              <w:rPr>
                <w:sz w:val="18"/>
                <w:szCs w:val="18"/>
                <w:lang w:eastAsia="nb-NO"/>
              </w:rPr>
            </w:pPr>
            <w:r w:rsidRPr="00080C6E">
              <w:rPr>
                <w:sz w:val="18"/>
                <w:szCs w:val="18"/>
              </w:rPr>
              <w:t>Utskriftsadministrasjonssystemet</w:t>
            </w:r>
            <w:r w:rsidRPr="0050417F">
              <w:rPr>
                <w:sz w:val="18"/>
                <w:szCs w:val="18"/>
                <w:lang w:eastAsia="nb-NO"/>
              </w:rPr>
              <w:t xml:space="preserve"> skal </w:t>
            </w:r>
            <w:r w:rsidR="009F3C69">
              <w:rPr>
                <w:sz w:val="18"/>
                <w:szCs w:val="18"/>
                <w:lang w:eastAsia="nb-NO"/>
              </w:rPr>
              <w:t>støtte</w:t>
            </w:r>
            <w:r w:rsidRPr="0050417F">
              <w:rPr>
                <w:sz w:val="18"/>
                <w:szCs w:val="18"/>
                <w:lang w:eastAsia="nb-NO"/>
              </w:rPr>
              <w:t xml:space="preserve"> Citrix terminalserver miljø og </w:t>
            </w:r>
            <w:proofErr w:type="spellStart"/>
            <w:r w:rsidRPr="0050417F">
              <w:rPr>
                <w:sz w:val="18"/>
                <w:szCs w:val="18"/>
                <w:lang w:eastAsia="nb-NO"/>
              </w:rPr>
              <w:t>Azure</w:t>
            </w:r>
            <w:proofErr w:type="spellEnd"/>
            <w:r w:rsidRPr="0050417F">
              <w:rPr>
                <w:sz w:val="18"/>
                <w:szCs w:val="18"/>
                <w:lang w:eastAsia="nb-NO"/>
              </w:rPr>
              <w:t xml:space="preserve"> Virtual Desktop.</w:t>
            </w:r>
          </w:p>
          <w:p w14:paraId="624E632F" w14:textId="23D1A789" w:rsidR="00D92D5A" w:rsidRPr="007D5D85" w:rsidRDefault="00150D57" w:rsidP="00D92D5A">
            <w:pPr>
              <w:rPr>
                <w:sz w:val="18"/>
                <w:szCs w:val="18"/>
                <w:lang w:eastAsia="nb-NO"/>
              </w:rPr>
            </w:pPr>
            <w:r w:rsidRPr="00452FA9">
              <w:rPr>
                <w:i/>
                <w:iCs/>
                <w:color w:val="0070C0"/>
                <w:sz w:val="18"/>
                <w:szCs w:val="18"/>
                <w:lang w:eastAsia="nb-NO"/>
              </w:rPr>
              <w:t xml:space="preserve">Leverandøren skal bekrefte (Ja/Nei) at kravet er oppfylt og gi en kortfattet beskrivelse på inntil </w:t>
            </w:r>
            <w:r>
              <w:rPr>
                <w:i/>
                <w:iCs/>
                <w:color w:val="0070C0"/>
                <w:sz w:val="18"/>
                <w:szCs w:val="18"/>
                <w:lang w:eastAsia="nb-NO"/>
              </w:rPr>
              <w:t>1</w:t>
            </w:r>
            <w:r w:rsidRPr="00452FA9">
              <w:rPr>
                <w:i/>
                <w:iCs/>
                <w:color w:val="0070C0"/>
                <w:sz w:val="18"/>
                <w:szCs w:val="18"/>
                <w:lang w:eastAsia="nb-NO"/>
              </w:rPr>
              <w:t>50 ord av hvordan kravet oppfylles.</w:t>
            </w:r>
          </w:p>
        </w:tc>
        <w:tc>
          <w:tcPr>
            <w:tcW w:w="709" w:type="dxa"/>
            <w:shd w:val="clear" w:color="auto" w:fill="F2F2F2" w:themeFill="background2" w:themeFillShade="F2"/>
          </w:tcPr>
          <w:p w14:paraId="743FFC81" w14:textId="5FE588D9" w:rsidR="00D92D5A" w:rsidRDefault="00D92D5A" w:rsidP="00D92D5A">
            <w:pPr>
              <w:jc w:val="center"/>
              <w:rPr>
                <w:sz w:val="18"/>
                <w:szCs w:val="18"/>
                <w:lang w:eastAsia="nb-NO"/>
              </w:rPr>
            </w:pPr>
            <w:r w:rsidRPr="0050417F">
              <w:rPr>
                <w:sz w:val="18"/>
                <w:szCs w:val="18"/>
                <w:lang w:eastAsia="nb-NO"/>
              </w:rPr>
              <w:t>S</w:t>
            </w:r>
          </w:p>
        </w:tc>
        <w:tc>
          <w:tcPr>
            <w:tcW w:w="2126" w:type="dxa"/>
          </w:tcPr>
          <w:p w14:paraId="55C6D96C" w14:textId="77777777" w:rsidR="00D92D5A" w:rsidRPr="003C576A" w:rsidRDefault="00D92D5A" w:rsidP="00D92D5A">
            <w:pPr>
              <w:jc w:val="center"/>
              <w:rPr>
                <w:sz w:val="18"/>
                <w:szCs w:val="18"/>
                <w:lang w:eastAsia="nb-NO"/>
              </w:rPr>
            </w:pPr>
          </w:p>
        </w:tc>
        <w:tc>
          <w:tcPr>
            <w:tcW w:w="5245" w:type="dxa"/>
          </w:tcPr>
          <w:p w14:paraId="488FE81D" w14:textId="77777777" w:rsidR="00D92D5A" w:rsidRPr="003C576A" w:rsidRDefault="00D92D5A" w:rsidP="00D92D5A">
            <w:pPr>
              <w:jc w:val="center"/>
              <w:rPr>
                <w:sz w:val="18"/>
                <w:szCs w:val="18"/>
                <w:lang w:eastAsia="nb-NO"/>
              </w:rPr>
            </w:pPr>
          </w:p>
        </w:tc>
      </w:tr>
    </w:tbl>
    <w:p w14:paraId="34197048" w14:textId="77777777" w:rsidR="006830F1" w:rsidRDefault="006830F1" w:rsidP="006830F1"/>
    <w:p w14:paraId="58ACEE75" w14:textId="1ACA20B3" w:rsidR="004C326F" w:rsidRPr="001D5A53" w:rsidRDefault="004C326F" w:rsidP="004C326F">
      <w:pPr>
        <w:pStyle w:val="Overskrift3"/>
        <w:rPr>
          <w:rFonts w:ascii="Open Sans" w:hAnsi="Open Sans" w:cs="Open Sans"/>
        </w:rPr>
      </w:pPr>
      <w:bookmarkStart w:id="24" w:name="_Toc220057513"/>
      <w:r>
        <w:rPr>
          <w:rFonts w:ascii="Open Sans" w:hAnsi="Open Sans" w:cs="Open Sans"/>
        </w:rPr>
        <w:t>Tilpasning til</w:t>
      </w:r>
      <w:r w:rsidR="00920811">
        <w:rPr>
          <w:rFonts w:ascii="Open Sans" w:hAnsi="Open Sans" w:cs="Open Sans"/>
        </w:rPr>
        <w:t xml:space="preserve"> Kundens</w:t>
      </w:r>
      <w:r>
        <w:rPr>
          <w:rFonts w:ascii="Open Sans" w:hAnsi="Open Sans" w:cs="Open Sans"/>
        </w:rPr>
        <w:t xml:space="preserve"> nettverksmodell</w:t>
      </w:r>
      <w:bookmarkEnd w:id="24"/>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4C326F" w:rsidRPr="0050417F" w14:paraId="5E556FAD" w14:textId="77777777" w:rsidTr="32DDE44C">
        <w:tc>
          <w:tcPr>
            <w:tcW w:w="562" w:type="dxa"/>
            <w:shd w:val="clear" w:color="auto" w:fill="D9D9D9" w:themeFill="background2" w:themeFillShade="D9"/>
          </w:tcPr>
          <w:p w14:paraId="7D44DF62" w14:textId="77777777" w:rsidR="004C326F" w:rsidRPr="0050417F" w:rsidRDefault="004C326F">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563AAD7C" w14:textId="77777777" w:rsidR="004C326F" w:rsidRPr="0050417F" w:rsidRDefault="004C326F">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241E43B1" w14:textId="77777777" w:rsidR="004C326F" w:rsidRPr="0050417F" w:rsidRDefault="004C326F">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3817A861" w14:textId="77777777" w:rsidR="004C326F" w:rsidRPr="0050417F" w:rsidRDefault="004C326F">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7EA36B39" w14:textId="77777777" w:rsidR="004C326F" w:rsidRPr="0050417F" w:rsidRDefault="004C326F">
            <w:pPr>
              <w:jc w:val="center"/>
              <w:rPr>
                <w:sz w:val="18"/>
                <w:szCs w:val="18"/>
                <w:lang w:eastAsia="nb-NO"/>
              </w:rPr>
            </w:pPr>
            <w:r w:rsidRPr="0050417F">
              <w:rPr>
                <w:sz w:val="18"/>
                <w:szCs w:val="18"/>
                <w:lang w:eastAsia="nb-NO"/>
              </w:rPr>
              <w:t>Leverandørens besvarelse:</w:t>
            </w:r>
          </w:p>
        </w:tc>
      </w:tr>
      <w:tr w:rsidR="004C326F" w:rsidRPr="0050417F" w14:paraId="30111678" w14:textId="77777777" w:rsidTr="32DDE44C">
        <w:tc>
          <w:tcPr>
            <w:tcW w:w="562" w:type="dxa"/>
            <w:shd w:val="clear" w:color="auto" w:fill="D9D9D9" w:themeFill="background2" w:themeFillShade="D9"/>
          </w:tcPr>
          <w:p w14:paraId="0EAA375D" w14:textId="3A8840EF" w:rsidR="004C326F" w:rsidRPr="0050417F" w:rsidRDefault="00826764" w:rsidP="00070A1E">
            <w:pPr>
              <w:jc w:val="center"/>
              <w:rPr>
                <w:sz w:val="18"/>
                <w:szCs w:val="18"/>
                <w:lang w:eastAsia="nb-NO"/>
              </w:rPr>
            </w:pPr>
            <w:r>
              <w:rPr>
                <w:sz w:val="18"/>
                <w:szCs w:val="18"/>
                <w:lang w:eastAsia="nb-NO"/>
              </w:rPr>
              <w:t>10</w:t>
            </w:r>
            <w:r w:rsidR="00B00AAC">
              <w:rPr>
                <w:sz w:val="18"/>
                <w:szCs w:val="18"/>
                <w:lang w:eastAsia="nb-NO"/>
              </w:rPr>
              <w:t>8</w:t>
            </w:r>
          </w:p>
        </w:tc>
        <w:tc>
          <w:tcPr>
            <w:tcW w:w="5387" w:type="dxa"/>
            <w:shd w:val="clear" w:color="auto" w:fill="F2F2F2" w:themeFill="background2" w:themeFillShade="F2"/>
          </w:tcPr>
          <w:p w14:paraId="331A9366" w14:textId="5F317AC0" w:rsidR="004C326F" w:rsidRPr="006D101F" w:rsidRDefault="004C326F">
            <w:pPr>
              <w:pStyle w:val="Default"/>
              <w:rPr>
                <w:rFonts w:ascii="Open Sans" w:hAnsi="Open Sans" w:cs="Open Sans"/>
                <w:sz w:val="18"/>
                <w:szCs w:val="18"/>
              </w:rPr>
            </w:pPr>
            <w:r w:rsidRPr="00535798">
              <w:rPr>
                <w:rFonts w:ascii="Open Sans" w:hAnsi="Open Sans" w:cs="Open Sans"/>
                <w:sz w:val="18"/>
                <w:szCs w:val="18"/>
              </w:rPr>
              <w:t>Utskriftsadministrasjonssystemet</w:t>
            </w:r>
            <w:r w:rsidRPr="0050417F">
              <w:rPr>
                <w:rFonts w:ascii="Open Sans" w:hAnsi="Open Sans" w:cs="Open Sans"/>
                <w:sz w:val="18"/>
                <w:szCs w:val="18"/>
              </w:rPr>
              <w:t xml:space="preserve"> </w:t>
            </w:r>
            <w:r w:rsidR="009F3C69">
              <w:rPr>
                <w:rFonts w:ascii="Open Sans" w:hAnsi="Open Sans" w:cs="Open Sans"/>
                <w:sz w:val="18"/>
                <w:szCs w:val="18"/>
              </w:rPr>
              <w:t>skal</w:t>
            </w:r>
            <w:r w:rsidRPr="0050417F">
              <w:rPr>
                <w:rFonts w:ascii="Open Sans" w:hAnsi="Open Sans" w:cs="Open Sans"/>
                <w:sz w:val="18"/>
                <w:szCs w:val="18"/>
              </w:rPr>
              <w:t xml:space="preserve"> kunne tilpasses </w:t>
            </w:r>
            <w:r w:rsidRPr="006D101F">
              <w:rPr>
                <w:rFonts w:ascii="Open Sans" w:hAnsi="Open Sans" w:cs="Open Sans"/>
                <w:sz w:val="18"/>
                <w:szCs w:val="18"/>
              </w:rPr>
              <w:t xml:space="preserve">eksisterende nettverksmodell i kommunenes datasentre og segmentering i disse. </w:t>
            </w:r>
          </w:p>
          <w:p w14:paraId="1D9574C4" w14:textId="567E9C10" w:rsidR="004C326F" w:rsidRPr="000F4679" w:rsidRDefault="004C326F">
            <w:pPr>
              <w:pStyle w:val="Default"/>
              <w:spacing w:before="120"/>
              <w:rPr>
                <w:rFonts w:ascii="Open Sans" w:hAnsi="Open Sans" w:cs="Open Sans"/>
                <w:sz w:val="18"/>
                <w:szCs w:val="18"/>
              </w:rPr>
            </w:pPr>
            <w:r w:rsidRPr="006D101F">
              <w:rPr>
                <w:rFonts w:ascii="Open Sans" w:hAnsi="Open Sans" w:cs="Open Sans"/>
                <w:sz w:val="18"/>
                <w:szCs w:val="18"/>
              </w:rPr>
              <w:t>Kunden benytter en segmentert nettverksmodell med to soner for å ivareta sikkerhet og drift. Sikker sone er for kritiske systemer og behandling av helsesensitive persondata, og har ingen tilgang til internett. Indre/åpen sone gir tilgang til internett, men kan ikke brukes til behandling av helsesensitive data.</w:t>
            </w:r>
            <w:r w:rsidRPr="006D101F">
              <w:rPr>
                <w:sz w:val="18"/>
                <w:szCs w:val="18"/>
              </w:rPr>
              <w:t xml:space="preserve"> </w:t>
            </w:r>
          </w:p>
          <w:p w14:paraId="09AD4C56" w14:textId="5D6170A8" w:rsidR="004C326F" w:rsidRPr="00F64E60" w:rsidRDefault="00150D57">
            <w:pPr>
              <w:spacing w:before="240"/>
              <w:rPr>
                <w:i/>
                <w:color w:val="0070C0"/>
                <w:sz w:val="18"/>
                <w:szCs w:val="18"/>
              </w:rPr>
            </w:pPr>
            <w:r w:rsidRPr="00150D57">
              <w:rPr>
                <w:i/>
                <w:iCs/>
                <w:color w:val="0070C0"/>
                <w:sz w:val="18"/>
                <w:szCs w:val="18"/>
                <w:lang w:eastAsia="nb-NO"/>
              </w:rPr>
              <w:t>Leverandøren skal bekrefte (Ja/Nei) at kravet er oppfylt og gi en kortfattet beskrivelse på inntil 150 ord av hvordan kravet oppfylles.</w:t>
            </w:r>
          </w:p>
        </w:tc>
        <w:tc>
          <w:tcPr>
            <w:tcW w:w="709" w:type="dxa"/>
            <w:shd w:val="clear" w:color="auto" w:fill="F2F2F2" w:themeFill="background2" w:themeFillShade="F2"/>
          </w:tcPr>
          <w:p w14:paraId="58563D82" w14:textId="77777777" w:rsidR="004C326F" w:rsidRPr="00F64E60" w:rsidRDefault="004C326F">
            <w:pPr>
              <w:jc w:val="center"/>
              <w:rPr>
                <w:sz w:val="18"/>
                <w:szCs w:val="18"/>
                <w:lang w:eastAsia="nb-NO"/>
              </w:rPr>
            </w:pPr>
            <w:r w:rsidRPr="0050417F">
              <w:rPr>
                <w:sz w:val="18"/>
                <w:szCs w:val="18"/>
                <w:lang w:eastAsia="nb-NO"/>
              </w:rPr>
              <w:t>S</w:t>
            </w:r>
          </w:p>
        </w:tc>
        <w:tc>
          <w:tcPr>
            <w:tcW w:w="2126" w:type="dxa"/>
          </w:tcPr>
          <w:p w14:paraId="7F827BE4" w14:textId="77777777" w:rsidR="004C326F" w:rsidRPr="003C576A" w:rsidRDefault="004C326F">
            <w:pPr>
              <w:jc w:val="center"/>
              <w:rPr>
                <w:sz w:val="18"/>
                <w:szCs w:val="18"/>
                <w:lang w:eastAsia="nb-NO"/>
              </w:rPr>
            </w:pPr>
          </w:p>
        </w:tc>
        <w:tc>
          <w:tcPr>
            <w:tcW w:w="5245" w:type="dxa"/>
          </w:tcPr>
          <w:p w14:paraId="4BD7C799" w14:textId="77777777" w:rsidR="004C326F" w:rsidRPr="003C576A" w:rsidRDefault="004C326F">
            <w:pPr>
              <w:jc w:val="center"/>
              <w:rPr>
                <w:sz w:val="18"/>
                <w:szCs w:val="18"/>
                <w:lang w:eastAsia="nb-NO"/>
              </w:rPr>
            </w:pPr>
          </w:p>
        </w:tc>
      </w:tr>
      <w:tr w:rsidR="00994DE5" w:rsidRPr="0050417F" w14:paraId="03D808A1" w14:textId="77777777" w:rsidTr="32DDE44C">
        <w:tc>
          <w:tcPr>
            <w:tcW w:w="562" w:type="dxa"/>
            <w:shd w:val="clear" w:color="auto" w:fill="D9D9D9" w:themeFill="background2" w:themeFillShade="D9"/>
          </w:tcPr>
          <w:p w14:paraId="4FE2719E" w14:textId="7ED7A99F" w:rsidR="00994DE5" w:rsidRPr="0050417F" w:rsidRDefault="00826764" w:rsidP="00070A1E">
            <w:pPr>
              <w:jc w:val="center"/>
              <w:rPr>
                <w:sz w:val="18"/>
                <w:szCs w:val="18"/>
                <w:lang w:eastAsia="nb-NO"/>
              </w:rPr>
            </w:pPr>
            <w:r>
              <w:rPr>
                <w:sz w:val="18"/>
                <w:szCs w:val="18"/>
                <w:lang w:eastAsia="nb-NO"/>
              </w:rPr>
              <w:lastRenderedPageBreak/>
              <w:t>10</w:t>
            </w:r>
            <w:r w:rsidR="00B00AAC">
              <w:rPr>
                <w:sz w:val="18"/>
                <w:szCs w:val="18"/>
                <w:lang w:eastAsia="nb-NO"/>
              </w:rPr>
              <w:t>9</w:t>
            </w:r>
          </w:p>
        </w:tc>
        <w:tc>
          <w:tcPr>
            <w:tcW w:w="5387" w:type="dxa"/>
            <w:shd w:val="clear" w:color="auto" w:fill="F2F2F2" w:themeFill="background2" w:themeFillShade="F2"/>
          </w:tcPr>
          <w:p w14:paraId="61C22D40" w14:textId="1BDDEFC8" w:rsidR="00BF6FC4" w:rsidRDefault="00994DE5" w:rsidP="00BF6FC4">
            <w:pPr>
              <w:rPr>
                <w:sz w:val="18"/>
                <w:szCs w:val="18"/>
              </w:rPr>
            </w:pPr>
            <w:r w:rsidRPr="002E25C1">
              <w:rPr>
                <w:sz w:val="18"/>
                <w:szCs w:val="18"/>
              </w:rPr>
              <w:t>Utskriftsadministrasjonssystemet bør</w:t>
            </w:r>
            <w:r w:rsidR="00BF6FC4">
              <w:rPr>
                <w:sz w:val="18"/>
                <w:szCs w:val="18"/>
              </w:rPr>
              <w:t xml:space="preserve"> være egnet til å</w:t>
            </w:r>
            <w:r w:rsidRPr="002E25C1">
              <w:rPr>
                <w:sz w:val="18"/>
                <w:szCs w:val="18"/>
              </w:rPr>
              <w:t xml:space="preserve"> </w:t>
            </w:r>
            <w:r w:rsidR="00BF6FC4" w:rsidRPr="002E25C1">
              <w:rPr>
                <w:sz w:val="18"/>
                <w:szCs w:val="18"/>
              </w:rPr>
              <w:t>gi full funksjonalitet til maskinene i</w:t>
            </w:r>
            <w:r w:rsidR="00BF6FC4">
              <w:rPr>
                <w:sz w:val="18"/>
                <w:szCs w:val="18"/>
              </w:rPr>
              <w:t>nnenfor</w:t>
            </w:r>
            <w:r w:rsidR="00BF6FC4" w:rsidRPr="002E25C1">
              <w:rPr>
                <w:sz w:val="18"/>
                <w:szCs w:val="18"/>
              </w:rPr>
              <w:t xml:space="preserve"> både indre/åpen og sikker sone</w:t>
            </w:r>
            <w:r w:rsidR="00BF6FC4">
              <w:rPr>
                <w:sz w:val="18"/>
                <w:szCs w:val="18"/>
              </w:rPr>
              <w:t xml:space="preserve"> for on</w:t>
            </w:r>
            <w:r w:rsidRPr="002E25C1">
              <w:rPr>
                <w:sz w:val="18"/>
                <w:szCs w:val="18"/>
              </w:rPr>
              <w:t>-</w:t>
            </w:r>
            <w:proofErr w:type="spellStart"/>
            <w:r w:rsidRPr="002E25C1">
              <w:rPr>
                <w:sz w:val="18"/>
                <w:szCs w:val="18"/>
              </w:rPr>
              <w:t>prem</w:t>
            </w:r>
            <w:proofErr w:type="spellEnd"/>
            <w:r w:rsidRPr="002E25C1">
              <w:rPr>
                <w:sz w:val="18"/>
                <w:szCs w:val="18"/>
              </w:rPr>
              <w:t xml:space="preserve"> brukere som jobber på Citrix-terminalservere</w:t>
            </w:r>
            <w:r w:rsidR="00BF6FC4">
              <w:rPr>
                <w:sz w:val="18"/>
                <w:szCs w:val="18"/>
              </w:rPr>
              <w:t xml:space="preserve">. </w:t>
            </w:r>
          </w:p>
          <w:p w14:paraId="65250BAF" w14:textId="77777777" w:rsidR="00994DE5" w:rsidRDefault="00994DE5" w:rsidP="00BF6FC4">
            <w:pPr>
              <w:rPr>
                <w:i/>
                <w:color w:val="0070C0"/>
                <w:sz w:val="18"/>
                <w:szCs w:val="18"/>
              </w:rPr>
            </w:pPr>
            <w:r w:rsidRPr="002E25C1">
              <w:rPr>
                <w:i/>
                <w:color w:val="0070C0"/>
                <w:sz w:val="18"/>
                <w:szCs w:val="18"/>
              </w:rPr>
              <w:t xml:space="preserve">Leverandøren skal bekrefte (Ja/Nei) at kravet er oppfylt og beskrive teknisk tilnærming/arkitektur og funksjonalitet for å sikre at behovet ivaretas. Leverandøren bes også oppgi eventuelle begrensninger. </w:t>
            </w:r>
          </w:p>
          <w:p w14:paraId="3D2D9D9B" w14:textId="593E13E9" w:rsidR="00906805" w:rsidRPr="002E25C1" w:rsidRDefault="00906805" w:rsidP="00BF6FC4">
            <w:pPr>
              <w:rPr>
                <w:sz w:val="18"/>
                <w:szCs w:val="18"/>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1A0409AB" w14:textId="55DE26C6" w:rsidR="00994DE5" w:rsidRPr="0050417F" w:rsidRDefault="00994DE5" w:rsidP="00994DE5">
            <w:pPr>
              <w:jc w:val="center"/>
              <w:rPr>
                <w:sz w:val="18"/>
                <w:szCs w:val="18"/>
                <w:lang w:eastAsia="nb-NO"/>
              </w:rPr>
            </w:pPr>
            <w:r>
              <w:rPr>
                <w:sz w:val="18"/>
                <w:szCs w:val="18"/>
                <w:lang w:eastAsia="nb-NO"/>
              </w:rPr>
              <w:t>B</w:t>
            </w:r>
          </w:p>
        </w:tc>
        <w:tc>
          <w:tcPr>
            <w:tcW w:w="2126" w:type="dxa"/>
          </w:tcPr>
          <w:p w14:paraId="27F3AE1A" w14:textId="77777777" w:rsidR="00994DE5" w:rsidRPr="003C576A" w:rsidRDefault="00994DE5" w:rsidP="00994DE5">
            <w:pPr>
              <w:jc w:val="center"/>
              <w:rPr>
                <w:sz w:val="18"/>
                <w:szCs w:val="18"/>
                <w:lang w:eastAsia="nb-NO"/>
              </w:rPr>
            </w:pPr>
          </w:p>
        </w:tc>
        <w:tc>
          <w:tcPr>
            <w:tcW w:w="5245" w:type="dxa"/>
          </w:tcPr>
          <w:p w14:paraId="4A6AF223" w14:textId="77777777" w:rsidR="00994DE5" w:rsidRPr="003C576A" w:rsidRDefault="00994DE5" w:rsidP="00994DE5">
            <w:pPr>
              <w:jc w:val="center"/>
              <w:rPr>
                <w:sz w:val="18"/>
                <w:szCs w:val="18"/>
                <w:lang w:eastAsia="nb-NO"/>
              </w:rPr>
            </w:pPr>
          </w:p>
        </w:tc>
      </w:tr>
    </w:tbl>
    <w:p w14:paraId="7F308EED" w14:textId="77777777" w:rsidR="00FC4FBD" w:rsidRDefault="00FC4FBD" w:rsidP="00231C16">
      <w:pPr>
        <w:rPr>
          <w:lang w:eastAsia="nb-NO"/>
        </w:rPr>
      </w:pPr>
    </w:p>
    <w:p w14:paraId="30B5F6C3" w14:textId="77777777" w:rsidR="00452ED4" w:rsidRPr="003225CB" w:rsidRDefault="00452ED4" w:rsidP="00452ED4">
      <w:pPr>
        <w:pStyle w:val="Overskrift3"/>
        <w:rPr>
          <w:rFonts w:ascii="Open Sans" w:hAnsi="Open Sans" w:cs="Open Sans"/>
        </w:rPr>
      </w:pPr>
      <w:bookmarkStart w:id="25" w:name="_Toc220057514"/>
      <w:r w:rsidRPr="003225CB">
        <w:rPr>
          <w:rFonts w:ascii="Open Sans" w:hAnsi="Open Sans" w:cs="Open Sans"/>
        </w:rPr>
        <w:t>Integrasjoner</w:t>
      </w:r>
      <w:bookmarkEnd w:id="25"/>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452ED4" w:rsidRPr="0050417F" w14:paraId="6BD21167" w14:textId="77777777">
        <w:tc>
          <w:tcPr>
            <w:tcW w:w="562" w:type="dxa"/>
            <w:shd w:val="clear" w:color="auto" w:fill="D9D9D9" w:themeFill="background2" w:themeFillShade="D9"/>
          </w:tcPr>
          <w:p w14:paraId="4FC86537" w14:textId="77777777" w:rsidR="00452ED4" w:rsidRPr="0050417F" w:rsidRDefault="00452ED4">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55DFC8AB" w14:textId="77777777" w:rsidR="00452ED4" w:rsidRPr="0050417F" w:rsidRDefault="00452ED4">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05223239" w14:textId="77777777" w:rsidR="00452ED4" w:rsidRPr="0050417F" w:rsidRDefault="00452ED4">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0BED6FFB" w14:textId="77777777" w:rsidR="00452ED4" w:rsidRPr="0050417F" w:rsidRDefault="00452ED4">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2EED974C" w14:textId="77777777" w:rsidR="00452ED4" w:rsidRPr="0050417F" w:rsidRDefault="00452ED4">
            <w:pPr>
              <w:jc w:val="center"/>
              <w:rPr>
                <w:sz w:val="18"/>
                <w:szCs w:val="18"/>
                <w:lang w:eastAsia="nb-NO"/>
              </w:rPr>
            </w:pPr>
            <w:r w:rsidRPr="0050417F">
              <w:rPr>
                <w:sz w:val="18"/>
                <w:szCs w:val="18"/>
                <w:lang w:eastAsia="nb-NO"/>
              </w:rPr>
              <w:t>Leverandørens besvarelse:</w:t>
            </w:r>
          </w:p>
        </w:tc>
      </w:tr>
      <w:tr w:rsidR="00452ED4" w:rsidRPr="0050417F" w14:paraId="23170470" w14:textId="77777777">
        <w:tc>
          <w:tcPr>
            <w:tcW w:w="562" w:type="dxa"/>
            <w:shd w:val="clear" w:color="auto" w:fill="D9D9D9" w:themeFill="background2" w:themeFillShade="D9"/>
          </w:tcPr>
          <w:p w14:paraId="74F2919A" w14:textId="62CA7CAC" w:rsidR="00452ED4" w:rsidRPr="0050417F" w:rsidRDefault="00826764" w:rsidP="00070A1E">
            <w:pPr>
              <w:jc w:val="center"/>
              <w:rPr>
                <w:sz w:val="18"/>
                <w:szCs w:val="18"/>
                <w:lang w:eastAsia="nb-NO"/>
              </w:rPr>
            </w:pPr>
            <w:r>
              <w:rPr>
                <w:sz w:val="18"/>
                <w:szCs w:val="18"/>
                <w:lang w:eastAsia="nb-NO"/>
              </w:rPr>
              <w:t>1</w:t>
            </w:r>
            <w:r w:rsidR="00925192">
              <w:rPr>
                <w:sz w:val="18"/>
                <w:szCs w:val="18"/>
                <w:lang w:eastAsia="nb-NO"/>
              </w:rPr>
              <w:t>1</w:t>
            </w:r>
            <w:r>
              <w:rPr>
                <w:sz w:val="18"/>
                <w:szCs w:val="18"/>
                <w:lang w:eastAsia="nb-NO"/>
              </w:rPr>
              <w:t>0</w:t>
            </w:r>
          </w:p>
        </w:tc>
        <w:tc>
          <w:tcPr>
            <w:tcW w:w="5387" w:type="dxa"/>
            <w:shd w:val="clear" w:color="auto" w:fill="F2F2F2" w:themeFill="background2" w:themeFillShade="F2"/>
          </w:tcPr>
          <w:p w14:paraId="18C8C472" w14:textId="5B7FDD32" w:rsidR="00452ED4" w:rsidRPr="0050417F" w:rsidRDefault="004707BE">
            <w:pPr>
              <w:rPr>
                <w:sz w:val="18"/>
                <w:szCs w:val="18"/>
                <w:lang w:eastAsia="nb-NO"/>
              </w:rPr>
            </w:pPr>
            <w:r>
              <w:rPr>
                <w:sz w:val="18"/>
                <w:szCs w:val="18"/>
                <w:lang w:eastAsia="nb-NO"/>
              </w:rPr>
              <w:t>Leverandøren</w:t>
            </w:r>
            <w:r w:rsidR="00452ED4" w:rsidRPr="0050417F">
              <w:rPr>
                <w:sz w:val="18"/>
                <w:szCs w:val="18"/>
                <w:lang w:eastAsia="nb-NO"/>
              </w:rPr>
              <w:t xml:space="preserve"> bør utvikle og tilpasse</w:t>
            </w:r>
            <w:r>
              <w:rPr>
                <w:sz w:val="18"/>
                <w:szCs w:val="18"/>
                <w:lang w:eastAsia="nb-NO"/>
              </w:rPr>
              <w:t xml:space="preserve"> integrasjoner</w:t>
            </w:r>
            <w:r w:rsidR="00452ED4" w:rsidRPr="0050417F">
              <w:rPr>
                <w:sz w:val="18"/>
                <w:szCs w:val="18"/>
                <w:lang w:eastAsia="nb-NO"/>
              </w:rPr>
              <w:t xml:space="preserve"> etter et solid og kvalitetssikret metodeverk.</w:t>
            </w:r>
          </w:p>
          <w:p w14:paraId="75718398" w14:textId="77777777" w:rsidR="00452ED4" w:rsidRDefault="0019751F">
            <w:pPr>
              <w:rPr>
                <w:i/>
                <w:iCs/>
                <w:color w:val="0070C0"/>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00452ED4" w:rsidRPr="0097223C">
              <w:rPr>
                <w:i/>
                <w:iCs/>
                <w:color w:val="0070C0"/>
                <w:sz w:val="18"/>
                <w:szCs w:val="18"/>
                <w:lang w:eastAsia="nb-NO"/>
              </w:rPr>
              <w:t>beskrive</w:t>
            </w:r>
            <w:r w:rsidR="00433C7C">
              <w:rPr>
                <w:i/>
                <w:iCs/>
                <w:color w:val="0070C0"/>
                <w:sz w:val="18"/>
                <w:szCs w:val="18"/>
                <w:lang w:eastAsia="nb-NO"/>
              </w:rPr>
              <w:t xml:space="preserve"> sitt</w:t>
            </w:r>
            <w:r w:rsidR="00452ED4" w:rsidRPr="0097223C">
              <w:rPr>
                <w:i/>
                <w:iCs/>
                <w:color w:val="0070C0"/>
                <w:sz w:val="18"/>
                <w:szCs w:val="18"/>
                <w:lang w:eastAsia="nb-NO"/>
              </w:rPr>
              <w:t xml:space="preserve"> metodeverk for utvikling og tilpassing av integrasjoner med tredjeparts løsninger. Det skal </w:t>
            </w:r>
            <w:proofErr w:type="gramStart"/>
            <w:r w:rsidR="00452ED4" w:rsidRPr="0097223C">
              <w:rPr>
                <w:i/>
                <w:iCs/>
                <w:color w:val="0070C0"/>
                <w:sz w:val="18"/>
                <w:szCs w:val="18"/>
                <w:lang w:eastAsia="nb-NO"/>
              </w:rPr>
              <w:t>fremkomme</w:t>
            </w:r>
            <w:proofErr w:type="gramEnd"/>
            <w:r w:rsidR="00452ED4" w:rsidRPr="0097223C">
              <w:rPr>
                <w:i/>
                <w:iCs/>
                <w:color w:val="0070C0"/>
                <w:sz w:val="18"/>
                <w:szCs w:val="18"/>
                <w:lang w:eastAsia="nb-NO"/>
              </w:rPr>
              <w:t xml:space="preserve"> både teknisk tilnærming, prosjektmetodikk og kvalitetssikring.</w:t>
            </w:r>
          </w:p>
          <w:p w14:paraId="69251ADC" w14:textId="1ED24D57" w:rsidR="00906805" w:rsidRPr="0050417F" w:rsidRDefault="00906805">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4F8454C5" w14:textId="77777777" w:rsidR="00452ED4" w:rsidRPr="0050417F" w:rsidRDefault="00452ED4">
            <w:pPr>
              <w:jc w:val="center"/>
              <w:rPr>
                <w:sz w:val="18"/>
                <w:szCs w:val="18"/>
                <w:lang w:eastAsia="nb-NO"/>
              </w:rPr>
            </w:pPr>
            <w:r w:rsidRPr="0050417F">
              <w:rPr>
                <w:sz w:val="18"/>
                <w:szCs w:val="18"/>
                <w:lang w:eastAsia="nb-NO"/>
              </w:rPr>
              <w:t>B</w:t>
            </w:r>
          </w:p>
        </w:tc>
        <w:tc>
          <w:tcPr>
            <w:tcW w:w="2126" w:type="dxa"/>
          </w:tcPr>
          <w:p w14:paraId="22B4E428" w14:textId="77777777" w:rsidR="00452ED4" w:rsidRPr="003C576A" w:rsidRDefault="00452ED4">
            <w:pPr>
              <w:jc w:val="center"/>
              <w:rPr>
                <w:sz w:val="18"/>
                <w:szCs w:val="18"/>
                <w:lang w:eastAsia="nb-NO"/>
              </w:rPr>
            </w:pPr>
          </w:p>
        </w:tc>
        <w:tc>
          <w:tcPr>
            <w:tcW w:w="5245" w:type="dxa"/>
          </w:tcPr>
          <w:p w14:paraId="10A19D2A" w14:textId="77777777" w:rsidR="00452ED4" w:rsidRPr="003C576A" w:rsidRDefault="00452ED4">
            <w:pPr>
              <w:jc w:val="center"/>
              <w:rPr>
                <w:sz w:val="18"/>
                <w:szCs w:val="18"/>
                <w:lang w:eastAsia="nb-NO"/>
              </w:rPr>
            </w:pPr>
          </w:p>
        </w:tc>
      </w:tr>
      <w:tr w:rsidR="00452ED4" w:rsidRPr="0050417F" w14:paraId="69851B35" w14:textId="77777777" w:rsidTr="00900201">
        <w:tc>
          <w:tcPr>
            <w:tcW w:w="562" w:type="dxa"/>
            <w:shd w:val="clear" w:color="auto" w:fill="D9D9D9" w:themeFill="background2" w:themeFillShade="D9"/>
          </w:tcPr>
          <w:p w14:paraId="45120EA9" w14:textId="4990797C" w:rsidR="00452ED4" w:rsidRPr="0050417F" w:rsidRDefault="00826764" w:rsidP="00070A1E">
            <w:pPr>
              <w:jc w:val="center"/>
              <w:rPr>
                <w:sz w:val="18"/>
                <w:szCs w:val="18"/>
                <w:lang w:eastAsia="nb-NO"/>
              </w:rPr>
            </w:pPr>
            <w:r>
              <w:rPr>
                <w:sz w:val="18"/>
                <w:szCs w:val="18"/>
                <w:lang w:eastAsia="nb-NO"/>
              </w:rPr>
              <w:t>11</w:t>
            </w:r>
            <w:r w:rsidR="00925192">
              <w:rPr>
                <w:sz w:val="18"/>
                <w:szCs w:val="18"/>
                <w:lang w:eastAsia="nb-NO"/>
              </w:rPr>
              <w:t>1</w:t>
            </w:r>
          </w:p>
        </w:tc>
        <w:tc>
          <w:tcPr>
            <w:tcW w:w="5387" w:type="dxa"/>
            <w:shd w:val="clear" w:color="auto" w:fill="F2F2F2" w:themeFill="background2" w:themeFillShade="F2"/>
          </w:tcPr>
          <w:p w14:paraId="60C9384B" w14:textId="54C7D0D7" w:rsidR="00452ED4" w:rsidRPr="0050417F" w:rsidRDefault="00452ED4">
            <w:pPr>
              <w:rPr>
                <w:color w:val="000000" w:themeColor="text1"/>
                <w:sz w:val="18"/>
                <w:szCs w:val="18"/>
                <w:lang w:eastAsia="nb-NO"/>
              </w:rPr>
            </w:pPr>
            <w:r w:rsidRPr="007E78B8">
              <w:rPr>
                <w:color w:val="000000" w:themeColor="text1"/>
                <w:sz w:val="18"/>
                <w:szCs w:val="18"/>
                <w:lang w:eastAsia="nb-NO"/>
              </w:rPr>
              <w:t xml:space="preserve">All konfigurasjon av arbeidsflyter og integrasjoner skal </w:t>
            </w:r>
            <w:r w:rsidR="00D92D5A" w:rsidRPr="007E78B8">
              <w:rPr>
                <w:color w:val="000000" w:themeColor="text1"/>
                <w:sz w:val="18"/>
                <w:szCs w:val="18"/>
                <w:lang w:eastAsia="nb-NO"/>
              </w:rPr>
              <w:t xml:space="preserve">kunne </w:t>
            </w:r>
            <w:r w:rsidRPr="007E78B8">
              <w:rPr>
                <w:color w:val="000000" w:themeColor="text1"/>
                <w:sz w:val="18"/>
                <w:szCs w:val="18"/>
                <w:lang w:eastAsia="nb-NO"/>
              </w:rPr>
              <w:t xml:space="preserve">defineres fra </w:t>
            </w:r>
            <w:r w:rsidR="00D92D5A" w:rsidRPr="007E78B8">
              <w:rPr>
                <w:sz w:val="18"/>
                <w:szCs w:val="18"/>
              </w:rPr>
              <w:t>Utskriftsadministrasjonssystemet</w:t>
            </w:r>
            <w:r w:rsidRPr="007E78B8">
              <w:rPr>
                <w:color w:val="000000" w:themeColor="text1"/>
                <w:sz w:val="18"/>
                <w:szCs w:val="18"/>
                <w:lang w:eastAsia="nb-NO"/>
              </w:rPr>
              <w:t>.</w:t>
            </w:r>
          </w:p>
          <w:p w14:paraId="2281795A" w14:textId="07230371" w:rsidR="00452ED4" w:rsidRPr="0050417F" w:rsidRDefault="00452ED4">
            <w:pPr>
              <w:rPr>
                <w:i/>
                <w:iCs/>
                <w:color w:val="000000" w:themeColor="text1"/>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sidR="006F23C7">
              <w:rPr>
                <w:i/>
                <w:color w:val="0070C0"/>
                <w:sz w:val="18"/>
                <w:szCs w:val="18"/>
              </w:rPr>
              <w:t>.</w:t>
            </w:r>
          </w:p>
        </w:tc>
        <w:tc>
          <w:tcPr>
            <w:tcW w:w="709" w:type="dxa"/>
            <w:shd w:val="clear" w:color="auto" w:fill="F2F2F2" w:themeFill="background2" w:themeFillShade="F2"/>
          </w:tcPr>
          <w:p w14:paraId="5C193EF2" w14:textId="77777777" w:rsidR="00452ED4" w:rsidRPr="0050417F" w:rsidRDefault="00452ED4">
            <w:pPr>
              <w:jc w:val="center"/>
              <w:rPr>
                <w:sz w:val="18"/>
                <w:szCs w:val="18"/>
                <w:lang w:eastAsia="nb-NO"/>
              </w:rPr>
            </w:pPr>
            <w:r w:rsidRPr="0050417F">
              <w:rPr>
                <w:sz w:val="18"/>
                <w:szCs w:val="18"/>
                <w:lang w:eastAsia="nb-NO"/>
              </w:rPr>
              <w:t>S</w:t>
            </w:r>
          </w:p>
        </w:tc>
        <w:tc>
          <w:tcPr>
            <w:tcW w:w="2126" w:type="dxa"/>
          </w:tcPr>
          <w:p w14:paraId="4F90AE2B" w14:textId="77777777" w:rsidR="00452ED4" w:rsidRPr="003C576A" w:rsidRDefault="00452ED4">
            <w:pPr>
              <w:jc w:val="center"/>
              <w:rPr>
                <w:sz w:val="18"/>
                <w:szCs w:val="18"/>
                <w:lang w:eastAsia="nb-NO"/>
              </w:rPr>
            </w:pPr>
          </w:p>
        </w:tc>
        <w:tc>
          <w:tcPr>
            <w:tcW w:w="5245" w:type="dxa"/>
            <w:shd w:val="clear" w:color="auto" w:fill="D9D9D9" w:themeFill="background1" w:themeFillShade="D9"/>
          </w:tcPr>
          <w:p w14:paraId="7C7682CE" w14:textId="51FB69EF" w:rsidR="00452ED4" w:rsidRPr="0050417F" w:rsidRDefault="00452ED4">
            <w:pPr>
              <w:jc w:val="center"/>
              <w:rPr>
                <w:sz w:val="18"/>
                <w:szCs w:val="18"/>
                <w:lang w:eastAsia="nb-NO"/>
              </w:rPr>
            </w:pPr>
          </w:p>
        </w:tc>
      </w:tr>
      <w:tr w:rsidR="00452ED4" w:rsidRPr="0050417F" w14:paraId="345BE7FF" w14:textId="77777777" w:rsidTr="00900201">
        <w:tc>
          <w:tcPr>
            <w:tcW w:w="562" w:type="dxa"/>
            <w:shd w:val="clear" w:color="auto" w:fill="D9D9D9" w:themeFill="background2" w:themeFillShade="D9"/>
          </w:tcPr>
          <w:p w14:paraId="3271C28E" w14:textId="518F7A33" w:rsidR="00452ED4" w:rsidRPr="0050417F" w:rsidRDefault="00826764" w:rsidP="00070A1E">
            <w:pPr>
              <w:jc w:val="center"/>
              <w:rPr>
                <w:sz w:val="18"/>
                <w:szCs w:val="18"/>
                <w:lang w:eastAsia="nb-NO"/>
              </w:rPr>
            </w:pPr>
            <w:r>
              <w:rPr>
                <w:sz w:val="18"/>
                <w:szCs w:val="18"/>
                <w:lang w:eastAsia="nb-NO"/>
              </w:rPr>
              <w:t>11</w:t>
            </w:r>
            <w:r w:rsidR="00925192">
              <w:rPr>
                <w:sz w:val="18"/>
                <w:szCs w:val="18"/>
                <w:lang w:eastAsia="nb-NO"/>
              </w:rPr>
              <w:t>2</w:t>
            </w:r>
          </w:p>
        </w:tc>
        <w:tc>
          <w:tcPr>
            <w:tcW w:w="5387" w:type="dxa"/>
            <w:shd w:val="clear" w:color="auto" w:fill="F2F2F2" w:themeFill="background2" w:themeFillShade="F2"/>
          </w:tcPr>
          <w:p w14:paraId="5DDA45FE" w14:textId="75D03ADA" w:rsidR="00D93AFB" w:rsidRDefault="00452ED4">
            <w:pPr>
              <w:rPr>
                <w:color w:val="000000" w:themeColor="text1"/>
                <w:sz w:val="18"/>
                <w:szCs w:val="18"/>
                <w:lang w:eastAsia="nb-NO"/>
              </w:rPr>
            </w:pPr>
            <w:r w:rsidRPr="0050417F">
              <w:rPr>
                <w:color w:val="000000" w:themeColor="text1"/>
                <w:sz w:val="18"/>
                <w:szCs w:val="18"/>
                <w:lang w:eastAsia="nb-NO"/>
              </w:rPr>
              <w:t xml:space="preserve">Ingen konfigurasjon skal gjøres direkte på </w:t>
            </w:r>
            <w:r w:rsidR="005F5060">
              <w:rPr>
                <w:color w:val="000000" w:themeColor="text1"/>
                <w:sz w:val="18"/>
                <w:szCs w:val="18"/>
                <w:lang w:eastAsia="nb-NO"/>
              </w:rPr>
              <w:t>maskin</w:t>
            </w:r>
            <w:r w:rsidRPr="0050417F">
              <w:rPr>
                <w:color w:val="000000" w:themeColor="text1"/>
                <w:sz w:val="18"/>
                <w:szCs w:val="18"/>
                <w:lang w:eastAsia="nb-NO"/>
              </w:rPr>
              <w:t xml:space="preserve">, </w:t>
            </w:r>
            <w:r w:rsidR="00B77A07">
              <w:rPr>
                <w:color w:val="000000" w:themeColor="text1"/>
                <w:sz w:val="18"/>
                <w:szCs w:val="18"/>
                <w:lang w:eastAsia="nb-NO"/>
              </w:rPr>
              <w:t xml:space="preserve">bortsett fra tilkobling til nettverket og den første koblingen til </w:t>
            </w:r>
            <w:r w:rsidR="00E44253" w:rsidRPr="006D6479">
              <w:rPr>
                <w:sz w:val="18"/>
                <w:szCs w:val="18"/>
              </w:rPr>
              <w:t>Utskriftsadministrasjonssystemet</w:t>
            </w:r>
            <w:r w:rsidR="00E44253">
              <w:rPr>
                <w:sz w:val="18"/>
                <w:szCs w:val="18"/>
              </w:rPr>
              <w:t>.</w:t>
            </w:r>
          </w:p>
          <w:p w14:paraId="5C399EAD" w14:textId="080CA4AF" w:rsidR="00452ED4" w:rsidRPr="0050417F" w:rsidRDefault="00452ED4">
            <w:pPr>
              <w:rPr>
                <w:i/>
                <w:iCs/>
                <w:color w:val="000000" w:themeColor="text1"/>
                <w:sz w:val="18"/>
                <w:szCs w:val="18"/>
                <w:lang w:eastAsia="nb-NO"/>
              </w:rPr>
            </w:pPr>
            <w:r w:rsidRPr="0040336B">
              <w:rPr>
                <w:i/>
                <w:color w:val="0070C0"/>
                <w:sz w:val="18"/>
                <w:szCs w:val="18"/>
              </w:rPr>
              <w:lastRenderedPageBreak/>
              <w:t xml:space="preserve">Leverandøren skal bekrefte </w:t>
            </w:r>
            <w:r>
              <w:rPr>
                <w:i/>
                <w:color w:val="0070C0"/>
                <w:sz w:val="18"/>
                <w:szCs w:val="18"/>
              </w:rPr>
              <w:t xml:space="preserve">(Ja/Nei) </w:t>
            </w:r>
            <w:r w:rsidRPr="0040336B">
              <w:rPr>
                <w:i/>
                <w:color w:val="0070C0"/>
                <w:sz w:val="18"/>
                <w:szCs w:val="18"/>
              </w:rPr>
              <w:t>at kravet er oppfylt</w:t>
            </w:r>
            <w:r w:rsidR="00E44253">
              <w:rPr>
                <w:i/>
                <w:color w:val="0070C0"/>
                <w:sz w:val="18"/>
                <w:szCs w:val="18"/>
              </w:rPr>
              <w:t>.</w:t>
            </w:r>
          </w:p>
        </w:tc>
        <w:tc>
          <w:tcPr>
            <w:tcW w:w="709" w:type="dxa"/>
            <w:shd w:val="clear" w:color="auto" w:fill="F2F2F2" w:themeFill="background2" w:themeFillShade="F2"/>
          </w:tcPr>
          <w:p w14:paraId="29892B90" w14:textId="77777777" w:rsidR="00452ED4" w:rsidRPr="0050417F" w:rsidRDefault="00452ED4">
            <w:pPr>
              <w:jc w:val="center"/>
              <w:rPr>
                <w:sz w:val="18"/>
                <w:szCs w:val="18"/>
                <w:lang w:eastAsia="nb-NO"/>
              </w:rPr>
            </w:pPr>
            <w:r w:rsidRPr="0050417F">
              <w:rPr>
                <w:sz w:val="18"/>
                <w:szCs w:val="18"/>
                <w:lang w:eastAsia="nb-NO"/>
              </w:rPr>
              <w:lastRenderedPageBreak/>
              <w:t>S</w:t>
            </w:r>
          </w:p>
        </w:tc>
        <w:tc>
          <w:tcPr>
            <w:tcW w:w="2126" w:type="dxa"/>
          </w:tcPr>
          <w:p w14:paraId="0E590F8D" w14:textId="77777777" w:rsidR="00452ED4" w:rsidRPr="003C576A" w:rsidRDefault="00452ED4">
            <w:pPr>
              <w:jc w:val="center"/>
              <w:rPr>
                <w:sz w:val="18"/>
                <w:szCs w:val="18"/>
                <w:lang w:eastAsia="nb-NO"/>
              </w:rPr>
            </w:pPr>
          </w:p>
        </w:tc>
        <w:tc>
          <w:tcPr>
            <w:tcW w:w="5245" w:type="dxa"/>
            <w:shd w:val="clear" w:color="auto" w:fill="D9D9D9" w:themeFill="background1" w:themeFillShade="D9"/>
          </w:tcPr>
          <w:p w14:paraId="09B65EB4" w14:textId="23F2B695" w:rsidR="00452ED4" w:rsidRPr="0050417F" w:rsidRDefault="00452ED4">
            <w:pPr>
              <w:jc w:val="center"/>
              <w:rPr>
                <w:sz w:val="18"/>
                <w:szCs w:val="18"/>
                <w:lang w:eastAsia="nb-NO"/>
              </w:rPr>
            </w:pPr>
          </w:p>
        </w:tc>
      </w:tr>
      <w:tr w:rsidR="00452ED4" w:rsidRPr="0050417F" w14:paraId="1615E1D3" w14:textId="77777777" w:rsidTr="00900201">
        <w:tc>
          <w:tcPr>
            <w:tcW w:w="562" w:type="dxa"/>
            <w:shd w:val="clear" w:color="auto" w:fill="D9D9D9" w:themeFill="background2" w:themeFillShade="D9"/>
          </w:tcPr>
          <w:p w14:paraId="44DFFBDA" w14:textId="780AE28D" w:rsidR="00452ED4" w:rsidRPr="0050417F" w:rsidRDefault="00826764" w:rsidP="00070A1E">
            <w:pPr>
              <w:jc w:val="center"/>
              <w:rPr>
                <w:sz w:val="18"/>
                <w:szCs w:val="18"/>
                <w:lang w:eastAsia="nb-NO"/>
              </w:rPr>
            </w:pPr>
            <w:r>
              <w:rPr>
                <w:sz w:val="18"/>
                <w:szCs w:val="18"/>
                <w:lang w:eastAsia="nb-NO"/>
              </w:rPr>
              <w:t>11</w:t>
            </w:r>
            <w:r w:rsidR="00925192">
              <w:rPr>
                <w:sz w:val="18"/>
                <w:szCs w:val="18"/>
                <w:lang w:eastAsia="nb-NO"/>
              </w:rPr>
              <w:t>3</w:t>
            </w:r>
          </w:p>
        </w:tc>
        <w:tc>
          <w:tcPr>
            <w:tcW w:w="5387" w:type="dxa"/>
            <w:shd w:val="clear" w:color="auto" w:fill="F2F2F2" w:themeFill="background2" w:themeFillShade="F2"/>
          </w:tcPr>
          <w:p w14:paraId="5FCDA858" w14:textId="3E6967FC" w:rsidR="00452ED4" w:rsidRPr="0050417F" w:rsidRDefault="00452ED4">
            <w:pPr>
              <w:rPr>
                <w:color w:val="000000" w:themeColor="text1"/>
                <w:sz w:val="18"/>
                <w:szCs w:val="18"/>
                <w:lang w:eastAsia="nb-NO"/>
              </w:rPr>
            </w:pPr>
            <w:r w:rsidRPr="0050417F">
              <w:rPr>
                <w:color w:val="000000" w:themeColor="text1"/>
                <w:sz w:val="18"/>
                <w:szCs w:val="18"/>
                <w:lang w:eastAsia="nb-NO"/>
              </w:rPr>
              <w:t xml:space="preserve">All kommunikasjon fra integrasjoner skal gå via </w:t>
            </w:r>
            <w:r w:rsidR="00D0088A" w:rsidRPr="00080C6E">
              <w:rPr>
                <w:sz w:val="18"/>
                <w:szCs w:val="18"/>
              </w:rPr>
              <w:t>Utskriftsadministrasjonssystemet</w:t>
            </w:r>
            <w:r w:rsidRPr="0050417F">
              <w:rPr>
                <w:color w:val="000000" w:themeColor="text1"/>
                <w:sz w:val="18"/>
                <w:szCs w:val="18"/>
                <w:lang w:eastAsia="nb-NO"/>
              </w:rPr>
              <w:t>.</w:t>
            </w:r>
          </w:p>
          <w:p w14:paraId="6FC0231D" w14:textId="7F824821" w:rsidR="00452ED4" w:rsidRPr="0050417F" w:rsidRDefault="00452ED4">
            <w:pPr>
              <w:rPr>
                <w:i/>
                <w:iCs/>
                <w:color w:val="000000" w:themeColor="text1"/>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sidR="006F23C7">
              <w:rPr>
                <w:i/>
                <w:color w:val="0070C0"/>
                <w:sz w:val="18"/>
                <w:szCs w:val="18"/>
              </w:rPr>
              <w:t>.</w:t>
            </w:r>
          </w:p>
        </w:tc>
        <w:tc>
          <w:tcPr>
            <w:tcW w:w="709" w:type="dxa"/>
            <w:shd w:val="clear" w:color="auto" w:fill="F2F2F2" w:themeFill="background2" w:themeFillShade="F2"/>
          </w:tcPr>
          <w:p w14:paraId="391005FF" w14:textId="77777777" w:rsidR="00452ED4" w:rsidRPr="0050417F" w:rsidRDefault="00452ED4">
            <w:pPr>
              <w:jc w:val="center"/>
              <w:rPr>
                <w:sz w:val="18"/>
                <w:szCs w:val="18"/>
                <w:lang w:eastAsia="nb-NO"/>
              </w:rPr>
            </w:pPr>
            <w:r w:rsidRPr="0050417F">
              <w:rPr>
                <w:sz w:val="18"/>
                <w:szCs w:val="18"/>
                <w:lang w:eastAsia="nb-NO"/>
              </w:rPr>
              <w:t>S</w:t>
            </w:r>
          </w:p>
        </w:tc>
        <w:tc>
          <w:tcPr>
            <w:tcW w:w="2126" w:type="dxa"/>
          </w:tcPr>
          <w:p w14:paraId="36C2E838" w14:textId="77777777" w:rsidR="00452ED4" w:rsidRPr="003C576A" w:rsidRDefault="00452ED4">
            <w:pPr>
              <w:jc w:val="center"/>
              <w:rPr>
                <w:sz w:val="18"/>
                <w:szCs w:val="18"/>
                <w:lang w:eastAsia="nb-NO"/>
              </w:rPr>
            </w:pPr>
          </w:p>
        </w:tc>
        <w:tc>
          <w:tcPr>
            <w:tcW w:w="5245" w:type="dxa"/>
            <w:shd w:val="clear" w:color="auto" w:fill="D9D9D9" w:themeFill="background1" w:themeFillShade="D9"/>
          </w:tcPr>
          <w:p w14:paraId="6E538B5A" w14:textId="77777777" w:rsidR="00452ED4" w:rsidRPr="0050417F" w:rsidRDefault="00452ED4">
            <w:pPr>
              <w:jc w:val="center"/>
              <w:rPr>
                <w:sz w:val="18"/>
                <w:szCs w:val="18"/>
                <w:lang w:eastAsia="nb-NO"/>
              </w:rPr>
            </w:pPr>
          </w:p>
        </w:tc>
      </w:tr>
    </w:tbl>
    <w:p w14:paraId="2983A611" w14:textId="77777777" w:rsidR="001C10D6" w:rsidRDefault="001C10D6" w:rsidP="001C10D6">
      <w:pPr>
        <w:rPr>
          <w:lang w:eastAsia="nb-NO"/>
        </w:rPr>
      </w:pPr>
    </w:p>
    <w:p w14:paraId="0752994D" w14:textId="1D26A96B" w:rsidR="00BC23FE" w:rsidRPr="001D5A53" w:rsidRDefault="00BC23FE" w:rsidP="00BC23FE">
      <w:pPr>
        <w:pStyle w:val="Overskrift3"/>
        <w:rPr>
          <w:rFonts w:ascii="Open Sans" w:hAnsi="Open Sans" w:cs="Open Sans"/>
        </w:rPr>
      </w:pPr>
      <w:bookmarkStart w:id="26" w:name="_Toc220057515"/>
      <w:proofErr w:type="spellStart"/>
      <w:r>
        <w:rPr>
          <w:rFonts w:ascii="Open Sans" w:hAnsi="Open Sans" w:cs="Open Sans"/>
        </w:rPr>
        <w:t>APIer</w:t>
      </w:r>
      <w:bookmarkEnd w:id="26"/>
      <w:proofErr w:type="spellEnd"/>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BC23FE" w:rsidRPr="0050417F" w14:paraId="28E01B63" w14:textId="77777777">
        <w:tc>
          <w:tcPr>
            <w:tcW w:w="562" w:type="dxa"/>
            <w:shd w:val="clear" w:color="auto" w:fill="D9D9D9" w:themeFill="background1" w:themeFillShade="D9"/>
          </w:tcPr>
          <w:p w14:paraId="06CFDC0B" w14:textId="77777777" w:rsidR="00BC23FE" w:rsidRPr="0050417F" w:rsidRDefault="00BC23FE">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6F3946E5" w14:textId="77777777" w:rsidR="00BC23FE" w:rsidRPr="0050417F" w:rsidRDefault="00BC23FE">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0361A22D" w14:textId="77777777" w:rsidR="00BC23FE" w:rsidRPr="0050417F" w:rsidRDefault="00BC23FE">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539749E0" w14:textId="77777777" w:rsidR="00BC23FE" w:rsidRPr="0050417F" w:rsidRDefault="00BC23FE">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6DF9F2AF" w14:textId="77777777" w:rsidR="00BC23FE" w:rsidRPr="0050417F" w:rsidRDefault="00BC23FE">
            <w:pPr>
              <w:jc w:val="center"/>
              <w:rPr>
                <w:sz w:val="18"/>
                <w:szCs w:val="18"/>
                <w:lang w:eastAsia="nb-NO"/>
              </w:rPr>
            </w:pPr>
            <w:r w:rsidRPr="0050417F">
              <w:rPr>
                <w:sz w:val="18"/>
                <w:szCs w:val="18"/>
                <w:lang w:eastAsia="nb-NO"/>
              </w:rPr>
              <w:t>Leverandørens besvarelse:</w:t>
            </w:r>
          </w:p>
        </w:tc>
      </w:tr>
      <w:tr w:rsidR="00DD65C9" w:rsidRPr="0050417F" w14:paraId="6CCB5B9B" w14:textId="77777777">
        <w:tc>
          <w:tcPr>
            <w:tcW w:w="562" w:type="dxa"/>
            <w:shd w:val="clear" w:color="auto" w:fill="D9D9D9" w:themeFill="background1" w:themeFillShade="D9"/>
          </w:tcPr>
          <w:p w14:paraId="38876986" w14:textId="6E41BCC1" w:rsidR="00DD65C9" w:rsidRPr="0050417F" w:rsidRDefault="00826764" w:rsidP="00070A1E">
            <w:pPr>
              <w:jc w:val="center"/>
              <w:rPr>
                <w:sz w:val="18"/>
                <w:szCs w:val="18"/>
                <w:lang w:eastAsia="nb-NO"/>
              </w:rPr>
            </w:pPr>
            <w:r>
              <w:rPr>
                <w:sz w:val="18"/>
                <w:szCs w:val="18"/>
                <w:lang w:eastAsia="nb-NO"/>
              </w:rPr>
              <w:t>11</w:t>
            </w:r>
            <w:r w:rsidR="00925192">
              <w:rPr>
                <w:sz w:val="18"/>
                <w:szCs w:val="18"/>
                <w:lang w:eastAsia="nb-NO"/>
              </w:rPr>
              <w:t>4</w:t>
            </w:r>
          </w:p>
        </w:tc>
        <w:tc>
          <w:tcPr>
            <w:tcW w:w="5387" w:type="dxa"/>
            <w:shd w:val="clear" w:color="auto" w:fill="F2F2F2" w:themeFill="background1" w:themeFillShade="F2"/>
          </w:tcPr>
          <w:p w14:paraId="271C097C" w14:textId="77777777" w:rsidR="0057746E" w:rsidRDefault="0057746E" w:rsidP="0057746E">
            <w:pPr>
              <w:spacing w:before="120"/>
              <w:rPr>
                <w:sz w:val="18"/>
                <w:szCs w:val="18"/>
              </w:rPr>
            </w:pPr>
            <w:r w:rsidRPr="00791830">
              <w:rPr>
                <w:sz w:val="18"/>
                <w:szCs w:val="18"/>
              </w:rPr>
              <w:t>Utskriftsadministrasjonssystemet bør ha et standardisert, dokumentert og sikkert åpent API for både lesing og skriving, med fleksibel og skalerbar integrasjonsstøtte.</w:t>
            </w:r>
          </w:p>
          <w:p w14:paraId="33749DE1" w14:textId="77777777" w:rsidR="00DD65C9" w:rsidRDefault="00DD65C9" w:rsidP="00DD65C9">
            <w:pPr>
              <w:spacing w:before="240"/>
              <w:rPr>
                <w:i/>
                <w:iCs/>
                <w:color w:val="0070C0"/>
                <w:sz w:val="18"/>
                <w:szCs w:val="18"/>
                <w:lang w:eastAsia="nb-NO"/>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Pr="00B245C4">
              <w:rPr>
                <w:i/>
                <w:color w:val="0070C0"/>
                <w:sz w:val="18"/>
                <w:szCs w:val="18"/>
              </w:rPr>
              <w:t xml:space="preserve">beskrive </w:t>
            </w:r>
            <w:r w:rsidRPr="00B245C4">
              <w:rPr>
                <w:i/>
                <w:iCs/>
                <w:color w:val="0070C0"/>
                <w:sz w:val="18"/>
                <w:szCs w:val="18"/>
                <w:lang w:eastAsia="nb-NO"/>
              </w:rPr>
              <w:t>teknisk tilnærming/arkitektur.</w:t>
            </w:r>
          </w:p>
          <w:p w14:paraId="4F04AC0A" w14:textId="5AADF432" w:rsidR="00906805" w:rsidRPr="00BC23FE" w:rsidRDefault="00906805" w:rsidP="00DD65C9">
            <w:pPr>
              <w:spacing w:before="240"/>
              <w:rPr>
                <w:iCs/>
                <w:color w:val="0070C0"/>
                <w:sz w:val="18"/>
                <w:szCs w:val="18"/>
              </w:rPr>
            </w:pPr>
            <w:r w:rsidRPr="00E45499">
              <w:rPr>
                <w:i/>
                <w:iCs/>
                <w:color w:val="0070C0"/>
                <w:sz w:val="18"/>
                <w:szCs w:val="18"/>
                <w:lang w:eastAsia="nb-NO"/>
              </w:rPr>
              <w:t xml:space="preserve">Leverandøren skal levere en beskrivelse på inntil </w:t>
            </w:r>
            <w:r>
              <w:rPr>
                <w:i/>
                <w:iCs/>
                <w:color w:val="0070C0"/>
                <w:sz w:val="18"/>
                <w:szCs w:val="18"/>
                <w:lang w:eastAsia="nb-NO"/>
              </w:rPr>
              <w:t>150</w:t>
            </w:r>
            <w:r w:rsidRPr="00E45499">
              <w:rPr>
                <w:i/>
                <w:iCs/>
                <w:color w:val="0070C0"/>
                <w:sz w:val="18"/>
                <w:szCs w:val="18"/>
                <w:lang w:eastAsia="nb-NO"/>
              </w:rPr>
              <w:t xml:space="preserve"> ord.</w:t>
            </w:r>
          </w:p>
        </w:tc>
        <w:tc>
          <w:tcPr>
            <w:tcW w:w="709" w:type="dxa"/>
            <w:shd w:val="clear" w:color="auto" w:fill="F2F2F2" w:themeFill="background1" w:themeFillShade="F2"/>
          </w:tcPr>
          <w:p w14:paraId="0148CA16" w14:textId="67F88126" w:rsidR="00DD65C9" w:rsidRPr="00F64E60" w:rsidRDefault="00DD65C9" w:rsidP="00DD65C9">
            <w:pPr>
              <w:jc w:val="center"/>
              <w:rPr>
                <w:sz w:val="18"/>
                <w:szCs w:val="18"/>
                <w:lang w:eastAsia="nb-NO"/>
              </w:rPr>
            </w:pPr>
            <w:r w:rsidRPr="0050417F">
              <w:rPr>
                <w:sz w:val="18"/>
                <w:szCs w:val="18"/>
                <w:lang w:eastAsia="nb-NO"/>
              </w:rPr>
              <w:t>B</w:t>
            </w:r>
          </w:p>
        </w:tc>
        <w:tc>
          <w:tcPr>
            <w:tcW w:w="2126" w:type="dxa"/>
          </w:tcPr>
          <w:p w14:paraId="607D6849" w14:textId="77777777" w:rsidR="00DD65C9" w:rsidRPr="003C576A" w:rsidRDefault="00DD65C9" w:rsidP="00DD65C9">
            <w:pPr>
              <w:jc w:val="center"/>
              <w:rPr>
                <w:sz w:val="18"/>
                <w:szCs w:val="18"/>
                <w:lang w:eastAsia="nb-NO"/>
              </w:rPr>
            </w:pPr>
          </w:p>
        </w:tc>
        <w:tc>
          <w:tcPr>
            <w:tcW w:w="5245" w:type="dxa"/>
          </w:tcPr>
          <w:p w14:paraId="46169E80" w14:textId="437F795A" w:rsidR="00DD65C9" w:rsidRPr="003C576A" w:rsidRDefault="00DD65C9" w:rsidP="00DD65C9">
            <w:pPr>
              <w:jc w:val="center"/>
              <w:rPr>
                <w:sz w:val="18"/>
                <w:szCs w:val="18"/>
                <w:lang w:eastAsia="nb-NO"/>
              </w:rPr>
            </w:pPr>
          </w:p>
        </w:tc>
      </w:tr>
    </w:tbl>
    <w:p w14:paraId="469F3283" w14:textId="77777777" w:rsidR="00530DBD" w:rsidRDefault="00530DBD" w:rsidP="00530DBD"/>
    <w:p w14:paraId="44A7ADAD" w14:textId="77777777" w:rsidR="00530DBD" w:rsidRPr="00530DBD" w:rsidRDefault="00530DBD" w:rsidP="00530DBD">
      <w:pPr>
        <w:pStyle w:val="Overskrift2"/>
        <w:rPr>
          <w:rFonts w:ascii="Open Sans" w:hAnsi="Open Sans" w:cs="Open Sans"/>
          <w:b/>
          <w:bCs/>
        </w:rPr>
      </w:pPr>
      <w:bookmarkStart w:id="27" w:name="_Toc220057516"/>
      <w:r w:rsidRPr="00530DBD">
        <w:rPr>
          <w:rFonts w:ascii="Open Sans" w:hAnsi="Open Sans" w:cs="Open Sans"/>
          <w:b/>
          <w:bCs/>
        </w:rPr>
        <w:t>Service, drift og vedlikehold</w:t>
      </w:r>
      <w:bookmarkEnd w:id="27"/>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847410" w:rsidRPr="0050417F" w14:paraId="6CD9D7ED" w14:textId="77777777">
        <w:tc>
          <w:tcPr>
            <w:tcW w:w="562" w:type="dxa"/>
            <w:shd w:val="clear" w:color="auto" w:fill="D9D9D9" w:themeFill="background1" w:themeFillShade="D9"/>
          </w:tcPr>
          <w:p w14:paraId="01323EBA" w14:textId="77777777" w:rsidR="00847410" w:rsidRPr="0050417F" w:rsidRDefault="00847410">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7F9D288D" w14:textId="77777777" w:rsidR="00847410" w:rsidRPr="0050417F" w:rsidRDefault="00847410">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4B29B843" w14:textId="77777777" w:rsidR="00847410" w:rsidRPr="0050417F" w:rsidRDefault="00847410">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A8EBE48" w14:textId="77777777" w:rsidR="00847410" w:rsidRPr="0050417F" w:rsidRDefault="00847410">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71267EC2" w14:textId="77777777" w:rsidR="00847410" w:rsidRPr="0050417F" w:rsidRDefault="00847410">
            <w:pPr>
              <w:jc w:val="center"/>
              <w:rPr>
                <w:sz w:val="18"/>
                <w:szCs w:val="18"/>
                <w:lang w:eastAsia="nb-NO"/>
              </w:rPr>
            </w:pPr>
            <w:r w:rsidRPr="0050417F">
              <w:rPr>
                <w:sz w:val="18"/>
                <w:szCs w:val="18"/>
                <w:lang w:eastAsia="nb-NO"/>
              </w:rPr>
              <w:t>Leverandørens besvarelse:</w:t>
            </w:r>
          </w:p>
        </w:tc>
      </w:tr>
      <w:tr w:rsidR="008C4CC5" w:rsidRPr="0050417F" w14:paraId="55006053" w14:textId="77777777">
        <w:tc>
          <w:tcPr>
            <w:tcW w:w="562" w:type="dxa"/>
            <w:shd w:val="clear" w:color="auto" w:fill="D9D9D9" w:themeFill="background1" w:themeFillShade="D9"/>
          </w:tcPr>
          <w:p w14:paraId="19B49497" w14:textId="0D8E06BA" w:rsidR="008C4CC5" w:rsidRPr="0050417F" w:rsidRDefault="00826764" w:rsidP="000A1CB9">
            <w:pPr>
              <w:jc w:val="center"/>
              <w:rPr>
                <w:sz w:val="18"/>
                <w:szCs w:val="18"/>
                <w:lang w:eastAsia="nb-NO"/>
              </w:rPr>
            </w:pPr>
            <w:r>
              <w:rPr>
                <w:sz w:val="18"/>
                <w:szCs w:val="18"/>
                <w:lang w:eastAsia="nb-NO"/>
              </w:rPr>
              <w:t>11</w:t>
            </w:r>
            <w:r w:rsidR="00925192">
              <w:rPr>
                <w:sz w:val="18"/>
                <w:szCs w:val="18"/>
                <w:lang w:eastAsia="nb-NO"/>
              </w:rPr>
              <w:t>5</w:t>
            </w:r>
          </w:p>
        </w:tc>
        <w:tc>
          <w:tcPr>
            <w:tcW w:w="5387" w:type="dxa"/>
            <w:shd w:val="clear" w:color="auto" w:fill="F2F2F2" w:themeFill="background1" w:themeFillShade="F2"/>
          </w:tcPr>
          <w:p w14:paraId="0BD3728F" w14:textId="7846346B" w:rsidR="00D158CB" w:rsidRDefault="007F4B68">
            <w:pPr>
              <w:rPr>
                <w:color w:val="000000" w:themeColor="text1"/>
                <w:sz w:val="18"/>
                <w:szCs w:val="18"/>
                <w:lang w:eastAsia="nb-NO"/>
              </w:rPr>
            </w:pPr>
            <w:r>
              <w:rPr>
                <w:color w:val="000000" w:themeColor="text1"/>
                <w:sz w:val="18"/>
                <w:szCs w:val="18"/>
                <w:lang w:eastAsia="nb-NO"/>
              </w:rPr>
              <w:t>L</w:t>
            </w:r>
            <w:r w:rsidRPr="007F4B68">
              <w:rPr>
                <w:color w:val="000000" w:themeColor="text1"/>
                <w:sz w:val="18"/>
                <w:szCs w:val="18"/>
                <w:lang w:eastAsia="nb-NO"/>
              </w:rPr>
              <w:t xml:space="preserve">everandøren </w:t>
            </w:r>
            <w:r w:rsidR="003F0840">
              <w:rPr>
                <w:color w:val="000000" w:themeColor="text1"/>
                <w:sz w:val="18"/>
                <w:szCs w:val="18"/>
                <w:lang w:eastAsia="nb-NO"/>
              </w:rPr>
              <w:t>skal</w:t>
            </w:r>
            <w:r w:rsidRPr="007F4B68">
              <w:rPr>
                <w:color w:val="000000" w:themeColor="text1"/>
                <w:sz w:val="18"/>
                <w:szCs w:val="18"/>
                <w:lang w:eastAsia="nb-NO"/>
              </w:rPr>
              <w:t xml:space="preserve"> ha en </w:t>
            </w:r>
            <w:r w:rsidR="00B51B86">
              <w:rPr>
                <w:color w:val="000000" w:themeColor="text1"/>
                <w:sz w:val="18"/>
                <w:szCs w:val="18"/>
                <w:lang w:eastAsia="nb-NO"/>
              </w:rPr>
              <w:t xml:space="preserve">solid </w:t>
            </w:r>
            <w:r w:rsidRPr="007F4B68">
              <w:rPr>
                <w:color w:val="000000" w:themeColor="text1"/>
                <w:sz w:val="18"/>
                <w:szCs w:val="18"/>
                <w:lang w:eastAsia="nb-NO"/>
              </w:rPr>
              <w:t>organisering med tilstrekkelig antall ressurser for</w:t>
            </w:r>
            <w:r w:rsidR="00927C03">
              <w:rPr>
                <w:color w:val="000000" w:themeColor="text1"/>
                <w:sz w:val="18"/>
                <w:szCs w:val="18"/>
                <w:lang w:eastAsia="nb-NO"/>
              </w:rPr>
              <w:t xml:space="preserve"> å effektivt ivareta Kundens behov for</w:t>
            </w:r>
            <w:r w:rsidRPr="007F4B68">
              <w:rPr>
                <w:color w:val="000000" w:themeColor="text1"/>
                <w:sz w:val="18"/>
                <w:szCs w:val="18"/>
                <w:lang w:eastAsia="nb-NO"/>
              </w:rPr>
              <w:t xml:space="preserve"> service,</w:t>
            </w:r>
            <w:r w:rsidR="00927C03">
              <w:rPr>
                <w:color w:val="000000" w:themeColor="text1"/>
                <w:sz w:val="18"/>
                <w:szCs w:val="18"/>
                <w:lang w:eastAsia="nb-NO"/>
              </w:rPr>
              <w:t xml:space="preserve"> drift og vedlikehold</w:t>
            </w:r>
            <w:r w:rsidR="00D36220">
              <w:rPr>
                <w:color w:val="000000" w:themeColor="text1"/>
                <w:sz w:val="18"/>
                <w:szCs w:val="18"/>
                <w:lang w:eastAsia="nb-NO"/>
              </w:rPr>
              <w:t>, samt</w:t>
            </w:r>
            <w:r w:rsidRPr="007F4B68">
              <w:rPr>
                <w:color w:val="000000" w:themeColor="text1"/>
                <w:sz w:val="18"/>
                <w:szCs w:val="18"/>
                <w:lang w:eastAsia="nb-NO"/>
              </w:rPr>
              <w:t xml:space="preserve"> brukerstøtte</w:t>
            </w:r>
            <w:r w:rsidR="00D36220">
              <w:rPr>
                <w:color w:val="000000" w:themeColor="text1"/>
                <w:sz w:val="18"/>
                <w:szCs w:val="18"/>
                <w:lang w:eastAsia="nb-NO"/>
              </w:rPr>
              <w:t xml:space="preserve"> og </w:t>
            </w:r>
            <w:r w:rsidRPr="007F4B68">
              <w:rPr>
                <w:color w:val="000000" w:themeColor="text1"/>
                <w:sz w:val="18"/>
                <w:szCs w:val="18"/>
                <w:lang w:eastAsia="nb-NO"/>
              </w:rPr>
              <w:t>videreutvikling av løsningen.</w:t>
            </w:r>
          </w:p>
          <w:p w14:paraId="3725C2E6" w14:textId="77777777" w:rsidR="008C4CC5" w:rsidRDefault="004C6933">
            <w:pPr>
              <w:rPr>
                <w:color w:val="0070C0"/>
                <w:sz w:val="18"/>
                <w:szCs w:val="18"/>
                <w:lang w:eastAsia="nb-NO"/>
              </w:rPr>
            </w:pPr>
            <w:r w:rsidRPr="004C6933">
              <w:rPr>
                <w:color w:val="0070C0"/>
                <w:sz w:val="18"/>
                <w:szCs w:val="18"/>
                <w:lang w:eastAsia="nb-NO"/>
              </w:rPr>
              <w:lastRenderedPageBreak/>
              <w:t xml:space="preserve">Leverandøren skal </w:t>
            </w:r>
            <w:r>
              <w:rPr>
                <w:color w:val="0070C0"/>
                <w:sz w:val="18"/>
                <w:szCs w:val="18"/>
                <w:lang w:eastAsia="nb-NO"/>
              </w:rPr>
              <w:t xml:space="preserve">bekrefte (Ja/Nei) at kravet er oppfylt og </w:t>
            </w:r>
            <w:r w:rsidRPr="004C6933">
              <w:rPr>
                <w:color w:val="0070C0"/>
                <w:sz w:val="18"/>
                <w:szCs w:val="18"/>
                <w:lang w:eastAsia="nb-NO"/>
              </w:rPr>
              <w:t>beskrive organisasjonen, roller og kompetanse, samt hvilke krav som stilles til Kundens medvirkning.</w:t>
            </w:r>
          </w:p>
          <w:p w14:paraId="3FB52FEF" w14:textId="3EB2C747" w:rsidR="008C4CC5" w:rsidRPr="0050417F" w:rsidRDefault="008B072D">
            <w:pPr>
              <w:rPr>
                <w:color w:val="000000" w:themeColor="text1"/>
                <w:sz w:val="18"/>
                <w:szCs w:val="18"/>
                <w:lang w:eastAsia="nb-NO"/>
              </w:rPr>
            </w:pPr>
            <w:r w:rsidRPr="006C7991">
              <w:rPr>
                <w:i/>
                <w:iCs/>
                <w:color w:val="0070C0"/>
                <w:sz w:val="18"/>
                <w:szCs w:val="18"/>
                <w:lang w:eastAsia="nb-NO"/>
              </w:rPr>
              <w:t xml:space="preserve">Leverandøren skal gi en kortfattet beskrivelse på inntil </w:t>
            </w:r>
            <w:r>
              <w:rPr>
                <w:i/>
                <w:iCs/>
                <w:color w:val="0070C0"/>
                <w:sz w:val="18"/>
                <w:szCs w:val="18"/>
                <w:lang w:eastAsia="nb-NO"/>
              </w:rPr>
              <w:t>2</w:t>
            </w:r>
            <w:r w:rsidRPr="006C7991">
              <w:rPr>
                <w:i/>
                <w:iCs/>
                <w:color w:val="0070C0"/>
                <w:sz w:val="18"/>
                <w:szCs w:val="18"/>
                <w:lang w:eastAsia="nb-NO"/>
              </w:rPr>
              <w:t>50 ord</w:t>
            </w:r>
            <w:r>
              <w:rPr>
                <w:i/>
                <w:iCs/>
                <w:color w:val="0070C0"/>
                <w:sz w:val="18"/>
                <w:szCs w:val="18"/>
                <w:lang w:eastAsia="nb-NO"/>
              </w:rPr>
              <w:t>.</w:t>
            </w:r>
          </w:p>
        </w:tc>
        <w:tc>
          <w:tcPr>
            <w:tcW w:w="709" w:type="dxa"/>
            <w:shd w:val="clear" w:color="auto" w:fill="F2F2F2" w:themeFill="background1" w:themeFillShade="F2"/>
          </w:tcPr>
          <w:p w14:paraId="24FCBDD1" w14:textId="63324313" w:rsidR="008C4CC5" w:rsidRPr="0050417F" w:rsidRDefault="003F0840">
            <w:pPr>
              <w:jc w:val="center"/>
              <w:rPr>
                <w:sz w:val="18"/>
                <w:szCs w:val="18"/>
                <w:lang w:eastAsia="nb-NO"/>
              </w:rPr>
            </w:pPr>
            <w:r>
              <w:rPr>
                <w:sz w:val="18"/>
                <w:szCs w:val="18"/>
                <w:lang w:eastAsia="nb-NO"/>
              </w:rPr>
              <w:lastRenderedPageBreak/>
              <w:t>S</w:t>
            </w:r>
          </w:p>
        </w:tc>
        <w:tc>
          <w:tcPr>
            <w:tcW w:w="2126" w:type="dxa"/>
          </w:tcPr>
          <w:p w14:paraId="0F0AB42D" w14:textId="77777777" w:rsidR="008C4CC5" w:rsidRPr="003C576A" w:rsidRDefault="008C4CC5">
            <w:pPr>
              <w:jc w:val="center"/>
              <w:rPr>
                <w:sz w:val="18"/>
                <w:szCs w:val="18"/>
                <w:lang w:eastAsia="nb-NO"/>
              </w:rPr>
            </w:pPr>
          </w:p>
        </w:tc>
        <w:tc>
          <w:tcPr>
            <w:tcW w:w="5245" w:type="dxa"/>
          </w:tcPr>
          <w:p w14:paraId="28AECD22" w14:textId="77777777" w:rsidR="008C4CC5" w:rsidRPr="003C576A" w:rsidRDefault="008C4CC5">
            <w:pPr>
              <w:jc w:val="center"/>
              <w:rPr>
                <w:sz w:val="18"/>
                <w:szCs w:val="18"/>
                <w:lang w:eastAsia="nb-NO"/>
              </w:rPr>
            </w:pPr>
          </w:p>
        </w:tc>
      </w:tr>
      <w:tr w:rsidR="004C6933" w:rsidRPr="0050417F" w14:paraId="7E394506" w14:textId="77777777" w:rsidTr="00900201">
        <w:tc>
          <w:tcPr>
            <w:tcW w:w="562" w:type="dxa"/>
            <w:shd w:val="clear" w:color="auto" w:fill="D9D9D9" w:themeFill="background1" w:themeFillShade="D9"/>
          </w:tcPr>
          <w:p w14:paraId="77D6D8DC" w14:textId="7A8598E3" w:rsidR="004C6933" w:rsidRPr="0050417F" w:rsidRDefault="00826764" w:rsidP="000A1CB9">
            <w:pPr>
              <w:jc w:val="center"/>
              <w:rPr>
                <w:sz w:val="18"/>
                <w:szCs w:val="18"/>
                <w:lang w:eastAsia="nb-NO"/>
              </w:rPr>
            </w:pPr>
            <w:r>
              <w:rPr>
                <w:sz w:val="18"/>
                <w:szCs w:val="18"/>
                <w:lang w:eastAsia="nb-NO"/>
              </w:rPr>
              <w:t>11</w:t>
            </w:r>
            <w:r w:rsidR="00925192">
              <w:rPr>
                <w:sz w:val="18"/>
                <w:szCs w:val="18"/>
                <w:lang w:eastAsia="nb-NO"/>
              </w:rPr>
              <w:t>6</w:t>
            </w:r>
          </w:p>
        </w:tc>
        <w:tc>
          <w:tcPr>
            <w:tcW w:w="5387" w:type="dxa"/>
            <w:shd w:val="clear" w:color="auto" w:fill="F2F2F2" w:themeFill="background1" w:themeFillShade="F2"/>
          </w:tcPr>
          <w:p w14:paraId="5E1D022F" w14:textId="77777777" w:rsidR="004C6933" w:rsidRDefault="006644FC">
            <w:pPr>
              <w:rPr>
                <w:color w:val="000000" w:themeColor="text1"/>
                <w:sz w:val="18"/>
                <w:szCs w:val="18"/>
                <w:lang w:eastAsia="nb-NO"/>
              </w:rPr>
            </w:pPr>
            <w:r w:rsidRPr="006644FC">
              <w:rPr>
                <w:color w:val="000000" w:themeColor="text1"/>
                <w:sz w:val="18"/>
                <w:szCs w:val="18"/>
                <w:lang w:eastAsia="nb-NO"/>
              </w:rPr>
              <w:t xml:space="preserve">Leverandørens teknikere og supportpersonell </w:t>
            </w:r>
            <w:r>
              <w:rPr>
                <w:color w:val="000000" w:themeColor="text1"/>
                <w:sz w:val="18"/>
                <w:szCs w:val="18"/>
                <w:lang w:eastAsia="nb-NO"/>
              </w:rPr>
              <w:t>skal</w:t>
            </w:r>
            <w:r w:rsidRPr="006644FC">
              <w:rPr>
                <w:color w:val="000000" w:themeColor="text1"/>
                <w:sz w:val="18"/>
                <w:szCs w:val="18"/>
                <w:lang w:eastAsia="nb-NO"/>
              </w:rPr>
              <w:t xml:space="preserve"> kommunisere på norsk i all saksbehandling og feilretting.</w:t>
            </w:r>
          </w:p>
          <w:p w14:paraId="084A5CE9" w14:textId="6B5219AD" w:rsidR="004C6933" w:rsidRPr="00A12DE0" w:rsidRDefault="00A12DE0">
            <w:pPr>
              <w:rPr>
                <w:i/>
                <w:color w:val="000000" w:themeColor="text1"/>
                <w:sz w:val="18"/>
                <w:szCs w:val="18"/>
                <w:lang w:eastAsia="nb-NO"/>
              </w:rPr>
            </w:pPr>
            <w:r w:rsidRPr="00A12DE0">
              <w:rPr>
                <w:i/>
                <w:iCs/>
                <w:color w:val="0070C0"/>
                <w:sz w:val="18"/>
                <w:szCs w:val="18"/>
                <w:lang w:eastAsia="nb-NO"/>
              </w:rPr>
              <w:t>Leverandøren skal bekrefte (Ja/Nei) at kravet er oppfylt.</w:t>
            </w:r>
          </w:p>
        </w:tc>
        <w:tc>
          <w:tcPr>
            <w:tcW w:w="709" w:type="dxa"/>
            <w:shd w:val="clear" w:color="auto" w:fill="F2F2F2" w:themeFill="background1" w:themeFillShade="F2"/>
          </w:tcPr>
          <w:p w14:paraId="27DB1583" w14:textId="2E372970" w:rsidR="004C6933" w:rsidRPr="0050417F" w:rsidRDefault="00042527">
            <w:pPr>
              <w:jc w:val="center"/>
              <w:rPr>
                <w:sz w:val="18"/>
                <w:szCs w:val="18"/>
                <w:lang w:eastAsia="nb-NO"/>
              </w:rPr>
            </w:pPr>
            <w:r>
              <w:rPr>
                <w:sz w:val="18"/>
                <w:szCs w:val="18"/>
                <w:lang w:eastAsia="nb-NO"/>
              </w:rPr>
              <w:t>S</w:t>
            </w:r>
          </w:p>
        </w:tc>
        <w:tc>
          <w:tcPr>
            <w:tcW w:w="2126" w:type="dxa"/>
          </w:tcPr>
          <w:p w14:paraId="1AD50547" w14:textId="77777777" w:rsidR="004C6933" w:rsidRPr="003C576A" w:rsidRDefault="004C6933">
            <w:pPr>
              <w:jc w:val="center"/>
              <w:rPr>
                <w:sz w:val="18"/>
                <w:szCs w:val="18"/>
                <w:lang w:eastAsia="nb-NO"/>
              </w:rPr>
            </w:pPr>
          </w:p>
        </w:tc>
        <w:tc>
          <w:tcPr>
            <w:tcW w:w="5245" w:type="dxa"/>
            <w:shd w:val="clear" w:color="auto" w:fill="D9D9D9" w:themeFill="background1" w:themeFillShade="D9"/>
          </w:tcPr>
          <w:p w14:paraId="79384197" w14:textId="77777777" w:rsidR="004C6933" w:rsidRPr="0050417F" w:rsidRDefault="004C6933">
            <w:pPr>
              <w:jc w:val="center"/>
              <w:rPr>
                <w:sz w:val="18"/>
                <w:szCs w:val="18"/>
                <w:lang w:eastAsia="nb-NO"/>
              </w:rPr>
            </w:pPr>
          </w:p>
        </w:tc>
      </w:tr>
      <w:tr w:rsidR="007E56BA" w:rsidRPr="0050417F" w14:paraId="1DE9F6F5" w14:textId="77777777">
        <w:tc>
          <w:tcPr>
            <w:tcW w:w="562" w:type="dxa"/>
            <w:shd w:val="clear" w:color="auto" w:fill="D9D9D9" w:themeFill="background1" w:themeFillShade="D9"/>
          </w:tcPr>
          <w:p w14:paraId="4B821068" w14:textId="2FCD1671" w:rsidR="007E56BA" w:rsidRPr="0050417F" w:rsidRDefault="00826764" w:rsidP="000A1CB9">
            <w:pPr>
              <w:jc w:val="center"/>
              <w:rPr>
                <w:sz w:val="18"/>
                <w:szCs w:val="18"/>
                <w:lang w:eastAsia="nb-NO"/>
              </w:rPr>
            </w:pPr>
            <w:r>
              <w:rPr>
                <w:sz w:val="18"/>
                <w:szCs w:val="18"/>
                <w:lang w:eastAsia="nb-NO"/>
              </w:rPr>
              <w:t>11</w:t>
            </w:r>
            <w:r w:rsidR="00925192">
              <w:rPr>
                <w:sz w:val="18"/>
                <w:szCs w:val="18"/>
                <w:lang w:eastAsia="nb-NO"/>
              </w:rPr>
              <w:t>7</w:t>
            </w:r>
          </w:p>
        </w:tc>
        <w:tc>
          <w:tcPr>
            <w:tcW w:w="5387" w:type="dxa"/>
            <w:shd w:val="clear" w:color="auto" w:fill="F2F2F2" w:themeFill="background1" w:themeFillShade="F2"/>
          </w:tcPr>
          <w:p w14:paraId="15123CC3" w14:textId="0459E719" w:rsidR="007E56BA" w:rsidRDefault="002E18CF">
            <w:pPr>
              <w:rPr>
                <w:color w:val="000000" w:themeColor="text1"/>
                <w:sz w:val="18"/>
                <w:szCs w:val="18"/>
                <w:lang w:eastAsia="nb-NO"/>
              </w:rPr>
            </w:pPr>
            <w:r w:rsidRPr="002E18CF">
              <w:rPr>
                <w:color w:val="000000" w:themeColor="text1"/>
                <w:sz w:val="18"/>
                <w:szCs w:val="18"/>
                <w:lang w:eastAsia="nb-NO"/>
              </w:rPr>
              <w:t xml:space="preserve">Leverandøren </w:t>
            </w:r>
            <w:r w:rsidR="003F0840">
              <w:rPr>
                <w:color w:val="000000" w:themeColor="text1"/>
                <w:sz w:val="18"/>
                <w:szCs w:val="18"/>
                <w:lang w:eastAsia="nb-NO"/>
              </w:rPr>
              <w:t>skal</w:t>
            </w:r>
            <w:r w:rsidRPr="002E18CF">
              <w:rPr>
                <w:color w:val="000000" w:themeColor="text1"/>
                <w:sz w:val="18"/>
                <w:szCs w:val="18"/>
                <w:lang w:eastAsia="nb-NO"/>
              </w:rPr>
              <w:t xml:space="preserve"> </w:t>
            </w:r>
            <w:r w:rsidR="00F7687D">
              <w:rPr>
                <w:color w:val="000000" w:themeColor="text1"/>
                <w:sz w:val="18"/>
                <w:szCs w:val="18"/>
                <w:lang w:eastAsia="nb-NO"/>
              </w:rPr>
              <w:t xml:space="preserve">ha </w:t>
            </w:r>
            <w:r w:rsidR="00C86A82">
              <w:rPr>
                <w:color w:val="000000" w:themeColor="text1"/>
                <w:sz w:val="18"/>
                <w:szCs w:val="18"/>
                <w:lang w:eastAsia="nb-NO"/>
              </w:rPr>
              <w:t>egnede</w:t>
            </w:r>
            <w:r w:rsidR="004B46B0">
              <w:rPr>
                <w:color w:val="000000" w:themeColor="text1"/>
                <w:sz w:val="18"/>
                <w:szCs w:val="18"/>
                <w:lang w:eastAsia="nb-NO"/>
              </w:rPr>
              <w:t xml:space="preserve"> </w:t>
            </w:r>
            <w:r w:rsidR="003F0840">
              <w:rPr>
                <w:color w:val="000000" w:themeColor="text1"/>
                <w:sz w:val="18"/>
                <w:szCs w:val="18"/>
                <w:lang w:eastAsia="nb-NO"/>
              </w:rPr>
              <w:t>rutiner</w:t>
            </w:r>
            <w:r w:rsidR="00B51B86">
              <w:rPr>
                <w:color w:val="000000" w:themeColor="text1"/>
                <w:sz w:val="18"/>
                <w:szCs w:val="18"/>
                <w:lang w:eastAsia="nb-NO"/>
              </w:rPr>
              <w:t xml:space="preserve"> og </w:t>
            </w:r>
            <w:r w:rsidR="003F0840">
              <w:rPr>
                <w:color w:val="000000" w:themeColor="text1"/>
                <w:sz w:val="18"/>
                <w:szCs w:val="18"/>
                <w:lang w:eastAsia="nb-NO"/>
              </w:rPr>
              <w:t>retningslinjer</w:t>
            </w:r>
            <w:r w:rsidR="00B51B86">
              <w:rPr>
                <w:color w:val="000000" w:themeColor="text1"/>
                <w:sz w:val="18"/>
                <w:szCs w:val="18"/>
                <w:lang w:eastAsia="nb-NO"/>
              </w:rPr>
              <w:t xml:space="preserve"> for å</w:t>
            </w:r>
            <w:r w:rsidRPr="002E18CF">
              <w:rPr>
                <w:color w:val="000000" w:themeColor="text1"/>
                <w:sz w:val="18"/>
                <w:szCs w:val="18"/>
                <w:lang w:eastAsia="nb-NO"/>
              </w:rPr>
              <w:t xml:space="preserve"> ivareta daglige driftsoppgaver </w:t>
            </w:r>
            <w:r w:rsidR="00E75531">
              <w:rPr>
                <w:color w:val="000000" w:themeColor="text1"/>
                <w:sz w:val="18"/>
                <w:szCs w:val="18"/>
                <w:lang w:eastAsia="nb-NO"/>
              </w:rPr>
              <w:t xml:space="preserve">gjennom </w:t>
            </w:r>
            <w:r w:rsidR="00B54ABA" w:rsidRPr="00B54ABA">
              <w:rPr>
                <w:color w:val="000000" w:themeColor="text1"/>
                <w:sz w:val="18"/>
                <w:szCs w:val="18"/>
                <w:lang w:eastAsia="nb-NO"/>
              </w:rPr>
              <w:t>Utskriftsadministrasjonssystemet</w:t>
            </w:r>
            <w:r w:rsidRPr="002E18CF">
              <w:rPr>
                <w:color w:val="000000" w:themeColor="text1"/>
                <w:sz w:val="18"/>
                <w:szCs w:val="18"/>
                <w:lang w:eastAsia="nb-NO"/>
              </w:rPr>
              <w:t>, inkludert overvåking, køhåndtering, varslinger, feilretting og oppdatering av dokumentasjon.</w:t>
            </w:r>
          </w:p>
          <w:p w14:paraId="041ABD9C" w14:textId="77777777" w:rsidR="007E56BA" w:rsidRDefault="005632BD">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7E4E0C" w:rsidRPr="007E4E0C">
              <w:rPr>
                <w:i/>
                <w:iCs/>
                <w:color w:val="0070C0"/>
                <w:sz w:val="18"/>
                <w:szCs w:val="18"/>
                <w:lang w:eastAsia="nb-NO"/>
              </w:rPr>
              <w:t xml:space="preserve">beskrive </w:t>
            </w:r>
            <w:r w:rsidR="00840A82">
              <w:rPr>
                <w:i/>
                <w:iCs/>
                <w:color w:val="0070C0"/>
                <w:sz w:val="18"/>
                <w:szCs w:val="18"/>
                <w:lang w:eastAsia="nb-NO"/>
              </w:rPr>
              <w:t xml:space="preserve">rutiner </w:t>
            </w:r>
            <w:r w:rsidR="00256F6E">
              <w:rPr>
                <w:i/>
                <w:iCs/>
                <w:color w:val="0070C0"/>
                <w:sz w:val="18"/>
                <w:szCs w:val="18"/>
                <w:lang w:eastAsia="nb-NO"/>
              </w:rPr>
              <w:t xml:space="preserve">og retningslinjer </w:t>
            </w:r>
            <w:r w:rsidR="001D121D">
              <w:rPr>
                <w:i/>
                <w:iCs/>
                <w:color w:val="0070C0"/>
                <w:sz w:val="18"/>
                <w:szCs w:val="18"/>
                <w:lang w:eastAsia="nb-NO"/>
              </w:rPr>
              <w:t xml:space="preserve">for å ivareta </w:t>
            </w:r>
            <w:r w:rsidR="004F2B47">
              <w:rPr>
                <w:i/>
                <w:iCs/>
                <w:color w:val="0070C0"/>
                <w:sz w:val="18"/>
                <w:szCs w:val="18"/>
                <w:lang w:eastAsia="nb-NO"/>
              </w:rPr>
              <w:t xml:space="preserve">daglige </w:t>
            </w:r>
            <w:r w:rsidR="00D36723">
              <w:rPr>
                <w:i/>
                <w:iCs/>
                <w:color w:val="0070C0"/>
                <w:sz w:val="18"/>
                <w:szCs w:val="18"/>
                <w:lang w:eastAsia="nb-NO"/>
              </w:rPr>
              <w:t>driftsoppgaver</w:t>
            </w:r>
            <w:r w:rsidR="007E4E0C" w:rsidRPr="007E4E0C">
              <w:rPr>
                <w:i/>
                <w:iCs/>
                <w:color w:val="0070C0"/>
                <w:sz w:val="18"/>
                <w:szCs w:val="18"/>
                <w:lang w:eastAsia="nb-NO"/>
              </w:rPr>
              <w:t>.</w:t>
            </w:r>
          </w:p>
          <w:p w14:paraId="57BC355B" w14:textId="2910DC86" w:rsidR="006259F9" w:rsidRPr="007E4E0C" w:rsidRDefault="006259F9">
            <w:pPr>
              <w:rPr>
                <w:i/>
                <w:color w:val="000000" w:themeColor="text1"/>
                <w:sz w:val="18"/>
                <w:szCs w:val="18"/>
                <w:lang w:eastAsia="nb-NO"/>
              </w:rPr>
            </w:pPr>
            <w:r w:rsidRPr="006259F9">
              <w:rPr>
                <w:i/>
                <w:color w:val="0070C0"/>
                <w:sz w:val="18"/>
                <w:szCs w:val="18"/>
                <w:lang w:eastAsia="nb-NO"/>
              </w:rPr>
              <w:t>Leverandøren skal levere en beskrivelse på inntil 300 ord</w:t>
            </w:r>
            <w:r>
              <w:rPr>
                <w:i/>
                <w:color w:val="0070C0"/>
                <w:sz w:val="18"/>
                <w:szCs w:val="18"/>
                <w:lang w:eastAsia="nb-NO"/>
              </w:rPr>
              <w:t>.</w:t>
            </w:r>
          </w:p>
        </w:tc>
        <w:tc>
          <w:tcPr>
            <w:tcW w:w="709" w:type="dxa"/>
            <w:shd w:val="clear" w:color="auto" w:fill="F2F2F2" w:themeFill="background1" w:themeFillShade="F2"/>
          </w:tcPr>
          <w:p w14:paraId="6A57BA26" w14:textId="4637BBF3" w:rsidR="007E56BA" w:rsidRPr="003F0840" w:rsidRDefault="003F0840">
            <w:pPr>
              <w:jc w:val="center"/>
              <w:rPr>
                <w:sz w:val="18"/>
                <w:szCs w:val="18"/>
                <w:lang w:eastAsia="nb-NO"/>
              </w:rPr>
            </w:pPr>
            <w:r w:rsidRPr="003F0840">
              <w:rPr>
                <w:sz w:val="18"/>
                <w:szCs w:val="18"/>
                <w:lang w:eastAsia="nb-NO"/>
              </w:rPr>
              <w:t>S</w:t>
            </w:r>
          </w:p>
        </w:tc>
        <w:tc>
          <w:tcPr>
            <w:tcW w:w="2126" w:type="dxa"/>
          </w:tcPr>
          <w:p w14:paraId="428D38B1" w14:textId="77777777" w:rsidR="007E56BA" w:rsidRPr="003C576A" w:rsidRDefault="007E56BA">
            <w:pPr>
              <w:jc w:val="center"/>
              <w:rPr>
                <w:sz w:val="18"/>
                <w:szCs w:val="18"/>
                <w:lang w:eastAsia="nb-NO"/>
              </w:rPr>
            </w:pPr>
          </w:p>
        </w:tc>
        <w:tc>
          <w:tcPr>
            <w:tcW w:w="5245" w:type="dxa"/>
          </w:tcPr>
          <w:p w14:paraId="3EC4C5ED" w14:textId="77777777" w:rsidR="007E56BA" w:rsidRPr="003C576A" w:rsidRDefault="007E56BA">
            <w:pPr>
              <w:jc w:val="center"/>
              <w:rPr>
                <w:sz w:val="18"/>
                <w:szCs w:val="18"/>
                <w:lang w:eastAsia="nb-NO"/>
              </w:rPr>
            </w:pPr>
          </w:p>
        </w:tc>
      </w:tr>
      <w:tr w:rsidR="00B55BEA" w:rsidRPr="0050417F" w14:paraId="5DD31CAB" w14:textId="77777777">
        <w:tc>
          <w:tcPr>
            <w:tcW w:w="562" w:type="dxa"/>
            <w:shd w:val="clear" w:color="auto" w:fill="D9D9D9" w:themeFill="background1" w:themeFillShade="D9"/>
          </w:tcPr>
          <w:p w14:paraId="348D1630" w14:textId="398DC62D" w:rsidR="00B55BEA" w:rsidRPr="0050417F" w:rsidRDefault="00826764" w:rsidP="000A1CB9">
            <w:pPr>
              <w:jc w:val="center"/>
              <w:rPr>
                <w:sz w:val="18"/>
                <w:szCs w:val="18"/>
                <w:lang w:eastAsia="nb-NO"/>
              </w:rPr>
            </w:pPr>
            <w:r>
              <w:rPr>
                <w:sz w:val="18"/>
                <w:szCs w:val="18"/>
                <w:lang w:eastAsia="nb-NO"/>
              </w:rPr>
              <w:t>11</w:t>
            </w:r>
            <w:r w:rsidR="00925192">
              <w:rPr>
                <w:sz w:val="18"/>
                <w:szCs w:val="18"/>
                <w:lang w:eastAsia="nb-NO"/>
              </w:rPr>
              <w:t>8</w:t>
            </w:r>
          </w:p>
        </w:tc>
        <w:tc>
          <w:tcPr>
            <w:tcW w:w="5387" w:type="dxa"/>
            <w:shd w:val="clear" w:color="auto" w:fill="F2F2F2" w:themeFill="background1" w:themeFillShade="F2"/>
          </w:tcPr>
          <w:p w14:paraId="121A4AD7" w14:textId="411A0929" w:rsidR="002C31EB" w:rsidRDefault="002C31EB" w:rsidP="002C31EB">
            <w:pPr>
              <w:rPr>
                <w:color w:val="000000" w:themeColor="text1"/>
                <w:sz w:val="18"/>
                <w:szCs w:val="18"/>
                <w:lang w:eastAsia="nb-NO"/>
              </w:rPr>
            </w:pPr>
            <w:r w:rsidRPr="00042527">
              <w:rPr>
                <w:color w:val="000000" w:themeColor="text1"/>
                <w:sz w:val="18"/>
                <w:szCs w:val="18"/>
                <w:lang w:eastAsia="nb-NO"/>
              </w:rPr>
              <w:t xml:space="preserve">Leverandøren </w:t>
            </w:r>
            <w:r w:rsidR="003F0840">
              <w:rPr>
                <w:color w:val="000000" w:themeColor="text1"/>
                <w:sz w:val="18"/>
                <w:szCs w:val="18"/>
                <w:lang w:eastAsia="nb-NO"/>
              </w:rPr>
              <w:t>skal</w:t>
            </w:r>
            <w:r w:rsidRPr="00042527">
              <w:rPr>
                <w:color w:val="000000" w:themeColor="text1"/>
                <w:sz w:val="18"/>
                <w:szCs w:val="18"/>
                <w:lang w:eastAsia="nb-NO"/>
              </w:rPr>
              <w:t xml:space="preserve"> </w:t>
            </w:r>
            <w:r w:rsidR="00B51B86">
              <w:rPr>
                <w:color w:val="000000" w:themeColor="text1"/>
                <w:sz w:val="18"/>
                <w:szCs w:val="18"/>
                <w:lang w:eastAsia="nb-NO"/>
              </w:rPr>
              <w:t xml:space="preserve">ha </w:t>
            </w:r>
            <w:r w:rsidR="00E75531">
              <w:rPr>
                <w:color w:val="000000" w:themeColor="text1"/>
                <w:sz w:val="18"/>
                <w:szCs w:val="18"/>
                <w:lang w:eastAsia="nb-NO"/>
              </w:rPr>
              <w:t xml:space="preserve">egnede </w:t>
            </w:r>
            <w:r w:rsidR="00B51B86">
              <w:rPr>
                <w:color w:val="000000" w:themeColor="text1"/>
                <w:sz w:val="18"/>
                <w:szCs w:val="18"/>
                <w:lang w:eastAsia="nb-NO"/>
              </w:rPr>
              <w:t xml:space="preserve">rutiner og retningslinjer for å </w:t>
            </w:r>
            <w:r w:rsidR="00764227">
              <w:rPr>
                <w:color w:val="000000" w:themeColor="text1"/>
                <w:sz w:val="18"/>
                <w:szCs w:val="18"/>
                <w:lang w:eastAsia="nb-NO"/>
              </w:rPr>
              <w:t xml:space="preserve">sikre </w:t>
            </w:r>
            <w:r w:rsidR="00764227" w:rsidRPr="00042527">
              <w:rPr>
                <w:color w:val="000000" w:themeColor="text1"/>
                <w:sz w:val="18"/>
                <w:szCs w:val="18"/>
                <w:lang w:eastAsia="nb-NO"/>
              </w:rPr>
              <w:t>regelmessig</w:t>
            </w:r>
            <w:r w:rsidRPr="00042527">
              <w:rPr>
                <w:color w:val="000000" w:themeColor="text1"/>
                <w:sz w:val="18"/>
                <w:szCs w:val="18"/>
                <w:lang w:eastAsia="nb-NO"/>
              </w:rPr>
              <w:t xml:space="preserve"> oppdatering av </w:t>
            </w:r>
            <w:proofErr w:type="spellStart"/>
            <w:r w:rsidRPr="00042527">
              <w:rPr>
                <w:color w:val="000000" w:themeColor="text1"/>
                <w:sz w:val="18"/>
                <w:szCs w:val="18"/>
                <w:lang w:eastAsia="nb-NO"/>
              </w:rPr>
              <w:t>firmware</w:t>
            </w:r>
            <w:proofErr w:type="spellEnd"/>
            <w:r w:rsidRPr="00042527">
              <w:rPr>
                <w:color w:val="000000" w:themeColor="text1"/>
                <w:sz w:val="18"/>
                <w:szCs w:val="18"/>
                <w:lang w:eastAsia="nb-NO"/>
              </w:rPr>
              <w:t xml:space="preserve">, programvare og sikkerhetskomponenter, </w:t>
            </w:r>
            <w:r w:rsidR="00B51B86">
              <w:rPr>
                <w:color w:val="000000" w:themeColor="text1"/>
                <w:sz w:val="18"/>
                <w:szCs w:val="18"/>
                <w:lang w:eastAsia="nb-NO"/>
              </w:rPr>
              <w:t>samt</w:t>
            </w:r>
            <w:r w:rsidRPr="00042527">
              <w:rPr>
                <w:color w:val="000000" w:themeColor="text1"/>
                <w:sz w:val="18"/>
                <w:szCs w:val="18"/>
                <w:lang w:eastAsia="nb-NO"/>
              </w:rPr>
              <w:t xml:space="preserve"> varsling til Kunden om nedetid og minimal påvirkning for sluttbrukere.</w:t>
            </w:r>
          </w:p>
          <w:p w14:paraId="3FEDDB1C" w14:textId="76D7993D" w:rsidR="0048758B" w:rsidRDefault="00AA09D2" w:rsidP="002C31EB">
            <w:pPr>
              <w:rPr>
                <w:color w:val="000000" w:themeColor="text1"/>
                <w:sz w:val="18"/>
                <w:szCs w:val="18"/>
                <w:lang w:eastAsia="nb-NO"/>
              </w:rPr>
            </w:pPr>
            <w:r>
              <w:rPr>
                <w:color w:val="000000" w:themeColor="text1"/>
                <w:sz w:val="18"/>
                <w:szCs w:val="18"/>
                <w:lang w:eastAsia="nb-NO"/>
              </w:rPr>
              <w:t>Se definisjon av «nedetid» i Bilag 4.</w:t>
            </w:r>
          </w:p>
          <w:p w14:paraId="79614B45" w14:textId="77777777" w:rsidR="00B55BEA" w:rsidRDefault="002C31EB">
            <w:pPr>
              <w:rPr>
                <w:i/>
                <w:iCs/>
                <w:color w:val="0070C0"/>
                <w:sz w:val="18"/>
                <w:szCs w:val="18"/>
                <w:lang w:eastAsia="nb-NO"/>
              </w:rPr>
            </w:pPr>
            <w:r w:rsidRPr="00B55BEA">
              <w:rPr>
                <w:i/>
                <w:iCs/>
                <w:color w:val="0070C0"/>
                <w:sz w:val="18"/>
                <w:szCs w:val="18"/>
                <w:lang w:eastAsia="nb-NO"/>
              </w:rPr>
              <w:t xml:space="preserve">Leverandøren skal </w:t>
            </w:r>
            <w:r>
              <w:rPr>
                <w:i/>
                <w:iCs/>
                <w:color w:val="0070C0"/>
                <w:sz w:val="18"/>
                <w:szCs w:val="18"/>
                <w:lang w:eastAsia="nb-NO"/>
              </w:rPr>
              <w:t xml:space="preserve">bekrefte (Ja/Nei) at kravet er oppfylt og </w:t>
            </w:r>
            <w:r w:rsidRPr="00B55BEA">
              <w:rPr>
                <w:i/>
                <w:iCs/>
                <w:color w:val="0070C0"/>
                <w:sz w:val="18"/>
                <w:szCs w:val="18"/>
                <w:lang w:eastAsia="nb-NO"/>
              </w:rPr>
              <w:t>beskrive rutiner for oppdatering og varsling.</w:t>
            </w:r>
          </w:p>
          <w:p w14:paraId="2398FCB1" w14:textId="52E8DBD6" w:rsidR="006C7991" w:rsidRPr="006C7991" w:rsidRDefault="006C7991">
            <w:pPr>
              <w:rPr>
                <w:i/>
                <w:iCs/>
                <w:sz w:val="18"/>
                <w:szCs w:val="18"/>
                <w:lang w:eastAsia="nb-NO"/>
              </w:rPr>
            </w:pPr>
            <w:r w:rsidRPr="006C7991">
              <w:rPr>
                <w:i/>
                <w:iCs/>
                <w:color w:val="0070C0"/>
                <w:sz w:val="18"/>
                <w:szCs w:val="18"/>
                <w:lang w:eastAsia="nb-NO"/>
              </w:rPr>
              <w:t xml:space="preserve">Leverandøren skal gi en kortfattet beskrivelse på inntil </w:t>
            </w:r>
            <w:r w:rsidR="00DF1914">
              <w:rPr>
                <w:i/>
                <w:iCs/>
                <w:color w:val="0070C0"/>
                <w:sz w:val="18"/>
                <w:szCs w:val="18"/>
                <w:lang w:eastAsia="nb-NO"/>
              </w:rPr>
              <w:t>2</w:t>
            </w:r>
            <w:r w:rsidRPr="006C7991">
              <w:rPr>
                <w:i/>
                <w:iCs/>
                <w:color w:val="0070C0"/>
                <w:sz w:val="18"/>
                <w:szCs w:val="18"/>
                <w:lang w:eastAsia="nb-NO"/>
              </w:rPr>
              <w:t>50 ord</w:t>
            </w:r>
            <w:r>
              <w:rPr>
                <w:i/>
                <w:iCs/>
                <w:color w:val="0070C0"/>
                <w:sz w:val="18"/>
                <w:szCs w:val="18"/>
                <w:lang w:eastAsia="nb-NO"/>
              </w:rPr>
              <w:t>.</w:t>
            </w:r>
          </w:p>
        </w:tc>
        <w:tc>
          <w:tcPr>
            <w:tcW w:w="709" w:type="dxa"/>
            <w:shd w:val="clear" w:color="auto" w:fill="F2F2F2" w:themeFill="background1" w:themeFillShade="F2"/>
          </w:tcPr>
          <w:p w14:paraId="3F22D031" w14:textId="255A54ED" w:rsidR="00B55BEA" w:rsidRDefault="00EB0C37">
            <w:pPr>
              <w:jc w:val="center"/>
              <w:rPr>
                <w:sz w:val="18"/>
                <w:szCs w:val="18"/>
                <w:lang w:eastAsia="nb-NO"/>
              </w:rPr>
            </w:pPr>
            <w:r>
              <w:rPr>
                <w:sz w:val="18"/>
                <w:szCs w:val="18"/>
                <w:lang w:eastAsia="nb-NO"/>
              </w:rPr>
              <w:t>S</w:t>
            </w:r>
          </w:p>
        </w:tc>
        <w:tc>
          <w:tcPr>
            <w:tcW w:w="2126" w:type="dxa"/>
          </w:tcPr>
          <w:p w14:paraId="3599C2FD" w14:textId="77777777" w:rsidR="00B55BEA" w:rsidRPr="003C576A" w:rsidRDefault="00B55BEA">
            <w:pPr>
              <w:jc w:val="center"/>
              <w:rPr>
                <w:sz w:val="18"/>
                <w:szCs w:val="18"/>
                <w:lang w:eastAsia="nb-NO"/>
              </w:rPr>
            </w:pPr>
          </w:p>
        </w:tc>
        <w:tc>
          <w:tcPr>
            <w:tcW w:w="5245" w:type="dxa"/>
          </w:tcPr>
          <w:p w14:paraId="66DA3FEC" w14:textId="481E9E3D" w:rsidR="00B55BEA" w:rsidRPr="003C576A" w:rsidRDefault="00B55BEA">
            <w:pPr>
              <w:jc w:val="center"/>
              <w:rPr>
                <w:sz w:val="18"/>
                <w:szCs w:val="18"/>
                <w:lang w:eastAsia="nb-NO"/>
              </w:rPr>
            </w:pPr>
          </w:p>
        </w:tc>
      </w:tr>
      <w:tr w:rsidR="00703BCF" w:rsidRPr="0050417F" w14:paraId="5A6BDD79" w14:textId="77777777">
        <w:tc>
          <w:tcPr>
            <w:tcW w:w="562" w:type="dxa"/>
            <w:shd w:val="clear" w:color="auto" w:fill="D9D9D9" w:themeFill="background1" w:themeFillShade="D9"/>
          </w:tcPr>
          <w:p w14:paraId="6BBCED64" w14:textId="6F1E32A9" w:rsidR="00703BCF" w:rsidRPr="0050417F" w:rsidRDefault="00826764" w:rsidP="000A1CB9">
            <w:pPr>
              <w:jc w:val="center"/>
              <w:rPr>
                <w:sz w:val="18"/>
                <w:szCs w:val="18"/>
                <w:lang w:eastAsia="nb-NO"/>
              </w:rPr>
            </w:pPr>
            <w:r>
              <w:rPr>
                <w:sz w:val="18"/>
                <w:szCs w:val="18"/>
                <w:lang w:eastAsia="nb-NO"/>
              </w:rPr>
              <w:t>11</w:t>
            </w:r>
            <w:r w:rsidR="00925192">
              <w:rPr>
                <w:sz w:val="18"/>
                <w:szCs w:val="18"/>
                <w:lang w:eastAsia="nb-NO"/>
              </w:rPr>
              <w:t>9</w:t>
            </w:r>
          </w:p>
        </w:tc>
        <w:tc>
          <w:tcPr>
            <w:tcW w:w="5387" w:type="dxa"/>
            <w:shd w:val="clear" w:color="auto" w:fill="F2F2F2" w:themeFill="background1" w:themeFillShade="F2"/>
          </w:tcPr>
          <w:p w14:paraId="03A6F14F" w14:textId="03138172" w:rsidR="00911E51" w:rsidRPr="00911E51" w:rsidRDefault="00911E51" w:rsidP="00911E51">
            <w:pPr>
              <w:rPr>
                <w:color w:val="000000" w:themeColor="text1"/>
                <w:sz w:val="18"/>
                <w:szCs w:val="18"/>
                <w:lang w:eastAsia="nb-NO"/>
              </w:rPr>
            </w:pPr>
            <w:r w:rsidRPr="00911E51">
              <w:rPr>
                <w:color w:val="000000" w:themeColor="text1"/>
                <w:sz w:val="18"/>
                <w:szCs w:val="18"/>
                <w:lang w:eastAsia="nb-NO"/>
              </w:rPr>
              <w:t>Leverandøren bør kunne tilby et feil</w:t>
            </w:r>
            <w:r w:rsidR="006E2602">
              <w:rPr>
                <w:color w:val="000000" w:themeColor="text1"/>
                <w:sz w:val="18"/>
                <w:szCs w:val="18"/>
                <w:lang w:eastAsia="nb-NO"/>
              </w:rPr>
              <w:t>meldings</w:t>
            </w:r>
            <w:r w:rsidR="00EC08F5">
              <w:rPr>
                <w:color w:val="000000" w:themeColor="text1"/>
                <w:sz w:val="18"/>
                <w:szCs w:val="18"/>
                <w:lang w:eastAsia="nb-NO"/>
              </w:rPr>
              <w:t>- og overvåknings</w:t>
            </w:r>
            <w:r w:rsidRPr="00911E51">
              <w:rPr>
                <w:color w:val="000000" w:themeColor="text1"/>
                <w:sz w:val="18"/>
                <w:szCs w:val="18"/>
                <w:lang w:eastAsia="nb-NO"/>
              </w:rPr>
              <w:t xml:space="preserve">system </w:t>
            </w:r>
            <w:r w:rsidR="006E2602">
              <w:rPr>
                <w:color w:val="000000" w:themeColor="text1"/>
                <w:sz w:val="18"/>
                <w:szCs w:val="18"/>
                <w:lang w:eastAsia="nb-NO"/>
              </w:rPr>
              <w:t>som</w:t>
            </w:r>
            <w:r w:rsidRPr="00911E51">
              <w:rPr>
                <w:color w:val="000000" w:themeColor="text1"/>
                <w:sz w:val="18"/>
                <w:szCs w:val="18"/>
                <w:lang w:eastAsia="nb-NO"/>
              </w:rPr>
              <w:t xml:space="preserve"> varsl</w:t>
            </w:r>
            <w:r w:rsidR="006E2602">
              <w:rPr>
                <w:color w:val="000000" w:themeColor="text1"/>
                <w:sz w:val="18"/>
                <w:szCs w:val="18"/>
                <w:lang w:eastAsia="nb-NO"/>
              </w:rPr>
              <w:t>er</w:t>
            </w:r>
            <w:r w:rsidRPr="00911E51">
              <w:rPr>
                <w:color w:val="000000" w:themeColor="text1"/>
                <w:sz w:val="18"/>
                <w:szCs w:val="18"/>
                <w:lang w:eastAsia="nb-NO"/>
              </w:rPr>
              <w:t xml:space="preserve"> dedikerte </w:t>
            </w:r>
            <w:r w:rsidR="009D6C63">
              <w:rPr>
                <w:color w:val="000000" w:themeColor="text1"/>
                <w:sz w:val="18"/>
                <w:szCs w:val="18"/>
                <w:lang w:eastAsia="nb-NO"/>
              </w:rPr>
              <w:t>kontakt</w:t>
            </w:r>
            <w:r w:rsidRPr="00911E51">
              <w:rPr>
                <w:color w:val="000000" w:themeColor="text1"/>
                <w:sz w:val="18"/>
                <w:szCs w:val="18"/>
                <w:lang w:eastAsia="nb-NO"/>
              </w:rPr>
              <w:t xml:space="preserve">personer </w:t>
            </w:r>
            <w:r w:rsidRPr="00911E51">
              <w:rPr>
                <w:color w:val="000000" w:themeColor="text1"/>
                <w:sz w:val="18"/>
                <w:szCs w:val="18"/>
                <w:lang w:eastAsia="nb-NO"/>
              </w:rPr>
              <w:lastRenderedPageBreak/>
              <w:t>hos Kunden</w:t>
            </w:r>
            <w:r w:rsidR="004D2904">
              <w:rPr>
                <w:color w:val="000000" w:themeColor="text1"/>
                <w:sz w:val="18"/>
                <w:szCs w:val="18"/>
                <w:lang w:eastAsia="nb-NO"/>
              </w:rPr>
              <w:t xml:space="preserve"> via SMS og e-pos</w:t>
            </w:r>
            <w:r w:rsidR="00A95852">
              <w:rPr>
                <w:color w:val="000000" w:themeColor="text1"/>
                <w:sz w:val="18"/>
                <w:szCs w:val="18"/>
                <w:lang w:eastAsia="nb-NO"/>
              </w:rPr>
              <w:t>t</w:t>
            </w:r>
            <w:r w:rsidR="009D6C63">
              <w:rPr>
                <w:color w:val="000000" w:themeColor="text1"/>
                <w:sz w:val="18"/>
                <w:szCs w:val="18"/>
                <w:lang w:eastAsia="nb-NO"/>
              </w:rPr>
              <w:t xml:space="preserve"> ved </w:t>
            </w:r>
            <w:r w:rsidRPr="00911E51">
              <w:rPr>
                <w:color w:val="000000" w:themeColor="text1"/>
                <w:sz w:val="18"/>
                <w:szCs w:val="18"/>
                <w:lang w:eastAsia="nb-NO"/>
              </w:rPr>
              <w:t xml:space="preserve">feil, nedetid og andre </w:t>
            </w:r>
            <w:r w:rsidR="009D6C63">
              <w:rPr>
                <w:color w:val="000000" w:themeColor="text1"/>
                <w:sz w:val="18"/>
                <w:szCs w:val="18"/>
                <w:lang w:eastAsia="nb-NO"/>
              </w:rPr>
              <w:t xml:space="preserve">driftsrelaterte </w:t>
            </w:r>
            <w:r w:rsidRPr="00911E51">
              <w:rPr>
                <w:color w:val="000000" w:themeColor="text1"/>
                <w:sz w:val="18"/>
                <w:szCs w:val="18"/>
                <w:lang w:eastAsia="nb-NO"/>
              </w:rPr>
              <w:t>hendels</w:t>
            </w:r>
            <w:r w:rsidR="00A9079C">
              <w:rPr>
                <w:color w:val="000000" w:themeColor="text1"/>
                <w:sz w:val="18"/>
                <w:szCs w:val="18"/>
                <w:lang w:eastAsia="nb-NO"/>
              </w:rPr>
              <w:t>er</w:t>
            </w:r>
            <w:r w:rsidRPr="00911E51">
              <w:rPr>
                <w:color w:val="000000" w:themeColor="text1"/>
                <w:sz w:val="18"/>
                <w:szCs w:val="18"/>
                <w:lang w:eastAsia="nb-NO"/>
              </w:rPr>
              <w:t xml:space="preserve">. </w:t>
            </w:r>
          </w:p>
          <w:p w14:paraId="49EC032C" w14:textId="3559003F" w:rsidR="00703BCF" w:rsidRPr="006B143F" w:rsidRDefault="00F84D9F" w:rsidP="002C31EB">
            <w:pPr>
              <w:rPr>
                <w:i/>
                <w:iCs/>
                <w:color w:val="0070C0"/>
                <w:sz w:val="18"/>
                <w:szCs w:val="18"/>
                <w:lang w:eastAsia="nb-NO"/>
              </w:rPr>
            </w:pPr>
            <w:r w:rsidRPr="00B55BEA">
              <w:rPr>
                <w:i/>
                <w:iCs/>
                <w:color w:val="0070C0"/>
                <w:sz w:val="18"/>
                <w:szCs w:val="18"/>
                <w:lang w:eastAsia="nb-NO"/>
              </w:rPr>
              <w:t xml:space="preserve">Leverandøren skal </w:t>
            </w:r>
            <w:r>
              <w:rPr>
                <w:i/>
                <w:iCs/>
                <w:color w:val="0070C0"/>
                <w:sz w:val="18"/>
                <w:szCs w:val="18"/>
                <w:lang w:eastAsia="nb-NO"/>
              </w:rPr>
              <w:t xml:space="preserve">bekrefte (Ja/Nei) at kravet er oppfylt og </w:t>
            </w:r>
            <w:r w:rsidR="006B143F">
              <w:rPr>
                <w:i/>
                <w:iCs/>
                <w:color w:val="0070C0"/>
                <w:sz w:val="18"/>
                <w:szCs w:val="18"/>
                <w:lang w:eastAsia="nb-NO"/>
              </w:rPr>
              <w:t xml:space="preserve">kort </w:t>
            </w:r>
            <w:r w:rsidRPr="00B55BEA">
              <w:rPr>
                <w:i/>
                <w:iCs/>
                <w:color w:val="0070C0"/>
                <w:sz w:val="18"/>
                <w:szCs w:val="18"/>
                <w:lang w:eastAsia="nb-NO"/>
              </w:rPr>
              <w:t xml:space="preserve">beskrive </w:t>
            </w:r>
            <w:r>
              <w:rPr>
                <w:i/>
                <w:iCs/>
                <w:color w:val="0070C0"/>
                <w:sz w:val="18"/>
                <w:szCs w:val="18"/>
                <w:lang w:eastAsia="nb-NO"/>
              </w:rPr>
              <w:t>hvordan Kunden vil</w:t>
            </w:r>
            <w:r w:rsidRPr="00B55BEA">
              <w:rPr>
                <w:i/>
                <w:iCs/>
                <w:color w:val="0070C0"/>
                <w:sz w:val="18"/>
                <w:szCs w:val="18"/>
                <w:lang w:eastAsia="nb-NO"/>
              </w:rPr>
              <w:t xml:space="preserve"> vars</w:t>
            </w:r>
            <w:r>
              <w:rPr>
                <w:i/>
                <w:iCs/>
                <w:color w:val="0070C0"/>
                <w:sz w:val="18"/>
                <w:szCs w:val="18"/>
                <w:lang w:eastAsia="nb-NO"/>
              </w:rPr>
              <w:t>les</w:t>
            </w:r>
            <w:r w:rsidR="005726DC">
              <w:rPr>
                <w:i/>
                <w:iCs/>
                <w:color w:val="0070C0"/>
                <w:sz w:val="18"/>
                <w:szCs w:val="18"/>
                <w:lang w:eastAsia="nb-NO"/>
              </w:rPr>
              <w:t xml:space="preserve"> og hvilken feil det kan varsles</w:t>
            </w:r>
            <w:r w:rsidR="00E04E39">
              <w:rPr>
                <w:i/>
                <w:iCs/>
                <w:color w:val="0070C0"/>
                <w:sz w:val="18"/>
                <w:szCs w:val="18"/>
                <w:lang w:eastAsia="nb-NO"/>
              </w:rPr>
              <w:t xml:space="preserve"> om</w:t>
            </w:r>
            <w:r w:rsidR="005726DC">
              <w:rPr>
                <w:i/>
                <w:iCs/>
                <w:color w:val="0070C0"/>
                <w:sz w:val="18"/>
                <w:szCs w:val="18"/>
                <w:lang w:eastAsia="nb-NO"/>
              </w:rPr>
              <w:t xml:space="preserve">. </w:t>
            </w:r>
            <w:r>
              <w:rPr>
                <w:i/>
                <w:iCs/>
                <w:color w:val="0070C0"/>
                <w:sz w:val="18"/>
                <w:szCs w:val="18"/>
                <w:lang w:eastAsia="nb-NO"/>
              </w:rPr>
              <w:t xml:space="preserve"> </w:t>
            </w:r>
          </w:p>
        </w:tc>
        <w:tc>
          <w:tcPr>
            <w:tcW w:w="709" w:type="dxa"/>
            <w:shd w:val="clear" w:color="auto" w:fill="F2F2F2" w:themeFill="background1" w:themeFillShade="F2"/>
          </w:tcPr>
          <w:p w14:paraId="7E4293E9" w14:textId="7EC4C1AD" w:rsidR="00703BCF" w:rsidRDefault="004D2904">
            <w:pPr>
              <w:jc w:val="center"/>
              <w:rPr>
                <w:sz w:val="18"/>
                <w:szCs w:val="18"/>
                <w:lang w:eastAsia="nb-NO"/>
              </w:rPr>
            </w:pPr>
            <w:r>
              <w:rPr>
                <w:sz w:val="18"/>
                <w:szCs w:val="18"/>
                <w:lang w:eastAsia="nb-NO"/>
              </w:rPr>
              <w:lastRenderedPageBreak/>
              <w:t>B</w:t>
            </w:r>
          </w:p>
        </w:tc>
        <w:tc>
          <w:tcPr>
            <w:tcW w:w="2126" w:type="dxa"/>
          </w:tcPr>
          <w:p w14:paraId="5B31452F" w14:textId="77777777" w:rsidR="00703BCF" w:rsidRPr="003C576A" w:rsidRDefault="00703BCF">
            <w:pPr>
              <w:jc w:val="center"/>
              <w:rPr>
                <w:sz w:val="18"/>
                <w:szCs w:val="18"/>
                <w:lang w:eastAsia="nb-NO"/>
              </w:rPr>
            </w:pPr>
          </w:p>
        </w:tc>
        <w:tc>
          <w:tcPr>
            <w:tcW w:w="5245" w:type="dxa"/>
          </w:tcPr>
          <w:p w14:paraId="0C37F983" w14:textId="77777777" w:rsidR="00703BCF" w:rsidRPr="003C576A" w:rsidRDefault="00703BCF">
            <w:pPr>
              <w:jc w:val="center"/>
              <w:rPr>
                <w:sz w:val="18"/>
                <w:szCs w:val="18"/>
                <w:lang w:eastAsia="nb-NO"/>
              </w:rPr>
            </w:pPr>
          </w:p>
        </w:tc>
      </w:tr>
      <w:tr w:rsidR="00F5456E" w:rsidRPr="0050417F" w14:paraId="41CF2BEE" w14:textId="77777777" w:rsidTr="00900201">
        <w:tc>
          <w:tcPr>
            <w:tcW w:w="562" w:type="dxa"/>
            <w:shd w:val="clear" w:color="auto" w:fill="D9D9D9" w:themeFill="background1" w:themeFillShade="D9"/>
          </w:tcPr>
          <w:p w14:paraId="1A97F6C8" w14:textId="2A199667" w:rsidR="00F5456E" w:rsidRPr="0050417F" w:rsidRDefault="00826764" w:rsidP="000A1CB9">
            <w:pPr>
              <w:jc w:val="center"/>
              <w:rPr>
                <w:sz w:val="18"/>
                <w:szCs w:val="18"/>
                <w:lang w:eastAsia="nb-NO"/>
              </w:rPr>
            </w:pPr>
            <w:r>
              <w:rPr>
                <w:sz w:val="18"/>
                <w:szCs w:val="18"/>
                <w:lang w:eastAsia="nb-NO"/>
              </w:rPr>
              <w:t>1</w:t>
            </w:r>
            <w:r w:rsidR="00925192">
              <w:rPr>
                <w:sz w:val="18"/>
                <w:szCs w:val="18"/>
                <w:lang w:eastAsia="nb-NO"/>
              </w:rPr>
              <w:t>20</w:t>
            </w:r>
          </w:p>
        </w:tc>
        <w:tc>
          <w:tcPr>
            <w:tcW w:w="5387" w:type="dxa"/>
            <w:shd w:val="clear" w:color="auto" w:fill="F2F2F2" w:themeFill="background1" w:themeFillShade="F2"/>
          </w:tcPr>
          <w:p w14:paraId="52E320E9" w14:textId="172484D7" w:rsidR="00F5456E" w:rsidRPr="0050417F" w:rsidRDefault="00F5456E">
            <w:pPr>
              <w:rPr>
                <w:color w:val="000000" w:themeColor="text1"/>
                <w:sz w:val="18"/>
                <w:szCs w:val="18"/>
                <w:lang w:eastAsia="nb-NO"/>
              </w:rPr>
            </w:pPr>
            <w:r w:rsidRPr="3E95687E">
              <w:rPr>
                <w:color w:val="000000" w:themeColor="accent2"/>
                <w:sz w:val="18"/>
                <w:szCs w:val="18"/>
                <w:lang w:eastAsia="nb-NO"/>
              </w:rPr>
              <w:t xml:space="preserve">Ved oppgradering </w:t>
            </w:r>
            <w:r w:rsidRPr="6E5CAEEC">
              <w:rPr>
                <w:color w:val="000000" w:themeColor="accent2"/>
                <w:sz w:val="18"/>
                <w:szCs w:val="18"/>
                <w:lang w:eastAsia="nb-NO"/>
              </w:rPr>
              <w:t xml:space="preserve">av </w:t>
            </w:r>
            <w:r w:rsidR="00785EB2">
              <w:rPr>
                <w:color w:val="000000" w:themeColor="accent2"/>
                <w:sz w:val="18"/>
                <w:szCs w:val="18"/>
                <w:lang w:eastAsia="nb-NO"/>
              </w:rPr>
              <w:t>L</w:t>
            </w:r>
            <w:r w:rsidRPr="6E5CAEEC">
              <w:rPr>
                <w:color w:val="000000" w:themeColor="accent2"/>
                <w:sz w:val="18"/>
                <w:szCs w:val="18"/>
                <w:lang w:eastAsia="nb-NO"/>
              </w:rPr>
              <w:t>øsningen</w:t>
            </w:r>
            <w:r w:rsidRPr="3E95687E">
              <w:rPr>
                <w:color w:val="000000" w:themeColor="accent2"/>
                <w:sz w:val="18"/>
                <w:szCs w:val="18"/>
                <w:lang w:eastAsia="nb-NO"/>
              </w:rPr>
              <w:t xml:space="preserve"> skal </w:t>
            </w:r>
            <w:r>
              <w:rPr>
                <w:color w:val="000000" w:themeColor="accent2"/>
                <w:sz w:val="18"/>
                <w:szCs w:val="18"/>
                <w:lang w:eastAsia="nb-NO"/>
              </w:rPr>
              <w:t>L</w:t>
            </w:r>
            <w:r w:rsidRPr="0970B93B">
              <w:rPr>
                <w:color w:val="000000" w:themeColor="accent2"/>
                <w:sz w:val="18"/>
                <w:szCs w:val="18"/>
                <w:lang w:eastAsia="nb-NO"/>
              </w:rPr>
              <w:t xml:space="preserve">everandøren tilstrebe å </w:t>
            </w:r>
            <w:r w:rsidRPr="3E95687E">
              <w:rPr>
                <w:color w:val="000000" w:themeColor="accent2"/>
                <w:sz w:val="18"/>
                <w:szCs w:val="18"/>
                <w:lang w:eastAsia="nb-NO"/>
              </w:rPr>
              <w:t xml:space="preserve">være kompatibel med eksisterende versjoner av annen eller tredjeparts programvare den er </w:t>
            </w:r>
            <w:proofErr w:type="gramStart"/>
            <w:r w:rsidRPr="3E95687E">
              <w:rPr>
                <w:color w:val="000000" w:themeColor="accent2"/>
                <w:sz w:val="18"/>
                <w:szCs w:val="18"/>
                <w:lang w:eastAsia="nb-NO"/>
              </w:rPr>
              <w:t>integrert</w:t>
            </w:r>
            <w:proofErr w:type="gramEnd"/>
            <w:r w:rsidRPr="3E95687E">
              <w:rPr>
                <w:color w:val="000000" w:themeColor="accent2"/>
                <w:sz w:val="18"/>
                <w:szCs w:val="18"/>
                <w:lang w:eastAsia="nb-NO"/>
              </w:rPr>
              <w:t xml:space="preserve"> med.</w:t>
            </w:r>
          </w:p>
          <w:p w14:paraId="6E7264B5" w14:textId="58B63747" w:rsidR="00F5456E" w:rsidRPr="0050417F" w:rsidRDefault="00F5456E">
            <w:pPr>
              <w:rPr>
                <w:color w:val="000000" w:themeColor="text1"/>
                <w:sz w:val="18"/>
                <w:szCs w:val="18"/>
                <w:lang w:eastAsia="nb-NO"/>
              </w:rPr>
            </w:pPr>
            <w:r w:rsidRPr="00AD6B0F">
              <w:rPr>
                <w:i/>
                <w:color w:val="0070C0"/>
                <w:sz w:val="18"/>
                <w:szCs w:val="18"/>
                <w:lang w:eastAsia="nb-NO"/>
              </w:rPr>
              <w:t xml:space="preserve">Leverandøren </w:t>
            </w:r>
            <w:r w:rsidR="00D159E4">
              <w:rPr>
                <w:i/>
                <w:iCs/>
                <w:color w:val="0070C0"/>
                <w:sz w:val="18"/>
                <w:szCs w:val="18"/>
                <w:lang w:eastAsia="nb-NO"/>
              </w:rPr>
              <w:t>skal</w:t>
            </w:r>
            <w:r w:rsidRPr="00AD6B0F">
              <w:rPr>
                <w:i/>
                <w:color w:val="0070C0"/>
                <w:sz w:val="18"/>
                <w:szCs w:val="18"/>
                <w:lang w:eastAsia="nb-NO"/>
              </w:rPr>
              <w:t xml:space="preserve"> bekrefte </w:t>
            </w:r>
            <w:r w:rsidR="00D159E4">
              <w:rPr>
                <w:i/>
                <w:iCs/>
                <w:color w:val="0070C0"/>
                <w:sz w:val="18"/>
                <w:szCs w:val="18"/>
                <w:lang w:eastAsia="nb-NO"/>
              </w:rPr>
              <w:t>(Ja/Nei) at kravet er oppfylt</w:t>
            </w:r>
            <w:r w:rsidRPr="00AD6B0F">
              <w:rPr>
                <w:i/>
                <w:color w:val="0070C0"/>
                <w:sz w:val="18"/>
                <w:szCs w:val="18"/>
                <w:lang w:eastAsia="nb-NO"/>
              </w:rPr>
              <w:t>.</w:t>
            </w:r>
          </w:p>
        </w:tc>
        <w:tc>
          <w:tcPr>
            <w:tcW w:w="709" w:type="dxa"/>
            <w:shd w:val="clear" w:color="auto" w:fill="F2F2F2" w:themeFill="background1" w:themeFillShade="F2"/>
          </w:tcPr>
          <w:p w14:paraId="358E5A55" w14:textId="77777777" w:rsidR="00F5456E" w:rsidRPr="0050417F" w:rsidRDefault="00F5456E">
            <w:pPr>
              <w:jc w:val="center"/>
              <w:rPr>
                <w:sz w:val="18"/>
                <w:szCs w:val="18"/>
                <w:lang w:eastAsia="nb-NO"/>
              </w:rPr>
            </w:pPr>
            <w:r w:rsidRPr="0050417F">
              <w:rPr>
                <w:sz w:val="18"/>
                <w:szCs w:val="18"/>
                <w:lang w:eastAsia="nb-NO"/>
              </w:rPr>
              <w:t>S</w:t>
            </w:r>
          </w:p>
        </w:tc>
        <w:tc>
          <w:tcPr>
            <w:tcW w:w="2126" w:type="dxa"/>
          </w:tcPr>
          <w:p w14:paraId="312C3BFB" w14:textId="77777777" w:rsidR="00F5456E" w:rsidRPr="003C576A" w:rsidRDefault="00F5456E">
            <w:pPr>
              <w:jc w:val="center"/>
              <w:rPr>
                <w:sz w:val="18"/>
                <w:szCs w:val="18"/>
                <w:lang w:eastAsia="nb-NO"/>
              </w:rPr>
            </w:pPr>
          </w:p>
        </w:tc>
        <w:tc>
          <w:tcPr>
            <w:tcW w:w="5245" w:type="dxa"/>
            <w:shd w:val="clear" w:color="auto" w:fill="D9D9D9" w:themeFill="background1" w:themeFillShade="D9"/>
          </w:tcPr>
          <w:p w14:paraId="0905E281" w14:textId="77777777" w:rsidR="00F5456E" w:rsidRPr="003C576A" w:rsidRDefault="00F5456E">
            <w:pPr>
              <w:jc w:val="center"/>
              <w:rPr>
                <w:sz w:val="18"/>
                <w:szCs w:val="18"/>
                <w:lang w:eastAsia="nb-NO"/>
              </w:rPr>
            </w:pPr>
          </w:p>
        </w:tc>
      </w:tr>
    </w:tbl>
    <w:p w14:paraId="7777B4CD" w14:textId="77777777" w:rsidR="00263D74" w:rsidRDefault="00263D74" w:rsidP="00530DBD"/>
    <w:p w14:paraId="1107F007" w14:textId="14F6A605" w:rsidR="00542F82" w:rsidRPr="00305E66" w:rsidRDefault="00542F82" w:rsidP="32DDE44C">
      <w:pPr>
        <w:pStyle w:val="Overskrift2"/>
        <w:spacing w:before="299" w:after="299"/>
        <w:rPr>
          <w:rFonts w:ascii="Open Sans" w:hAnsi="Open Sans" w:cs="Open Sans"/>
          <w:b/>
          <w:bCs/>
        </w:rPr>
      </w:pPr>
      <w:bookmarkStart w:id="28" w:name="_Toc220057517"/>
      <w:r w:rsidRPr="32DDE44C">
        <w:rPr>
          <w:rFonts w:ascii="Open Sans" w:hAnsi="Open Sans" w:cs="Open Sans"/>
          <w:b/>
          <w:bCs/>
        </w:rPr>
        <w:t>Krav til informasjonssikkerhet og personvern</w:t>
      </w:r>
      <w:bookmarkEnd w:id="28"/>
    </w:p>
    <w:p w14:paraId="742EAD63" w14:textId="77777777" w:rsidR="00084707" w:rsidRDefault="00084707" w:rsidP="32DDE44C">
      <w:r w:rsidRPr="00084707">
        <w:t>Krav til informasjonssikkerhet og personvern i denne anskaffelsen innebærer at den tilbudte løsningen som helhet skal være utformet, konfigurert og driftet i samsvar med NSMs grunnprinsipper for IKT</w:t>
      </w:r>
      <w:r w:rsidRPr="00084707">
        <w:noBreakHyphen/>
        <w:t xml:space="preserve">sikkerhet, versjon 2.1 eller den til enhver tid oppdaterte versjonen. Dette gjelder blant annet områdene styring og kontroll av informasjonssikkerhet, tilgangsstyring, kryptering, konfigurasjonskontroll, tiltak mot digitale angrep, testing og bruk av </w:t>
      </w:r>
      <w:proofErr w:type="spellStart"/>
      <w:r w:rsidRPr="00084707">
        <w:t>testdata</w:t>
      </w:r>
      <w:proofErr w:type="spellEnd"/>
      <w:r w:rsidRPr="00084707">
        <w:t xml:space="preserve"> samt krise</w:t>
      </w:r>
      <w:r w:rsidRPr="00084707">
        <w:noBreakHyphen/>
        <w:t xml:space="preserve"> og beredskapsplaner. </w:t>
      </w:r>
    </w:p>
    <w:p w14:paraId="35195D15" w14:textId="5644A286" w:rsidR="00542F82" w:rsidRPr="00305E66" w:rsidRDefault="00084707" w:rsidP="32DDE44C">
      <w:r w:rsidRPr="00084707">
        <w:t xml:space="preserve">Når Kunden ber </w:t>
      </w:r>
      <w:r>
        <w:t>L</w:t>
      </w:r>
      <w:r w:rsidRPr="00084707">
        <w:t xml:space="preserve">everandøren beskrive eller dokumentere hvordan et krav innen disse områdene er oppfylt, skal leverandøren knytte sine beskrivelser direkte til relevante grunnprinsipper i NSMs rammeverk og vise hvordan løsningens tekniske, organisatoriske og administrative tiltak samlet understøtter og sikrer etterlevelse. Dokumentasjonen skal være utformet slik at det tydelig </w:t>
      </w:r>
      <w:proofErr w:type="gramStart"/>
      <w:r w:rsidRPr="00084707">
        <w:t>fremgår</w:t>
      </w:r>
      <w:proofErr w:type="gramEnd"/>
      <w:r w:rsidRPr="00084707">
        <w:t xml:space="preserve"> for Kunden at kravene, inkludert minstekrav (SKAL-krav) er tilfredsstillende oppfylt.</w:t>
      </w:r>
    </w:p>
    <w:p w14:paraId="2914B6F0" w14:textId="77777777" w:rsidR="00542F82" w:rsidRPr="0050417F" w:rsidRDefault="00542F82" w:rsidP="00542F82">
      <w:pPr>
        <w:pStyle w:val="Overskrift3"/>
        <w:rPr>
          <w:rFonts w:ascii="Open Sans" w:hAnsi="Open Sans" w:cs="Open Sans"/>
        </w:rPr>
      </w:pPr>
      <w:bookmarkStart w:id="29" w:name="_Toc220057518"/>
      <w:r w:rsidRPr="0050417F">
        <w:rPr>
          <w:rFonts w:ascii="Open Sans" w:hAnsi="Open Sans" w:cs="Open Sans"/>
        </w:rPr>
        <w:t xml:space="preserve">Styring og kontroll </w:t>
      </w:r>
      <w:r>
        <w:rPr>
          <w:rFonts w:ascii="Open Sans" w:hAnsi="Open Sans" w:cs="Open Sans"/>
        </w:rPr>
        <w:t xml:space="preserve">av </w:t>
      </w:r>
      <w:r w:rsidRPr="0050417F">
        <w:rPr>
          <w:rFonts w:ascii="Open Sans" w:hAnsi="Open Sans" w:cs="Open Sans"/>
        </w:rPr>
        <w:t>informasjonssikkerhet</w:t>
      </w:r>
      <w:bookmarkEnd w:id="29"/>
      <w:r>
        <w:rPr>
          <w:rFonts w:ascii="Open Sans" w:hAnsi="Open Sans" w:cs="Open Sans"/>
        </w:rPr>
        <w:t xml:space="preserve"> </w:t>
      </w:r>
    </w:p>
    <w:tbl>
      <w:tblPr>
        <w:tblW w:w="14029" w:type="dxa"/>
        <w:tblInd w:w="-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29BEB42D" w14:textId="77777777">
        <w:tc>
          <w:tcPr>
            <w:tcW w:w="562" w:type="dxa"/>
            <w:shd w:val="clear" w:color="auto" w:fill="D9D9D9" w:themeFill="background1" w:themeFillShade="D9"/>
          </w:tcPr>
          <w:p w14:paraId="1ABAEA89"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FC438FA"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75CA92ED"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77739291"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27CACA46"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611D7C09" w14:textId="77777777">
        <w:tc>
          <w:tcPr>
            <w:tcW w:w="562" w:type="dxa"/>
            <w:shd w:val="clear" w:color="auto" w:fill="D9D9D9" w:themeFill="background1" w:themeFillShade="D9"/>
          </w:tcPr>
          <w:p w14:paraId="1412E689" w14:textId="013375BC" w:rsidR="00542F82" w:rsidRPr="0050417F" w:rsidRDefault="00826764" w:rsidP="006E5813">
            <w:pPr>
              <w:jc w:val="center"/>
              <w:rPr>
                <w:sz w:val="18"/>
                <w:szCs w:val="18"/>
                <w:lang w:eastAsia="nb-NO"/>
              </w:rPr>
            </w:pPr>
            <w:r>
              <w:rPr>
                <w:sz w:val="18"/>
                <w:szCs w:val="18"/>
                <w:lang w:eastAsia="nb-NO"/>
              </w:rPr>
              <w:t>12</w:t>
            </w:r>
            <w:r w:rsidR="00925192">
              <w:rPr>
                <w:sz w:val="18"/>
                <w:szCs w:val="18"/>
                <w:lang w:eastAsia="nb-NO"/>
              </w:rPr>
              <w:t>1</w:t>
            </w:r>
          </w:p>
        </w:tc>
        <w:tc>
          <w:tcPr>
            <w:tcW w:w="5387" w:type="dxa"/>
            <w:shd w:val="clear" w:color="auto" w:fill="F2F2F2" w:themeFill="background1" w:themeFillShade="F2"/>
          </w:tcPr>
          <w:p w14:paraId="3422D47C"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 xml:space="preserve">Leverandøren bør ha tydelig definerte sikkerhetsmål og strategier. Videre bør leverandøren ha sikkerhetsdokumentasjon for bruk i egen virksomhet, </w:t>
            </w:r>
            <w:r w:rsidRPr="0050417F">
              <w:rPr>
                <w:color w:val="000000" w:themeColor="text1"/>
                <w:sz w:val="18"/>
                <w:szCs w:val="18"/>
                <w:lang w:eastAsia="nb-NO"/>
              </w:rPr>
              <w:lastRenderedPageBreak/>
              <w:t>herunder instrukser, sjekklister og beredskapsplaner for å understøtte arbeidet med sikkerhet i virksomheten og mot kunder.</w:t>
            </w:r>
          </w:p>
          <w:p w14:paraId="16F24D2B" w14:textId="77777777" w:rsidR="00542F82" w:rsidRDefault="00693A8B">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og</w:t>
            </w:r>
            <w:r w:rsidR="00E0522A">
              <w:rPr>
                <w:i/>
                <w:iCs/>
                <w:color w:val="0070C0"/>
                <w:sz w:val="18"/>
                <w:szCs w:val="18"/>
                <w:lang w:eastAsia="nb-NO"/>
              </w:rPr>
              <w:t xml:space="preserve"> kort</w:t>
            </w:r>
            <w:r>
              <w:rPr>
                <w:i/>
                <w:iCs/>
                <w:color w:val="0070C0"/>
                <w:sz w:val="18"/>
                <w:szCs w:val="18"/>
                <w:lang w:eastAsia="nb-NO"/>
              </w:rPr>
              <w:t xml:space="preserve"> beskrive </w:t>
            </w:r>
            <w:r w:rsidR="005A2197">
              <w:rPr>
                <w:i/>
                <w:iCs/>
                <w:color w:val="0070C0"/>
                <w:sz w:val="18"/>
                <w:szCs w:val="18"/>
                <w:lang w:eastAsia="nb-NO"/>
              </w:rPr>
              <w:t>sine sikkerhetsmål og strategier</w:t>
            </w:r>
            <w:r w:rsidR="00E0522A">
              <w:rPr>
                <w:i/>
                <w:iCs/>
                <w:color w:val="0070C0"/>
                <w:sz w:val="18"/>
                <w:szCs w:val="18"/>
                <w:lang w:eastAsia="nb-NO"/>
              </w:rPr>
              <w:t>.</w:t>
            </w:r>
          </w:p>
          <w:p w14:paraId="373E7429" w14:textId="68871A59" w:rsidR="009C034A" w:rsidRPr="0050417F" w:rsidRDefault="009C034A">
            <w:pPr>
              <w:rPr>
                <w:i/>
                <w:iCs/>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71FB1DEF" w14:textId="77777777" w:rsidR="00542F82" w:rsidRPr="0050417F" w:rsidRDefault="00542F82">
            <w:pPr>
              <w:jc w:val="center"/>
              <w:rPr>
                <w:sz w:val="18"/>
                <w:szCs w:val="18"/>
                <w:lang w:eastAsia="nb-NO"/>
              </w:rPr>
            </w:pPr>
            <w:r w:rsidRPr="0050417F">
              <w:rPr>
                <w:sz w:val="18"/>
                <w:szCs w:val="18"/>
                <w:lang w:eastAsia="nb-NO"/>
              </w:rPr>
              <w:lastRenderedPageBreak/>
              <w:t>B</w:t>
            </w:r>
          </w:p>
        </w:tc>
        <w:tc>
          <w:tcPr>
            <w:tcW w:w="2126" w:type="dxa"/>
          </w:tcPr>
          <w:p w14:paraId="49B8603F" w14:textId="77777777" w:rsidR="00542F82" w:rsidRPr="003C576A" w:rsidRDefault="00542F82">
            <w:pPr>
              <w:jc w:val="center"/>
              <w:rPr>
                <w:sz w:val="18"/>
                <w:szCs w:val="18"/>
                <w:lang w:eastAsia="nb-NO"/>
              </w:rPr>
            </w:pPr>
          </w:p>
        </w:tc>
        <w:tc>
          <w:tcPr>
            <w:tcW w:w="5245" w:type="dxa"/>
          </w:tcPr>
          <w:p w14:paraId="415125A2" w14:textId="77777777" w:rsidR="00542F82" w:rsidRPr="003C576A" w:rsidRDefault="00542F82">
            <w:pPr>
              <w:jc w:val="center"/>
              <w:rPr>
                <w:sz w:val="18"/>
                <w:szCs w:val="18"/>
                <w:lang w:eastAsia="nb-NO"/>
              </w:rPr>
            </w:pPr>
          </w:p>
        </w:tc>
      </w:tr>
      <w:tr w:rsidR="00B66C25" w:rsidRPr="0050417F" w14:paraId="77A2572E" w14:textId="77777777" w:rsidTr="00900201">
        <w:tc>
          <w:tcPr>
            <w:tcW w:w="562" w:type="dxa"/>
            <w:shd w:val="clear" w:color="auto" w:fill="D9D9D9" w:themeFill="background1" w:themeFillShade="D9"/>
          </w:tcPr>
          <w:p w14:paraId="3A412C02" w14:textId="41029ED7" w:rsidR="00B66C25" w:rsidRPr="0050417F" w:rsidRDefault="00826764" w:rsidP="006E5813">
            <w:pPr>
              <w:jc w:val="center"/>
              <w:rPr>
                <w:sz w:val="18"/>
                <w:szCs w:val="18"/>
                <w:lang w:eastAsia="nb-NO"/>
              </w:rPr>
            </w:pPr>
            <w:r>
              <w:rPr>
                <w:sz w:val="18"/>
                <w:szCs w:val="18"/>
                <w:lang w:eastAsia="nb-NO"/>
              </w:rPr>
              <w:t>12</w:t>
            </w:r>
            <w:r w:rsidR="00925192">
              <w:rPr>
                <w:sz w:val="18"/>
                <w:szCs w:val="18"/>
                <w:lang w:eastAsia="nb-NO"/>
              </w:rPr>
              <w:t>2</w:t>
            </w:r>
          </w:p>
        </w:tc>
        <w:tc>
          <w:tcPr>
            <w:tcW w:w="5387" w:type="dxa"/>
            <w:shd w:val="clear" w:color="auto" w:fill="F2F2F2" w:themeFill="background1" w:themeFillShade="F2"/>
          </w:tcPr>
          <w:p w14:paraId="5F162EA1" w14:textId="6716AD06" w:rsidR="00B66C25" w:rsidRDefault="00B66C25" w:rsidP="00B66C25">
            <w:pPr>
              <w:rPr>
                <w:color w:val="000000" w:themeColor="text1"/>
                <w:sz w:val="18"/>
                <w:szCs w:val="18"/>
                <w:lang w:eastAsia="nb-NO"/>
              </w:rPr>
            </w:pPr>
            <w:r>
              <w:rPr>
                <w:color w:val="000000" w:themeColor="text1"/>
                <w:sz w:val="18"/>
                <w:szCs w:val="18"/>
                <w:lang w:eastAsia="nb-NO"/>
              </w:rPr>
              <w:t xml:space="preserve">Leverandør skal gjennomføre </w:t>
            </w:r>
            <w:r w:rsidR="005950E3">
              <w:rPr>
                <w:color w:val="000000" w:themeColor="text1"/>
                <w:sz w:val="18"/>
                <w:szCs w:val="18"/>
                <w:lang w:eastAsia="nb-NO"/>
              </w:rPr>
              <w:t>minimum</w:t>
            </w:r>
            <w:r w:rsidR="005950E3" w:rsidRPr="008A3AB8">
              <w:rPr>
                <w:color w:val="000000" w:themeColor="text1"/>
                <w:sz w:val="18"/>
                <w:szCs w:val="18"/>
                <w:lang w:eastAsia="nb-NO"/>
              </w:rPr>
              <w:t xml:space="preserve"> </w:t>
            </w:r>
            <w:r>
              <w:rPr>
                <w:color w:val="000000" w:themeColor="text1"/>
                <w:sz w:val="18"/>
                <w:szCs w:val="18"/>
                <w:lang w:eastAsia="nb-NO"/>
              </w:rPr>
              <w:t xml:space="preserve">en årlig </w:t>
            </w:r>
            <w:r w:rsidR="00FE5F89">
              <w:rPr>
                <w:color w:val="000000" w:themeColor="text1"/>
                <w:sz w:val="18"/>
                <w:szCs w:val="18"/>
                <w:lang w:eastAsia="nb-NO"/>
              </w:rPr>
              <w:t>r</w:t>
            </w:r>
            <w:r w:rsidR="00FE5F89" w:rsidRPr="0050417F">
              <w:rPr>
                <w:color w:val="000000" w:themeColor="text1"/>
                <w:sz w:val="18"/>
                <w:szCs w:val="18"/>
                <w:lang w:eastAsia="nb-NO"/>
              </w:rPr>
              <w:t>isikovurdering</w:t>
            </w:r>
            <w:r w:rsidR="009D4C0C">
              <w:rPr>
                <w:color w:val="000000" w:themeColor="text1"/>
                <w:sz w:val="18"/>
                <w:szCs w:val="18"/>
                <w:lang w:eastAsia="nb-NO"/>
              </w:rPr>
              <w:t xml:space="preserve"> for å evaluere risiko, samt </w:t>
            </w:r>
            <w:r w:rsidR="00EB5DA2">
              <w:rPr>
                <w:color w:val="000000" w:themeColor="text1"/>
                <w:sz w:val="18"/>
                <w:szCs w:val="18"/>
                <w:lang w:eastAsia="nb-NO"/>
              </w:rPr>
              <w:t xml:space="preserve">beslutte </w:t>
            </w:r>
            <w:r w:rsidR="00EB5DA2" w:rsidRPr="0050417F">
              <w:rPr>
                <w:color w:val="000000" w:themeColor="text1"/>
                <w:sz w:val="18"/>
                <w:szCs w:val="18"/>
                <w:lang w:eastAsia="nb-NO"/>
              </w:rPr>
              <w:t>sikringskrav og -tiltak.</w:t>
            </w:r>
          </w:p>
          <w:p w14:paraId="250BF0D3" w14:textId="707BE081" w:rsidR="00B66C25" w:rsidRPr="0050417F" w:rsidRDefault="00EB5DA2" w:rsidP="00B66C25">
            <w:pPr>
              <w:rPr>
                <w:color w:val="000000" w:themeColor="text1"/>
                <w:sz w:val="18"/>
                <w:szCs w:val="18"/>
                <w:lang w:eastAsia="nb-NO"/>
              </w:rPr>
            </w:pPr>
            <w:r>
              <w:rPr>
                <w:color w:val="000000" w:themeColor="text1"/>
                <w:sz w:val="18"/>
                <w:szCs w:val="18"/>
                <w:lang w:eastAsia="nb-NO"/>
              </w:rPr>
              <w:t>R</w:t>
            </w:r>
            <w:r w:rsidR="00B66C25" w:rsidRPr="0050417F">
              <w:rPr>
                <w:color w:val="000000" w:themeColor="text1"/>
                <w:sz w:val="18"/>
                <w:szCs w:val="18"/>
                <w:lang w:eastAsia="nb-NO"/>
              </w:rPr>
              <w:t>esultatet av denne, samt tilhørende tiltak for risikohåndtering skal på forespørsel gjøres tilgjengelig for tilsynsmyndighet og kunden.</w:t>
            </w:r>
          </w:p>
          <w:p w14:paraId="71420EB5" w14:textId="49008A50" w:rsidR="00B66C25" w:rsidRPr="0050417F" w:rsidRDefault="007C3562">
            <w:pPr>
              <w:rPr>
                <w:color w:val="000000" w:themeColor="text1"/>
                <w:sz w:val="18"/>
                <w:szCs w:val="18"/>
                <w:lang w:eastAsia="nb-NO"/>
              </w:rPr>
            </w:pPr>
            <w:r w:rsidRPr="00A12DE0">
              <w:rPr>
                <w:i/>
                <w:iCs/>
                <w:color w:val="0070C0"/>
                <w:sz w:val="18"/>
                <w:szCs w:val="18"/>
                <w:lang w:eastAsia="nb-NO"/>
              </w:rPr>
              <w:t>Leverandøren skal bekrefte (Ja/Nei) at kravet er oppfylt</w:t>
            </w:r>
            <w:r>
              <w:rPr>
                <w:i/>
                <w:iCs/>
                <w:color w:val="0070C0"/>
                <w:sz w:val="18"/>
                <w:szCs w:val="18"/>
                <w:lang w:eastAsia="nb-NO"/>
              </w:rPr>
              <w:t>.</w:t>
            </w:r>
          </w:p>
        </w:tc>
        <w:tc>
          <w:tcPr>
            <w:tcW w:w="709" w:type="dxa"/>
            <w:shd w:val="clear" w:color="auto" w:fill="F2F2F2" w:themeFill="background1" w:themeFillShade="F2"/>
          </w:tcPr>
          <w:p w14:paraId="0E3B289F" w14:textId="1116CE46" w:rsidR="00B66C25" w:rsidRPr="0050417F" w:rsidRDefault="00EB5DA2">
            <w:pPr>
              <w:jc w:val="center"/>
              <w:rPr>
                <w:sz w:val="18"/>
                <w:szCs w:val="18"/>
                <w:lang w:eastAsia="nb-NO"/>
              </w:rPr>
            </w:pPr>
            <w:r>
              <w:rPr>
                <w:sz w:val="18"/>
                <w:szCs w:val="18"/>
                <w:lang w:eastAsia="nb-NO"/>
              </w:rPr>
              <w:t>S</w:t>
            </w:r>
          </w:p>
        </w:tc>
        <w:tc>
          <w:tcPr>
            <w:tcW w:w="2126" w:type="dxa"/>
          </w:tcPr>
          <w:p w14:paraId="0E9220C6" w14:textId="77777777" w:rsidR="00B66C25" w:rsidRPr="003C576A" w:rsidRDefault="00B66C25">
            <w:pPr>
              <w:jc w:val="center"/>
              <w:rPr>
                <w:sz w:val="18"/>
                <w:szCs w:val="18"/>
                <w:lang w:eastAsia="nb-NO"/>
              </w:rPr>
            </w:pPr>
          </w:p>
        </w:tc>
        <w:tc>
          <w:tcPr>
            <w:tcW w:w="5245" w:type="dxa"/>
            <w:shd w:val="clear" w:color="auto" w:fill="D9D9D9" w:themeFill="background1" w:themeFillShade="D9"/>
          </w:tcPr>
          <w:p w14:paraId="17000A93" w14:textId="56C5EBEC" w:rsidR="0010612B" w:rsidRPr="0050417F" w:rsidRDefault="0010612B" w:rsidP="00B534B4">
            <w:pPr>
              <w:jc w:val="center"/>
              <w:rPr>
                <w:sz w:val="18"/>
                <w:szCs w:val="18"/>
                <w:lang w:eastAsia="nb-NO"/>
              </w:rPr>
            </w:pPr>
          </w:p>
        </w:tc>
      </w:tr>
      <w:tr w:rsidR="00542F82" w:rsidRPr="0050417F" w14:paraId="42B03CCD" w14:textId="77777777">
        <w:tc>
          <w:tcPr>
            <w:tcW w:w="562" w:type="dxa"/>
            <w:shd w:val="clear" w:color="auto" w:fill="D9D9D9" w:themeFill="background1" w:themeFillShade="D9"/>
          </w:tcPr>
          <w:p w14:paraId="432C4A59" w14:textId="06308779" w:rsidR="00542F82" w:rsidRPr="0050417F" w:rsidRDefault="00826764" w:rsidP="006E5813">
            <w:pPr>
              <w:jc w:val="center"/>
              <w:rPr>
                <w:sz w:val="18"/>
                <w:szCs w:val="18"/>
                <w:lang w:eastAsia="nb-NO"/>
              </w:rPr>
            </w:pPr>
            <w:r>
              <w:rPr>
                <w:sz w:val="18"/>
                <w:szCs w:val="18"/>
                <w:lang w:eastAsia="nb-NO"/>
              </w:rPr>
              <w:t>12</w:t>
            </w:r>
            <w:r w:rsidR="00925192">
              <w:rPr>
                <w:sz w:val="18"/>
                <w:szCs w:val="18"/>
                <w:lang w:eastAsia="nb-NO"/>
              </w:rPr>
              <w:t>3</w:t>
            </w:r>
          </w:p>
        </w:tc>
        <w:tc>
          <w:tcPr>
            <w:tcW w:w="5387" w:type="dxa"/>
            <w:shd w:val="clear" w:color="auto" w:fill="F2F2F2" w:themeFill="background1" w:themeFillShade="F2"/>
          </w:tcPr>
          <w:p w14:paraId="19DED1BE" w14:textId="27A89A3C" w:rsidR="004B5D69" w:rsidRDefault="00542F82">
            <w:pPr>
              <w:rPr>
                <w:color w:val="000000" w:themeColor="text1"/>
                <w:sz w:val="18"/>
                <w:szCs w:val="18"/>
                <w:lang w:eastAsia="nb-NO"/>
              </w:rPr>
            </w:pPr>
            <w:r w:rsidRPr="0050417F">
              <w:rPr>
                <w:color w:val="000000" w:themeColor="text1"/>
                <w:sz w:val="18"/>
                <w:szCs w:val="18"/>
                <w:lang w:eastAsia="nb-NO"/>
              </w:rPr>
              <w:t>Leverandøren</w:t>
            </w:r>
            <w:r w:rsidR="0063380F">
              <w:rPr>
                <w:color w:val="000000" w:themeColor="text1"/>
                <w:sz w:val="18"/>
                <w:szCs w:val="18"/>
                <w:lang w:eastAsia="nb-NO"/>
              </w:rPr>
              <w:t xml:space="preserve"> bør</w:t>
            </w:r>
            <w:r w:rsidRPr="0050417F">
              <w:rPr>
                <w:color w:val="000000" w:themeColor="text1"/>
                <w:sz w:val="18"/>
                <w:szCs w:val="18"/>
                <w:lang w:eastAsia="nb-NO"/>
              </w:rPr>
              <w:t xml:space="preserve"> </w:t>
            </w:r>
            <w:r w:rsidR="008E33E2">
              <w:rPr>
                <w:color w:val="000000" w:themeColor="text1"/>
                <w:sz w:val="18"/>
                <w:szCs w:val="18"/>
                <w:lang w:eastAsia="nb-NO"/>
              </w:rPr>
              <w:t>ha en god</w:t>
            </w:r>
            <w:r w:rsidRPr="0050417F">
              <w:rPr>
                <w:color w:val="000000" w:themeColor="text1"/>
                <w:sz w:val="18"/>
                <w:szCs w:val="18"/>
                <w:lang w:eastAsia="nb-NO"/>
              </w:rPr>
              <w:t xml:space="preserve"> metod</w:t>
            </w:r>
            <w:r w:rsidR="008E33E2">
              <w:rPr>
                <w:color w:val="000000" w:themeColor="text1"/>
                <w:sz w:val="18"/>
                <w:szCs w:val="18"/>
                <w:lang w:eastAsia="nb-NO"/>
              </w:rPr>
              <w:t>ikk for gjennomføring av</w:t>
            </w:r>
            <w:r w:rsidRPr="0050417F">
              <w:rPr>
                <w:color w:val="000000" w:themeColor="text1"/>
                <w:sz w:val="18"/>
                <w:szCs w:val="18"/>
                <w:lang w:eastAsia="nb-NO"/>
              </w:rPr>
              <w:t xml:space="preserve"> risikovurdering</w:t>
            </w:r>
            <w:r w:rsidR="00EE7131">
              <w:rPr>
                <w:color w:val="000000" w:themeColor="text1"/>
                <w:sz w:val="18"/>
                <w:szCs w:val="18"/>
                <w:lang w:eastAsia="nb-NO"/>
              </w:rPr>
              <w:t>, samt håndtering av avdekket risiko</w:t>
            </w:r>
            <w:r w:rsidRPr="0050417F">
              <w:rPr>
                <w:color w:val="000000" w:themeColor="text1"/>
                <w:sz w:val="18"/>
                <w:szCs w:val="18"/>
                <w:lang w:eastAsia="nb-NO"/>
              </w:rPr>
              <w:t xml:space="preserve">. </w:t>
            </w:r>
          </w:p>
          <w:p w14:paraId="20C06C8D" w14:textId="77777777" w:rsidR="00542F82" w:rsidRDefault="0063380F">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beskrive hvordan risikovurderinger </w:t>
            </w:r>
            <w:r w:rsidR="00F97A35">
              <w:rPr>
                <w:i/>
                <w:iCs/>
                <w:color w:val="0070C0"/>
                <w:sz w:val="18"/>
                <w:szCs w:val="18"/>
                <w:lang w:eastAsia="nb-NO"/>
              </w:rPr>
              <w:t>gjennom</w:t>
            </w:r>
            <w:r w:rsidR="00664ECC">
              <w:rPr>
                <w:i/>
                <w:iCs/>
                <w:color w:val="0070C0"/>
                <w:sz w:val="18"/>
                <w:szCs w:val="18"/>
                <w:lang w:eastAsia="nb-NO"/>
              </w:rPr>
              <w:t xml:space="preserve">føres, og hvordan </w:t>
            </w:r>
            <w:r w:rsidR="00D84173">
              <w:rPr>
                <w:i/>
                <w:iCs/>
                <w:color w:val="0070C0"/>
                <w:sz w:val="18"/>
                <w:szCs w:val="18"/>
                <w:lang w:eastAsia="nb-NO"/>
              </w:rPr>
              <w:t xml:space="preserve">risikoreduserende tiltak </w:t>
            </w:r>
            <w:r w:rsidR="0063317D">
              <w:rPr>
                <w:i/>
                <w:iCs/>
                <w:color w:val="0070C0"/>
                <w:sz w:val="18"/>
                <w:szCs w:val="18"/>
                <w:lang w:eastAsia="nb-NO"/>
              </w:rPr>
              <w:t>iverksettes</w:t>
            </w:r>
            <w:r w:rsidR="00383BF9">
              <w:rPr>
                <w:i/>
                <w:iCs/>
                <w:color w:val="0070C0"/>
                <w:sz w:val="18"/>
                <w:szCs w:val="18"/>
                <w:lang w:eastAsia="nb-NO"/>
              </w:rPr>
              <w:t>.</w:t>
            </w:r>
          </w:p>
          <w:p w14:paraId="7D4FD174" w14:textId="111119FE" w:rsidR="006963CD" w:rsidRPr="0050417F" w:rsidRDefault="006963CD">
            <w:pPr>
              <w:rPr>
                <w:i/>
                <w:iCs/>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7A23558F" w14:textId="77777777" w:rsidR="00542F82" w:rsidRPr="0050417F" w:rsidRDefault="00542F82">
            <w:pPr>
              <w:jc w:val="center"/>
              <w:rPr>
                <w:sz w:val="18"/>
                <w:szCs w:val="18"/>
                <w:lang w:eastAsia="nb-NO"/>
              </w:rPr>
            </w:pPr>
            <w:r w:rsidRPr="0050417F">
              <w:rPr>
                <w:sz w:val="18"/>
                <w:szCs w:val="18"/>
                <w:lang w:eastAsia="nb-NO"/>
              </w:rPr>
              <w:t>B</w:t>
            </w:r>
          </w:p>
        </w:tc>
        <w:tc>
          <w:tcPr>
            <w:tcW w:w="2126" w:type="dxa"/>
          </w:tcPr>
          <w:p w14:paraId="38964A0F" w14:textId="77777777" w:rsidR="00542F82" w:rsidRPr="003C576A" w:rsidRDefault="00542F82">
            <w:pPr>
              <w:jc w:val="center"/>
              <w:rPr>
                <w:sz w:val="18"/>
                <w:szCs w:val="18"/>
                <w:lang w:eastAsia="nb-NO"/>
              </w:rPr>
            </w:pPr>
          </w:p>
        </w:tc>
        <w:tc>
          <w:tcPr>
            <w:tcW w:w="5245" w:type="dxa"/>
          </w:tcPr>
          <w:p w14:paraId="78A3E5B5" w14:textId="16BF4E40" w:rsidR="00542F82" w:rsidRPr="003C576A" w:rsidRDefault="00542F82">
            <w:pPr>
              <w:jc w:val="center"/>
              <w:rPr>
                <w:sz w:val="18"/>
                <w:szCs w:val="18"/>
                <w:lang w:eastAsia="nb-NO"/>
              </w:rPr>
            </w:pPr>
          </w:p>
        </w:tc>
      </w:tr>
      <w:tr w:rsidR="00542F82" w:rsidRPr="0050417F" w14:paraId="7361BB04" w14:textId="77777777">
        <w:tc>
          <w:tcPr>
            <w:tcW w:w="562" w:type="dxa"/>
            <w:shd w:val="clear" w:color="auto" w:fill="D9D9D9" w:themeFill="background1" w:themeFillShade="D9"/>
          </w:tcPr>
          <w:p w14:paraId="7E195B9C" w14:textId="2EB150F1" w:rsidR="00542F82" w:rsidRPr="0050417F" w:rsidRDefault="00826764" w:rsidP="006E5813">
            <w:pPr>
              <w:jc w:val="center"/>
              <w:rPr>
                <w:sz w:val="18"/>
                <w:szCs w:val="18"/>
                <w:lang w:eastAsia="nb-NO"/>
              </w:rPr>
            </w:pPr>
            <w:r>
              <w:rPr>
                <w:sz w:val="18"/>
                <w:szCs w:val="18"/>
                <w:lang w:eastAsia="nb-NO"/>
              </w:rPr>
              <w:t>12</w:t>
            </w:r>
            <w:r w:rsidR="00925192">
              <w:rPr>
                <w:sz w:val="18"/>
                <w:szCs w:val="18"/>
                <w:lang w:eastAsia="nb-NO"/>
              </w:rPr>
              <w:t>4</w:t>
            </w:r>
          </w:p>
        </w:tc>
        <w:tc>
          <w:tcPr>
            <w:tcW w:w="5387" w:type="dxa"/>
            <w:shd w:val="clear" w:color="auto" w:fill="F2F2F2" w:themeFill="background1" w:themeFillShade="F2"/>
          </w:tcPr>
          <w:p w14:paraId="2DDC7964"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Leverandøren skal jevnlig gjennomføre interne revisjoner, herunder testing av tekniske, organisatoriske og fysiske sikkerhetstiltak.</w:t>
            </w:r>
          </w:p>
          <w:p w14:paraId="2E2751CA" w14:textId="77777777" w:rsidR="00542F82" w:rsidRDefault="002C388E">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A4737A">
              <w:rPr>
                <w:i/>
                <w:iCs/>
                <w:color w:val="0070C0"/>
                <w:sz w:val="18"/>
                <w:szCs w:val="18"/>
                <w:lang w:eastAsia="nb-NO"/>
              </w:rPr>
              <w:t xml:space="preserve">beskrive </w:t>
            </w:r>
            <w:r w:rsidR="00542F82" w:rsidRPr="007F2E3B">
              <w:rPr>
                <w:i/>
                <w:iCs/>
                <w:color w:val="0070C0"/>
                <w:sz w:val="18"/>
                <w:szCs w:val="18"/>
                <w:lang w:eastAsia="nb-NO"/>
              </w:rPr>
              <w:t>hvordan planlegg</w:t>
            </w:r>
            <w:r w:rsidR="0069574E">
              <w:rPr>
                <w:i/>
                <w:iCs/>
                <w:color w:val="0070C0"/>
                <w:sz w:val="18"/>
                <w:szCs w:val="18"/>
                <w:lang w:eastAsia="nb-NO"/>
              </w:rPr>
              <w:t>ing</w:t>
            </w:r>
            <w:r w:rsidR="00542F82" w:rsidRPr="007F2E3B">
              <w:rPr>
                <w:i/>
                <w:iCs/>
                <w:color w:val="0070C0"/>
                <w:sz w:val="18"/>
                <w:szCs w:val="18"/>
                <w:lang w:eastAsia="nb-NO"/>
              </w:rPr>
              <w:t>, gjennomfør</w:t>
            </w:r>
            <w:r w:rsidR="0069574E">
              <w:rPr>
                <w:i/>
                <w:iCs/>
                <w:color w:val="0070C0"/>
                <w:sz w:val="18"/>
                <w:szCs w:val="18"/>
                <w:lang w:eastAsia="nb-NO"/>
              </w:rPr>
              <w:t>ing</w:t>
            </w:r>
            <w:r w:rsidR="00542F82" w:rsidRPr="007F2E3B">
              <w:rPr>
                <w:i/>
                <w:iCs/>
                <w:color w:val="0070C0"/>
                <w:sz w:val="18"/>
                <w:szCs w:val="18"/>
                <w:lang w:eastAsia="nb-NO"/>
              </w:rPr>
              <w:t xml:space="preserve"> og dokumenter</w:t>
            </w:r>
            <w:r w:rsidR="00DE7FA2">
              <w:rPr>
                <w:i/>
                <w:iCs/>
                <w:color w:val="0070C0"/>
                <w:sz w:val="18"/>
                <w:szCs w:val="18"/>
                <w:lang w:eastAsia="nb-NO"/>
              </w:rPr>
              <w:t>ing</w:t>
            </w:r>
            <w:r w:rsidR="00A971C6">
              <w:rPr>
                <w:i/>
                <w:iCs/>
                <w:color w:val="0070C0"/>
                <w:sz w:val="18"/>
                <w:szCs w:val="18"/>
                <w:lang w:eastAsia="nb-NO"/>
              </w:rPr>
              <w:t xml:space="preserve"> av</w:t>
            </w:r>
            <w:r w:rsidR="00542F82" w:rsidRPr="007F2E3B">
              <w:rPr>
                <w:i/>
                <w:iCs/>
                <w:color w:val="0070C0"/>
                <w:sz w:val="18"/>
                <w:szCs w:val="18"/>
                <w:lang w:eastAsia="nb-NO"/>
              </w:rPr>
              <w:t xml:space="preserve"> revisjoner og testing</w:t>
            </w:r>
            <w:r w:rsidR="00A971C6">
              <w:rPr>
                <w:i/>
                <w:iCs/>
                <w:color w:val="0070C0"/>
                <w:sz w:val="18"/>
                <w:szCs w:val="18"/>
                <w:lang w:eastAsia="nb-NO"/>
              </w:rPr>
              <w:t xml:space="preserve"> skal håndteres</w:t>
            </w:r>
            <w:r w:rsidR="00542F82" w:rsidRPr="007F2E3B">
              <w:rPr>
                <w:i/>
                <w:iCs/>
                <w:color w:val="0070C0"/>
                <w:sz w:val="18"/>
                <w:szCs w:val="18"/>
                <w:lang w:eastAsia="nb-NO"/>
              </w:rPr>
              <w:t>.</w:t>
            </w:r>
          </w:p>
          <w:p w14:paraId="7E29C5C5" w14:textId="43ECBC28" w:rsidR="00F91C4E" w:rsidRPr="0050417F" w:rsidRDefault="006963CD">
            <w:pPr>
              <w:rPr>
                <w:i/>
                <w:iCs/>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23950B9B" w14:textId="77777777" w:rsidR="00542F82" w:rsidRPr="0050417F" w:rsidRDefault="00542F82">
            <w:pPr>
              <w:jc w:val="center"/>
              <w:rPr>
                <w:sz w:val="18"/>
                <w:szCs w:val="18"/>
                <w:lang w:eastAsia="nb-NO"/>
              </w:rPr>
            </w:pPr>
            <w:r w:rsidRPr="0050417F">
              <w:rPr>
                <w:sz w:val="18"/>
                <w:szCs w:val="18"/>
                <w:lang w:eastAsia="nb-NO"/>
              </w:rPr>
              <w:t>S</w:t>
            </w:r>
          </w:p>
        </w:tc>
        <w:tc>
          <w:tcPr>
            <w:tcW w:w="2126" w:type="dxa"/>
          </w:tcPr>
          <w:p w14:paraId="27EB08A9" w14:textId="77777777" w:rsidR="00542F82" w:rsidRPr="003C576A" w:rsidRDefault="00542F82">
            <w:pPr>
              <w:jc w:val="center"/>
              <w:rPr>
                <w:sz w:val="18"/>
                <w:szCs w:val="18"/>
                <w:lang w:eastAsia="nb-NO"/>
              </w:rPr>
            </w:pPr>
          </w:p>
        </w:tc>
        <w:tc>
          <w:tcPr>
            <w:tcW w:w="5245" w:type="dxa"/>
          </w:tcPr>
          <w:p w14:paraId="7EB7FC94" w14:textId="77777777" w:rsidR="00542F82" w:rsidRPr="003C576A" w:rsidRDefault="00542F82">
            <w:pPr>
              <w:jc w:val="center"/>
              <w:rPr>
                <w:sz w:val="18"/>
                <w:szCs w:val="18"/>
                <w:lang w:eastAsia="nb-NO"/>
              </w:rPr>
            </w:pPr>
          </w:p>
        </w:tc>
      </w:tr>
      <w:tr w:rsidR="00542F82" w:rsidRPr="0050417F" w14:paraId="79F7B87E" w14:textId="77777777">
        <w:tc>
          <w:tcPr>
            <w:tcW w:w="562" w:type="dxa"/>
            <w:shd w:val="clear" w:color="auto" w:fill="D9D9D9" w:themeFill="background1" w:themeFillShade="D9"/>
          </w:tcPr>
          <w:p w14:paraId="07506F09" w14:textId="7F1718AE" w:rsidR="00542F82" w:rsidRPr="0050417F" w:rsidRDefault="00826764" w:rsidP="006E5813">
            <w:pPr>
              <w:jc w:val="center"/>
              <w:rPr>
                <w:sz w:val="18"/>
                <w:szCs w:val="18"/>
                <w:lang w:eastAsia="nb-NO"/>
              </w:rPr>
            </w:pPr>
            <w:r>
              <w:rPr>
                <w:sz w:val="18"/>
                <w:szCs w:val="18"/>
                <w:lang w:eastAsia="nb-NO"/>
              </w:rPr>
              <w:lastRenderedPageBreak/>
              <w:t>12</w:t>
            </w:r>
            <w:r w:rsidR="00925192">
              <w:rPr>
                <w:sz w:val="18"/>
                <w:szCs w:val="18"/>
                <w:lang w:eastAsia="nb-NO"/>
              </w:rPr>
              <w:t>5</w:t>
            </w:r>
          </w:p>
        </w:tc>
        <w:tc>
          <w:tcPr>
            <w:tcW w:w="5387" w:type="dxa"/>
            <w:shd w:val="clear" w:color="auto" w:fill="F2F2F2" w:themeFill="background1" w:themeFillShade="F2"/>
          </w:tcPr>
          <w:p w14:paraId="33C05302"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Leverandøren skal sørge for at eventuelle underleverandører følger sikkerhetsrelaterte retningslinjer og krav.</w:t>
            </w:r>
          </w:p>
          <w:p w14:paraId="5E7A4A67" w14:textId="77777777" w:rsidR="00542F82" w:rsidRDefault="001D68C0">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og</w:t>
            </w:r>
            <w:r w:rsidR="00CE70BD">
              <w:rPr>
                <w:i/>
                <w:iCs/>
                <w:color w:val="0070C0"/>
                <w:sz w:val="18"/>
                <w:szCs w:val="18"/>
                <w:lang w:eastAsia="nb-NO"/>
              </w:rPr>
              <w:t xml:space="preserve"> </w:t>
            </w:r>
            <w:r w:rsidR="001B1BF1">
              <w:rPr>
                <w:i/>
                <w:iCs/>
                <w:color w:val="0070C0"/>
                <w:sz w:val="18"/>
                <w:szCs w:val="18"/>
                <w:lang w:eastAsia="nb-NO"/>
              </w:rPr>
              <w:t xml:space="preserve">beskrive hvordan </w:t>
            </w:r>
            <w:r w:rsidR="006E15DF">
              <w:rPr>
                <w:i/>
                <w:iCs/>
                <w:color w:val="0070C0"/>
                <w:sz w:val="18"/>
                <w:szCs w:val="18"/>
                <w:lang w:eastAsia="nb-NO"/>
              </w:rPr>
              <w:t>sikkerhetsarbeidet hos sine underleverandører håndteres.</w:t>
            </w:r>
          </w:p>
          <w:p w14:paraId="743D4A0B" w14:textId="6903BE17" w:rsidR="00AE5052" w:rsidRPr="0050417F" w:rsidRDefault="00AE5052">
            <w:pPr>
              <w:rPr>
                <w:i/>
                <w:iCs/>
                <w:color w:val="000000" w:themeColor="text1"/>
                <w:sz w:val="18"/>
                <w:szCs w:val="18"/>
                <w:lang w:eastAsia="nb-NO"/>
              </w:rPr>
            </w:pPr>
            <w:r w:rsidRPr="00AE5052">
              <w:rPr>
                <w:i/>
                <w:iCs/>
                <w:color w:val="0070C0"/>
                <w:sz w:val="18"/>
                <w:szCs w:val="18"/>
                <w:lang w:eastAsia="nb-NO"/>
              </w:rPr>
              <w:t>Leverandøren skal gi en kortfattet beskrivelse på inntil 150 ord.</w:t>
            </w:r>
          </w:p>
        </w:tc>
        <w:tc>
          <w:tcPr>
            <w:tcW w:w="709" w:type="dxa"/>
            <w:shd w:val="clear" w:color="auto" w:fill="F2F2F2" w:themeFill="background1" w:themeFillShade="F2"/>
          </w:tcPr>
          <w:p w14:paraId="6E4E6B6C" w14:textId="77777777" w:rsidR="00542F82" w:rsidRPr="0050417F" w:rsidRDefault="00542F82">
            <w:pPr>
              <w:jc w:val="center"/>
              <w:rPr>
                <w:sz w:val="18"/>
                <w:szCs w:val="18"/>
                <w:lang w:eastAsia="nb-NO"/>
              </w:rPr>
            </w:pPr>
            <w:r w:rsidRPr="0050417F">
              <w:rPr>
                <w:sz w:val="18"/>
                <w:szCs w:val="18"/>
                <w:lang w:eastAsia="nb-NO"/>
              </w:rPr>
              <w:t>S</w:t>
            </w:r>
          </w:p>
        </w:tc>
        <w:tc>
          <w:tcPr>
            <w:tcW w:w="2126" w:type="dxa"/>
          </w:tcPr>
          <w:p w14:paraId="517C0FEF" w14:textId="77777777" w:rsidR="00542F82" w:rsidRPr="003C576A" w:rsidRDefault="00542F82">
            <w:pPr>
              <w:jc w:val="center"/>
              <w:rPr>
                <w:sz w:val="18"/>
                <w:szCs w:val="18"/>
                <w:lang w:eastAsia="nb-NO"/>
              </w:rPr>
            </w:pPr>
          </w:p>
        </w:tc>
        <w:tc>
          <w:tcPr>
            <w:tcW w:w="5245" w:type="dxa"/>
          </w:tcPr>
          <w:p w14:paraId="1F7C2DDA" w14:textId="77777777" w:rsidR="00542F82" w:rsidRPr="003C576A" w:rsidRDefault="00542F82">
            <w:pPr>
              <w:jc w:val="center"/>
              <w:rPr>
                <w:sz w:val="18"/>
                <w:szCs w:val="18"/>
                <w:lang w:eastAsia="nb-NO"/>
              </w:rPr>
            </w:pPr>
          </w:p>
        </w:tc>
      </w:tr>
    </w:tbl>
    <w:p w14:paraId="2F6DB1BC" w14:textId="77777777" w:rsidR="00542F82" w:rsidRPr="0050417F" w:rsidRDefault="00542F82" w:rsidP="00542F82">
      <w:pPr>
        <w:rPr>
          <w:lang w:eastAsia="nb-NO"/>
        </w:rPr>
      </w:pPr>
    </w:p>
    <w:p w14:paraId="1E484BCC" w14:textId="77777777" w:rsidR="00542F82" w:rsidRPr="0050417F" w:rsidRDefault="00542F82" w:rsidP="00542F82">
      <w:pPr>
        <w:pStyle w:val="Overskrift3"/>
        <w:rPr>
          <w:rFonts w:ascii="Open Sans" w:hAnsi="Open Sans" w:cs="Open Sans"/>
        </w:rPr>
      </w:pPr>
      <w:bookmarkStart w:id="30" w:name="_Toc220057519"/>
      <w:r w:rsidRPr="0050417F">
        <w:rPr>
          <w:rFonts w:ascii="Open Sans" w:hAnsi="Open Sans" w:cs="Open Sans"/>
        </w:rPr>
        <w:t>Tilgangsstyring</w:t>
      </w:r>
      <w:bookmarkEnd w:id="30"/>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5D64D3BD" w14:textId="77777777">
        <w:tc>
          <w:tcPr>
            <w:tcW w:w="562" w:type="dxa"/>
            <w:shd w:val="clear" w:color="auto" w:fill="D9D9D9" w:themeFill="background2" w:themeFillShade="D9"/>
          </w:tcPr>
          <w:p w14:paraId="5690840F"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01272113"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552C7F69"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2720D11D"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31030F0B"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25FAF6F5" w14:textId="77777777">
        <w:tc>
          <w:tcPr>
            <w:tcW w:w="562" w:type="dxa"/>
            <w:shd w:val="clear" w:color="auto" w:fill="D9D9D9" w:themeFill="background2" w:themeFillShade="D9"/>
          </w:tcPr>
          <w:p w14:paraId="001BE317" w14:textId="04BDBEE1" w:rsidR="00542F82" w:rsidRPr="0050417F" w:rsidRDefault="00826764" w:rsidP="006E5813">
            <w:pPr>
              <w:jc w:val="center"/>
              <w:rPr>
                <w:sz w:val="18"/>
                <w:szCs w:val="18"/>
                <w:lang w:eastAsia="nb-NO"/>
              </w:rPr>
            </w:pPr>
            <w:r>
              <w:rPr>
                <w:sz w:val="18"/>
                <w:szCs w:val="18"/>
                <w:lang w:eastAsia="nb-NO"/>
              </w:rPr>
              <w:t>12</w:t>
            </w:r>
            <w:r w:rsidR="00925192">
              <w:rPr>
                <w:sz w:val="18"/>
                <w:szCs w:val="18"/>
                <w:lang w:eastAsia="nb-NO"/>
              </w:rPr>
              <w:t>6</w:t>
            </w:r>
          </w:p>
        </w:tc>
        <w:tc>
          <w:tcPr>
            <w:tcW w:w="5387" w:type="dxa"/>
            <w:shd w:val="clear" w:color="auto" w:fill="F2F2F2" w:themeFill="background2" w:themeFillShade="F2"/>
          </w:tcPr>
          <w:p w14:paraId="5B3DAAFF" w14:textId="6CD57FA2" w:rsidR="007E775A" w:rsidRDefault="007E775A">
            <w:pPr>
              <w:rPr>
                <w:sz w:val="18"/>
                <w:szCs w:val="18"/>
                <w:lang w:eastAsia="nb-NO"/>
              </w:rPr>
            </w:pPr>
            <w:r w:rsidRPr="007E775A">
              <w:rPr>
                <w:sz w:val="18"/>
                <w:szCs w:val="18"/>
                <w:lang w:eastAsia="nb-NO"/>
              </w:rPr>
              <w:t xml:space="preserve">Løsningen </w:t>
            </w:r>
            <w:r>
              <w:rPr>
                <w:sz w:val="18"/>
                <w:szCs w:val="18"/>
                <w:lang w:eastAsia="nb-NO"/>
              </w:rPr>
              <w:t>bør legge til rette for</w:t>
            </w:r>
            <w:r w:rsidRPr="007E775A">
              <w:rPr>
                <w:sz w:val="18"/>
                <w:szCs w:val="18"/>
                <w:lang w:eastAsia="nb-NO"/>
              </w:rPr>
              <w:t xml:space="preserve"> autentisering og autorisasjon basert på tjenstlig behov, </w:t>
            </w:r>
            <w:r w:rsidR="005B2629">
              <w:rPr>
                <w:sz w:val="18"/>
                <w:szCs w:val="18"/>
                <w:lang w:eastAsia="nb-NO"/>
              </w:rPr>
              <w:t>slik at hver</w:t>
            </w:r>
            <w:r w:rsidRPr="007E775A">
              <w:rPr>
                <w:sz w:val="18"/>
                <w:szCs w:val="18"/>
                <w:lang w:eastAsia="nb-NO"/>
              </w:rPr>
              <w:t xml:space="preserve"> bruker </w:t>
            </w:r>
            <w:r w:rsidR="005B2629">
              <w:rPr>
                <w:sz w:val="18"/>
                <w:szCs w:val="18"/>
                <w:lang w:eastAsia="nb-NO"/>
              </w:rPr>
              <w:t>får</w:t>
            </w:r>
            <w:r w:rsidRPr="007E775A">
              <w:rPr>
                <w:sz w:val="18"/>
                <w:szCs w:val="18"/>
                <w:lang w:eastAsia="nb-NO"/>
              </w:rPr>
              <w:t xml:space="preserve"> egne autentiseringskriterier for å opprettholde sporbarhet og ansvarlighet.</w:t>
            </w:r>
          </w:p>
          <w:p w14:paraId="2FB0C001" w14:textId="77777777" w:rsidR="00542F82" w:rsidRDefault="00DB46D6">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2E4640">
              <w:rPr>
                <w:i/>
                <w:iCs/>
                <w:color w:val="0070C0"/>
                <w:sz w:val="18"/>
                <w:szCs w:val="18"/>
                <w:lang w:eastAsia="nb-NO"/>
              </w:rPr>
              <w:t>beskrive</w:t>
            </w:r>
            <w:r w:rsidR="00542F82" w:rsidRPr="0050417F">
              <w:rPr>
                <w:i/>
                <w:iCs/>
                <w:color w:val="00B0F0"/>
                <w:sz w:val="18"/>
                <w:szCs w:val="18"/>
                <w:lang w:eastAsia="nb-NO"/>
              </w:rPr>
              <w:t xml:space="preserve"> </w:t>
            </w:r>
            <w:r w:rsidR="00542F82" w:rsidRPr="00AB3A8F">
              <w:rPr>
                <w:i/>
                <w:iCs/>
                <w:color w:val="0070C0"/>
                <w:sz w:val="18"/>
                <w:szCs w:val="18"/>
                <w:lang w:eastAsia="nb-NO"/>
              </w:rPr>
              <w:t>hvordan løsningen tilrettelegger for tildeling av brukerautentiseringsmekanisme og autorisasjon</w:t>
            </w:r>
            <w:r w:rsidR="00AB3A8F" w:rsidRPr="00AB3A8F">
              <w:rPr>
                <w:i/>
                <w:iCs/>
                <w:color w:val="0070C0"/>
                <w:sz w:val="18"/>
                <w:szCs w:val="18"/>
                <w:lang w:eastAsia="nb-NO"/>
              </w:rPr>
              <w:t>.</w:t>
            </w:r>
          </w:p>
          <w:p w14:paraId="5C8925A2" w14:textId="2AC2B8DC" w:rsidR="006963CD" w:rsidRPr="0050417F" w:rsidRDefault="006963CD">
            <w:pPr>
              <w:rPr>
                <w:i/>
                <w:iCs/>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147595AA" w14:textId="77777777" w:rsidR="00542F82" w:rsidRPr="0050417F" w:rsidRDefault="00542F82">
            <w:pPr>
              <w:jc w:val="center"/>
              <w:rPr>
                <w:sz w:val="18"/>
                <w:szCs w:val="18"/>
                <w:lang w:eastAsia="nb-NO"/>
              </w:rPr>
            </w:pPr>
            <w:r w:rsidRPr="0050417F">
              <w:rPr>
                <w:sz w:val="18"/>
                <w:szCs w:val="18"/>
                <w:lang w:eastAsia="nb-NO"/>
              </w:rPr>
              <w:t>B</w:t>
            </w:r>
          </w:p>
        </w:tc>
        <w:tc>
          <w:tcPr>
            <w:tcW w:w="2126" w:type="dxa"/>
          </w:tcPr>
          <w:p w14:paraId="7DFB5E1D" w14:textId="77777777" w:rsidR="00542F82" w:rsidRPr="003C576A" w:rsidRDefault="00542F82">
            <w:pPr>
              <w:jc w:val="center"/>
              <w:rPr>
                <w:sz w:val="18"/>
                <w:szCs w:val="18"/>
                <w:lang w:eastAsia="nb-NO"/>
              </w:rPr>
            </w:pPr>
          </w:p>
        </w:tc>
        <w:tc>
          <w:tcPr>
            <w:tcW w:w="5245" w:type="dxa"/>
          </w:tcPr>
          <w:p w14:paraId="2F568A0E" w14:textId="77777777" w:rsidR="00542F82" w:rsidRPr="003C576A" w:rsidRDefault="00542F82">
            <w:pPr>
              <w:jc w:val="center"/>
              <w:rPr>
                <w:sz w:val="18"/>
                <w:szCs w:val="18"/>
                <w:lang w:eastAsia="nb-NO"/>
              </w:rPr>
            </w:pPr>
          </w:p>
        </w:tc>
      </w:tr>
      <w:tr w:rsidR="00542F82" w:rsidRPr="0050417F" w14:paraId="04464080" w14:textId="77777777">
        <w:tc>
          <w:tcPr>
            <w:tcW w:w="562" w:type="dxa"/>
            <w:shd w:val="clear" w:color="auto" w:fill="D9D9D9" w:themeFill="background2" w:themeFillShade="D9"/>
          </w:tcPr>
          <w:p w14:paraId="27E0CD80" w14:textId="6FC93481" w:rsidR="00542F82" w:rsidRPr="0050417F" w:rsidRDefault="00826764" w:rsidP="006E5813">
            <w:pPr>
              <w:jc w:val="center"/>
              <w:rPr>
                <w:sz w:val="18"/>
                <w:szCs w:val="18"/>
                <w:lang w:eastAsia="nb-NO"/>
              </w:rPr>
            </w:pPr>
            <w:r>
              <w:rPr>
                <w:sz w:val="18"/>
                <w:szCs w:val="18"/>
                <w:lang w:eastAsia="nb-NO"/>
              </w:rPr>
              <w:t>12</w:t>
            </w:r>
            <w:r w:rsidR="00925192">
              <w:rPr>
                <w:sz w:val="18"/>
                <w:szCs w:val="18"/>
                <w:lang w:eastAsia="nb-NO"/>
              </w:rPr>
              <w:t>7</w:t>
            </w:r>
          </w:p>
        </w:tc>
        <w:tc>
          <w:tcPr>
            <w:tcW w:w="5387" w:type="dxa"/>
            <w:shd w:val="clear" w:color="auto" w:fill="F2F2F2" w:themeFill="background2" w:themeFillShade="F2"/>
          </w:tcPr>
          <w:p w14:paraId="76387FB0"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Autorisasjonsregisteret bør være beskyttet mot uautoriserte endringer, og bør kunne benyttes til å hente ut informasjon om autorisasjoner minimum 5 år etter en autorisasjon er trukket tilbake.</w:t>
            </w:r>
          </w:p>
          <w:p w14:paraId="23D5AA35" w14:textId="77777777" w:rsidR="00542F82" w:rsidRDefault="00A924FE">
            <w:pPr>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542F82" w:rsidRPr="000540D0">
              <w:rPr>
                <w:i/>
                <w:iCs/>
                <w:color w:val="0070C0"/>
                <w:sz w:val="18"/>
                <w:szCs w:val="18"/>
                <w:lang w:eastAsia="nb-NO"/>
              </w:rPr>
              <w:t>beskrive hvordan autorisasjonsregisteret</w:t>
            </w:r>
            <w:r w:rsidR="00B834B5" w:rsidRPr="000540D0">
              <w:rPr>
                <w:i/>
                <w:iCs/>
                <w:color w:val="0070C0"/>
                <w:sz w:val="18"/>
                <w:szCs w:val="18"/>
                <w:lang w:eastAsia="nb-NO"/>
              </w:rPr>
              <w:t xml:space="preserve"> </w:t>
            </w:r>
            <w:r w:rsidR="000540D0" w:rsidRPr="000540D0">
              <w:rPr>
                <w:i/>
                <w:iCs/>
                <w:color w:val="0070C0"/>
                <w:sz w:val="18"/>
                <w:szCs w:val="18"/>
                <w:lang w:eastAsia="nb-NO"/>
              </w:rPr>
              <w:t>sikres</w:t>
            </w:r>
            <w:r w:rsidR="00542F82" w:rsidRPr="000540D0">
              <w:rPr>
                <w:i/>
                <w:iCs/>
                <w:color w:val="0070C0"/>
                <w:sz w:val="18"/>
                <w:szCs w:val="18"/>
                <w:lang w:eastAsia="nb-NO"/>
              </w:rPr>
              <w:t>.</w:t>
            </w:r>
          </w:p>
          <w:p w14:paraId="70877B1F" w14:textId="56EF6A2D" w:rsidR="00525241" w:rsidRPr="0050417F" w:rsidRDefault="00525241">
            <w:pPr>
              <w:rPr>
                <w:i/>
                <w:iCs/>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188B3B97" w14:textId="77777777" w:rsidR="00542F82" w:rsidRPr="0050417F" w:rsidRDefault="00542F82">
            <w:pPr>
              <w:jc w:val="center"/>
              <w:rPr>
                <w:sz w:val="18"/>
                <w:szCs w:val="18"/>
                <w:lang w:eastAsia="nb-NO"/>
              </w:rPr>
            </w:pPr>
            <w:r w:rsidRPr="0050417F">
              <w:rPr>
                <w:sz w:val="18"/>
                <w:szCs w:val="18"/>
                <w:lang w:eastAsia="nb-NO"/>
              </w:rPr>
              <w:t>B</w:t>
            </w:r>
          </w:p>
        </w:tc>
        <w:tc>
          <w:tcPr>
            <w:tcW w:w="2126" w:type="dxa"/>
          </w:tcPr>
          <w:p w14:paraId="3079D5EA" w14:textId="77777777" w:rsidR="00542F82" w:rsidRPr="003C576A" w:rsidRDefault="00542F82">
            <w:pPr>
              <w:jc w:val="center"/>
              <w:rPr>
                <w:sz w:val="18"/>
                <w:szCs w:val="18"/>
                <w:lang w:eastAsia="nb-NO"/>
              </w:rPr>
            </w:pPr>
          </w:p>
        </w:tc>
        <w:tc>
          <w:tcPr>
            <w:tcW w:w="5245" w:type="dxa"/>
          </w:tcPr>
          <w:p w14:paraId="4D10457A" w14:textId="77777777" w:rsidR="00542F82" w:rsidRPr="003C576A" w:rsidRDefault="00542F82">
            <w:pPr>
              <w:jc w:val="center"/>
              <w:rPr>
                <w:sz w:val="18"/>
                <w:szCs w:val="18"/>
                <w:lang w:eastAsia="nb-NO"/>
              </w:rPr>
            </w:pPr>
          </w:p>
        </w:tc>
      </w:tr>
      <w:tr w:rsidR="00542F82" w:rsidRPr="0050417F" w14:paraId="33E24315" w14:textId="77777777">
        <w:tc>
          <w:tcPr>
            <w:tcW w:w="562" w:type="dxa"/>
            <w:shd w:val="clear" w:color="auto" w:fill="D9D9D9" w:themeFill="background2" w:themeFillShade="D9"/>
          </w:tcPr>
          <w:p w14:paraId="1625268D" w14:textId="5A520665" w:rsidR="00542F82" w:rsidRPr="0050417F" w:rsidRDefault="00826764" w:rsidP="006E5813">
            <w:pPr>
              <w:jc w:val="center"/>
              <w:rPr>
                <w:sz w:val="18"/>
                <w:szCs w:val="18"/>
                <w:lang w:eastAsia="nb-NO"/>
              </w:rPr>
            </w:pPr>
            <w:r>
              <w:rPr>
                <w:sz w:val="18"/>
                <w:szCs w:val="18"/>
                <w:lang w:eastAsia="nb-NO"/>
              </w:rPr>
              <w:lastRenderedPageBreak/>
              <w:t>12</w:t>
            </w:r>
            <w:r w:rsidR="00925192">
              <w:rPr>
                <w:sz w:val="18"/>
                <w:szCs w:val="18"/>
                <w:lang w:eastAsia="nb-NO"/>
              </w:rPr>
              <w:t>8</w:t>
            </w:r>
          </w:p>
        </w:tc>
        <w:tc>
          <w:tcPr>
            <w:tcW w:w="5387" w:type="dxa"/>
            <w:shd w:val="clear" w:color="auto" w:fill="F2F2F2" w:themeFill="background2" w:themeFillShade="F2"/>
          </w:tcPr>
          <w:p w14:paraId="2A449D9B" w14:textId="67D12698" w:rsidR="00542F82" w:rsidRPr="004D1B83" w:rsidRDefault="00542F82">
            <w:pPr>
              <w:rPr>
                <w:color w:val="000000" w:themeColor="text1"/>
                <w:sz w:val="18"/>
                <w:szCs w:val="18"/>
                <w:lang w:eastAsia="nb-NO"/>
              </w:rPr>
            </w:pPr>
            <w:r w:rsidRPr="004D1B83">
              <w:rPr>
                <w:color w:val="000000" w:themeColor="text1"/>
                <w:sz w:val="18"/>
                <w:szCs w:val="18"/>
                <w:lang w:eastAsia="nb-NO"/>
              </w:rPr>
              <w:t xml:space="preserve">Leverandøren </w:t>
            </w:r>
            <w:r w:rsidR="005A73F1" w:rsidRPr="004D1B83">
              <w:rPr>
                <w:color w:val="000000" w:themeColor="text1"/>
                <w:sz w:val="18"/>
                <w:szCs w:val="18"/>
                <w:lang w:eastAsia="nb-NO"/>
              </w:rPr>
              <w:t>skal</w:t>
            </w:r>
            <w:r w:rsidRPr="004D1B83">
              <w:rPr>
                <w:color w:val="000000" w:themeColor="text1"/>
                <w:sz w:val="18"/>
                <w:szCs w:val="18"/>
                <w:lang w:eastAsia="nb-NO"/>
              </w:rPr>
              <w:t xml:space="preserve"> kunne hindre uautorisert bruk og ivareta integritet og konfidensialitet.</w:t>
            </w:r>
          </w:p>
          <w:p w14:paraId="255F077F" w14:textId="5B79D3EA" w:rsidR="00542F82" w:rsidRPr="00DB2CC8" w:rsidRDefault="00C47FD7">
            <w:pPr>
              <w:rPr>
                <w:i/>
                <w:iCs/>
                <w:color w:val="000000" w:themeColor="text1"/>
                <w:sz w:val="18"/>
                <w:szCs w:val="18"/>
                <w:highlight w:val="cyan"/>
                <w:lang w:eastAsia="nb-NO"/>
              </w:rPr>
            </w:pPr>
            <w:r w:rsidRPr="00150D57">
              <w:rPr>
                <w:i/>
                <w:iCs/>
                <w:color w:val="0070C0"/>
                <w:sz w:val="18"/>
                <w:szCs w:val="18"/>
                <w:lang w:eastAsia="nb-NO"/>
              </w:rPr>
              <w:t xml:space="preserve">Leverandøren skal bekrefte (Ja/Nei) at kravet er oppfylt og gi en kortfattet beskrivelse på inntil </w:t>
            </w:r>
            <w:r>
              <w:rPr>
                <w:i/>
                <w:iCs/>
                <w:color w:val="0070C0"/>
                <w:sz w:val="18"/>
                <w:szCs w:val="18"/>
                <w:lang w:eastAsia="nb-NO"/>
              </w:rPr>
              <w:t>2</w:t>
            </w:r>
            <w:r w:rsidRPr="00150D57">
              <w:rPr>
                <w:i/>
                <w:iCs/>
                <w:color w:val="0070C0"/>
                <w:sz w:val="18"/>
                <w:szCs w:val="18"/>
                <w:lang w:eastAsia="nb-NO"/>
              </w:rPr>
              <w:t>50 ord av hvordan kravet oppfylles.</w:t>
            </w:r>
          </w:p>
        </w:tc>
        <w:tc>
          <w:tcPr>
            <w:tcW w:w="709" w:type="dxa"/>
            <w:shd w:val="clear" w:color="auto" w:fill="F2F2F2" w:themeFill="background2" w:themeFillShade="F2"/>
          </w:tcPr>
          <w:p w14:paraId="49AF51DA" w14:textId="29C1774E" w:rsidR="00542F82" w:rsidRPr="0050417F" w:rsidRDefault="005A73F1">
            <w:pPr>
              <w:jc w:val="center"/>
              <w:rPr>
                <w:sz w:val="18"/>
                <w:szCs w:val="18"/>
                <w:lang w:eastAsia="nb-NO"/>
              </w:rPr>
            </w:pPr>
            <w:r>
              <w:rPr>
                <w:sz w:val="18"/>
                <w:szCs w:val="18"/>
                <w:lang w:eastAsia="nb-NO"/>
              </w:rPr>
              <w:t>S</w:t>
            </w:r>
          </w:p>
        </w:tc>
        <w:tc>
          <w:tcPr>
            <w:tcW w:w="2126" w:type="dxa"/>
          </w:tcPr>
          <w:p w14:paraId="65E3F34E" w14:textId="77777777" w:rsidR="00542F82" w:rsidRPr="003C576A" w:rsidRDefault="00542F82">
            <w:pPr>
              <w:jc w:val="center"/>
              <w:rPr>
                <w:sz w:val="18"/>
                <w:szCs w:val="18"/>
                <w:lang w:eastAsia="nb-NO"/>
              </w:rPr>
            </w:pPr>
          </w:p>
        </w:tc>
        <w:tc>
          <w:tcPr>
            <w:tcW w:w="5245" w:type="dxa"/>
          </w:tcPr>
          <w:p w14:paraId="74F9F2BD" w14:textId="67A5A90E" w:rsidR="00542F82" w:rsidRPr="003C576A" w:rsidRDefault="00542F82">
            <w:pPr>
              <w:jc w:val="center"/>
              <w:rPr>
                <w:sz w:val="18"/>
                <w:szCs w:val="18"/>
                <w:lang w:eastAsia="nb-NO"/>
              </w:rPr>
            </w:pPr>
          </w:p>
        </w:tc>
      </w:tr>
      <w:tr w:rsidR="00682622" w:rsidRPr="0050417F" w14:paraId="40755699" w14:textId="77777777">
        <w:tc>
          <w:tcPr>
            <w:tcW w:w="562" w:type="dxa"/>
            <w:shd w:val="clear" w:color="auto" w:fill="D9D9D9" w:themeFill="background2" w:themeFillShade="D9"/>
          </w:tcPr>
          <w:p w14:paraId="48A1CDAE" w14:textId="0E185A20" w:rsidR="00682622" w:rsidRPr="0050417F" w:rsidRDefault="00826764" w:rsidP="006E5813">
            <w:pPr>
              <w:jc w:val="center"/>
              <w:rPr>
                <w:sz w:val="18"/>
                <w:szCs w:val="18"/>
                <w:lang w:eastAsia="nb-NO"/>
              </w:rPr>
            </w:pPr>
            <w:r>
              <w:rPr>
                <w:sz w:val="18"/>
                <w:szCs w:val="18"/>
                <w:lang w:eastAsia="nb-NO"/>
              </w:rPr>
              <w:t>12</w:t>
            </w:r>
            <w:r w:rsidR="00925192">
              <w:rPr>
                <w:sz w:val="18"/>
                <w:szCs w:val="18"/>
                <w:lang w:eastAsia="nb-NO"/>
              </w:rPr>
              <w:t>9</w:t>
            </w:r>
          </w:p>
        </w:tc>
        <w:tc>
          <w:tcPr>
            <w:tcW w:w="5387" w:type="dxa"/>
            <w:shd w:val="clear" w:color="auto" w:fill="F2F2F2" w:themeFill="background2" w:themeFillShade="F2"/>
          </w:tcPr>
          <w:p w14:paraId="5C0C6DA7" w14:textId="77777777" w:rsidR="00682622" w:rsidRPr="0050417F" w:rsidRDefault="00682622" w:rsidP="00682622">
            <w:pPr>
              <w:rPr>
                <w:sz w:val="18"/>
                <w:szCs w:val="18"/>
                <w:lang w:eastAsia="nb-NO"/>
              </w:rPr>
            </w:pPr>
            <w:r>
              <w:rPr>
                <w:sz w:val="18"/>
                <w:szCs w:val="18"/>
                <w:lang w:eastAsia="nb-NO"/>
              </w:rPr>
              <w:t xml:space="preserve">Grensesnittet til Utskriftsadministrasjonssystemet </w:t>
            </w:r>
            <w:r w:rsidRPr="0050417F">
              <w:rPr>
                <w:sz w:val="18"/>
                <w:szCs w:val="18"/>
                <w:lang w:eastAsia="nb-NO"/>
              </w:rPr>
              <w:t>bør ha</w:t>
            </w:r>
            <w:r>
              <w:rPr>
                <w:sz w:val="18"/>
                <w:szCs w:val="18"/>
                <w:lang w:eastAsia="nb-NO"/>
              </w:rPr>
              <w:t xml:space="preserve"> god funksjonalitet for å kunne</w:t>
            </w:r>
            <w:r w:rsidRPr="0050417F">
              <w:rPr>
                <w:sz w:val="18"/>
                <w:szCs w:val="18"/>
                <w:lang w:eastAsia="nb-NO"/>
              </w:rPr>
              <w:t xml:space="preserve"> deleger</w:t>
            </w:r>
            <w:r>
              <w:rPr>
                <w:sz w:val="18"/>
                <w:szCs w:val="18"/>
                <w:lang w:eastAsia="nb-NO"/>
              </w:rPr>
              <w:t>e</w:t>
            </w:r>
            <w:r w:rsidRPr="0050417F">
              <w:rPr>
                <w:sz w:val="18"/>
                <w:szCs w:val="18"/>
                <w:lang w:eastAsia="nb-NO"/>
              </w:rPr>
              <w:t xml:space="preserve"> administrasjon med rollestyring for å kunne gi forskjellige brukergrupper nødvendig tilgang til å hjelpe sluttbrukere.</w:t>
            </w:r>
          </w:p>
          <w:p w14:paraId="63D781E6" w14:textId="77777777" w:rsidR="00682622" w:rsidRPr="0050417F" w:rsidRDefault="00682622" w:rsidP="00682622">
            <w:pPr>
              <w:rPr>
                <w:sz w:val="18"/>
                <w:szCs w:val="18"/>
                <w:lang w:eastAsia="nb-NO"/>
              </w:rPr>
            </w:pPr>
            <w:r w:rsidRPr="0050417F">
              <w:rPr>
                <w:sz w:val="18"/>
                <w:szCs w:val="18"/>
                <w:lang w:eastAsia="nb-NO"/>
              </w:rPr>
              <w:t xml:space="preserve">Brukere og roller/tilganger </w:t>
            </w:r>
            <w:r>
              <w:rPr>
                <w:sz w:val="18"/>
                <w:szCs w:val="18"/>
                <w:lang w:eastAsia="nb-NO"/>
              </w:rPr>
              <w:t>bør</w:t>
            </w:r>
            <w:r w:rsidRPr="0050417F">
              <w:rPr>
                <w:sz w:val="18"/>
                <w:szCs w:val="18"/>
                <w:lang w:eastAsia="nb-NO"/>
              </w:rPr>
              <w:t xml:space="preserve"> kunne håndteres og administreres via API. </w:t>
            </w:r>
            <w:r>
              <w:rPr>
                <w:sz w:val="18"/>
                <w:szCs w:val="18"/>
                <w:lang w:eastAsia="nb-NO"/>
              </w:rPr>
              <w:t>Kunden</w:t>
            </w:r>
            <w:r w:rsidRPr="0050417F">
              <w:rPr>
                <w:sz w:val="18"/>
                <w:szCs w:val="18"/>
                <w:lang w:eastAsia="nb-NO"/>
              </w:rPr>
              <w:t xml:space="preserve"> foretrekker SCIM 2.0-grensesnitt, men andre </w:t>
            </w:r>
            <w:r>
              <w:rPr>
                <w:sz w:val="18"/>
                <w:szCs w:val="18"/>
                <w:lang w:eastAsia="nb-NO"/>
              </w:rPr>
              <w:t xml:space="preserve">tilsvarende </w:t>
            </w:r>
            <w:r w:rsidRPr="0050417F">
              <w:rPr>
                <w:sz w:val="18"/>
                <w:szCs w:val="18"/>
                <w:lang w:eastAsia="nb-NO"/>
              </w:rPr>
              <w:t xml:space="preserve">løsninger kan også dekke </w:t>
            </w:r>
            <w:r>
              <w:rPr>
                <w:sz w:val="18"/>
                <w:szCs w:val="18"/>
                <w:lang w:eastAsia="nb-NO"/>
              </w:rPr>
              <w:t>behovet</w:t>
            </w:r>
            <w:r w:rsidRPr="0050417F">
              <w:rPr>
                <w:sz w:val="18"/>
                <w:szCs w:val="18"/>
                <w:lang w:eastAsia="nb-NO"/>
              </w:rPr>
              <w:t>.</w:t>
            </w:r>
          </w:p>
          <w:p w14:paraId="5694E916" w14:textId="77777777" w:rsidR="00682622" w:rsidRDefault="00682622" w:rsidP="00682622">
            <w:pPr>
              <w:rPr>
                <w:i/>
                <w:color w:val="0070C0"/>
                <w:sz w:val="18"/>
                <w:szCs w:val="18"/>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Pr="001A1F0E">
              <w:rPr>
                <w:i/>
                <w:color w:val="0070C0"/>
                <w:sz w:val="18"/>
                <w:szCs w:val="18"/>
              </w:rPr>
              <w:t xml:space="preserve">beskrive </w:t>
            </w:r>
            <w:r>
              <w:rPr>
                <w:i/>
                <w:color w:val="0070C0"/>
                <w:sz w:val="18"/>
                <w:szCs w:val="18"/>
              </w:rPr>
              <w:t>Løsningens</w:t>
            </w:r>
            <w:r w:rsidRPr="001A1F0E">
              <w:rPr>
                <w:i/>
                <w:color w:val="0070C0"/>
                <w:sz w:val="18"/>
                <w:szCs w:val="18"/>
              </w:rPr>
              <w:t xml:space="preserve"> </w:t>
            </w:r>
            <w:r>
              <w:rPr>
                <w:i/>
                <w:color w:val="0070C0"/>
                <w:sz w:val="18"/>
                <w:szCs w:val="18"/>
              </w:rPr>
              <w:t>funksjonaliteten for rollestyring/tilganger.</w:t>
            </w:r>
          </w:p>
          <w:p w14:paraId="025C64A1" w14:textId="29BEE189" w:rsidR="00525241" w:rsidRPr="0050417F" w:rsidRDefault="00525241" w:rsidP="00682622">
            <w:pPr>
              <w:rPr>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2D8D34DA" w14:textId="3F8441B3" w:rsidR="00682622" w:rsidRDefault="00682622" w:rsidP="00682622">
            <w:pPr>
              <w:jc w:val="center"/>
              <w:rPr>
                <w:sz w:val="18"/>
                <w:szCs w:val="18"/>
                <w:lang w:eastAsia="nb-NO"/>
              </w:rPr>
            </w:pPr>
            <w:r w:rsidRPr="0050417F">
              <w:rPr>
                <w:sz w:val="18"/>
                <w:szCs w:val="18"/>
                <w:lang w:eastAsia="nb-NO"/>
              </w:rPr>
              <w:t>B</w:t>
            </w:r>
          </w:p>
        </w:tc>
        <w:tc>
          <w:tcPr>
            <w:tcW w:w="2126" w:type="dxa"/>
          </w:tcPr>
          <w:p w14:paraId="1D316A2A" w14:textId="77777777" w:rsidR="00682622" w:rsidRPr="003C576A" w:rsidRDefault="00682622" w:rsidP="00682622">
            <w:pPr>
              <w:jc w:val="center"/>
              <w:rPr>
                <w:sz w:val="18"/>
                <w:szCs w:val="18"/>
                <w:lang w:eastAsia="nb-NO"/>
              </w:rPr>
            </w:pPr>
          </w:p>
        </w:tc>
        <w:tc>
          <w:tcPr>
            <w:tcW w:w="5245" w:type="dxa"/>
          </w:tcPr>
          <w:p w14:paraId="0BC28502" w14:textId="5CC00928" w:rsidR="00682622" w:rsidRPr="003C576A" w:rsidRDefault="00682622" w:rsidP="00682622">
            <w:pPr>
              <w:jc w:val="center"/>
              <w:rPr>
                <w:sz w:val="18"/>
                <w:szCs w:val="18"/>
                <w:lang w:eastAsia="nb-NO"/>
              </w:rPr>
            </w:pPr>
          </w:p>
        </w:tc>
      </w:tr>
      <w:tr w:rsidR="00064460" w:rsidRPr="0050417F" w14:paraId="025E40F7" w14:textId="77777777">
        <w:tc>
          <w:tcPr>
            <w:tcW w:w="562" w:type="dxa"/>
            <w:shd w:val="clear" w:color="auto" w:fill="D9D9D9" w:themeFill="background2" w:themeFillShade="D9"/>
          </w:tcPr>
          <w:p w14:paraId="736EB700" w14:textId="3D77038F" w:rsidR="00064460" w:rsidRPr="0050417F" w:rsidRDefault="00826764" w:rsidP="006E5813">
            <w:pPr>
              <w:jc w:val="center"/>
              <w:rPr>
                <w:sz w:val="18"/>
                <w:szCs w:val="18"/>
                <w:lang w:eastAsia="nb-NO"/>
              </w:rPr>
            </w:pPr>
            <w:r>
              <w:rPr>
                <w:sz w:val="18"/>
                <w:szCs w:val="18"/>
                <w:lang w:eastAsia="nb-NO"/>
              </w:rPr>
              <w:t>1</w:t>
            </w:r>
            <w:r w:rsidR="00925192">
              <w:rPr>
                <w:sz w:val="18"/>
                <w:szCs w:val="18"/>
                <w:lang w:eastAsia="nb-NO"/>
              </w:rPr>
              <w:t>30</w:t>
            </w:r>
          </w:p>
        </w:tc>
        <w:tc>
          <w:tcPr>
            <w:tcW w:w="5387" w:type="dxa"/>
            <w:shd w:val="clear" w:color="auto" w:fill="F2F2F2" w:themeFill="background2" w:themeFillShade="F2"/>
          </w:tcPr>
          <w:p w14:paraId="5345E53D" w14:textId="3F938F65" w:rsidR="00064460" w:rsidRPr="0050417F" w:rsidRDefault="00064460" w:rsidP="00064460">
            <w:pPr>
              <w:rPr>
                <w:sz w:val="18"/>
                <w:szCs w:val="18"/>
                <w:lang w:eastAsia="nb-NO"/>
              </w:rPr>
            </w:pPr>
            <w:r>
              <w:rPr>
                <w:sz w:val="18"/>
                <w:szCs w:val="18"/>
                <w:lang w:eastAsia="nb-NO"/>
              </w:rPr>
              <w:t xml:space="preserve">Leverandør skal opprette en rolle kalt </w:t>
            </w:r>
            <w:r w:rsidRPr="0050417F">
              <w:rPr>
                <w:sz w:val="18"/>
                <w:szCs w:val="18"/>
                <w:lang w:eastAsia="nb-NO"/>
              </w:rPr>
              <w:t>«</w:t>
            </w:r>
            <w:proofErr w:type="spellStart"/>
            <w:r w:rsidRPr="0050417F">
              <w:rPr>
                <w:sz w:val="18"/>
                <w:szCs w:val="18"/>
                <w:lang w:eastAsia="nb-NO"/>
              </w:rPr>
              <w:t>Printoperatør</w:t>
            </w:r>
            <w:proofErr w:type="spellEnd"/>
            <w:r w:rsidRPr="0050417F">
              <w:rPr>
                <w:sz w:val="18"/>
                <w:szCs w:val="18"/>
                <w:lang w:eastAsia="nb-NO"/>
              </w:rPr>
              <w:t>»</w:t>
            </w:r>
            <w:r>
              <w:rPr>
                <w:sz w:val="18"/>
                <w:szCs w:val="18"/>
                <w:lang w:eastAsia="nb-NO"/>
              </w:rPr>
              <w:t xml:space="preserve"> eller tilsvarende,</w:t>
            </w:r>
            <w:r w:rsidRPr="0050417F">
              <w:rPr>
                <w:sz w:val="18"/>
                <w:szCs w:val="18"/>
                <w:lang w:eastAsia="nb-NO"/>
              </w:rPr>
              <w:t xml:space="preserve"> </w:t>
            </w:r>
            <w:r>
              <w:rPr>
                <w:sz w:val="18"/>
                <w:szCs w:val="18"/>
                <w:lang w:eastAsia="nb-NO"/>
              </w:rPr>
              <w:t>som</w:t>
            </w:r>
            <w:r w:rsidR="00E9695B">
              <w:rPr>
                <w:sz w:val="18"/>
                <w:szCs w:val="18"/>
                <w:lang w:eastAsia="nb-NO"/>
              </w:rPr>
              <w:t xml:space="preserve"> skal</w:t>
            </w:r>
            <w:r w:rsidRPr="0050417F">
              <w:rPr>
                <w:sz w:val="18"/>
                <w:szCs w:val="18"/>
                <w:lang w:eastAsia="nb-NO"/>
              </w:rPr>
              <w:t xml:space="preserve"> kunne:</w:t>
            </w:r>
          </w:p>
          <w:p w14:paraId="3B783CA3" w14:textId="77777777" w:rsidR="00064460" w:rsidRPr="0043340E" w:rsidRDefault="00064460" w:rsidP="00064460">
            <w:pPr>
              <w:pStyle w:val="Listeavsnitt"/>
              <w:numPr>
                <w:ilvl w:val="1"/>
                <w:numId w:val="10"/>
              </w:numPr>
              <w:rPr>
                <w:sz w:val="18"/>
                <w:szCs w:val="18"/>
              </w:rPr>
            </w:pPr>
            <w:r w:rsidRPr="0043340E">
              <w:rPr>
                <w:sz w:val="18"/>
                <w:szCs w:val="18"/>
              </w:rPr>
              <w:t>Slette print-jobber for sluttbruker</w:t>
            </w:r>
          </w:p>
          <w:p w14:paraId="0EBB0D23" w14:textId="77777777" w:rsidR="00064460" w:rsidRPr="0043340E" w:rsidRDefault="00064460" w:rsidP="00064460">
            <w:pPr>
              <w:pStyle w:val="Listeavsnitt"/>
              <w:numPr>
                <w:ilvl w:val="1"/>
                <w:numId w:val="10"/>
              </w:numPr>
              <w:rPr>
                <w:sz w:val="18"/>
                <w:szCs w:val="18"/>
              </w:rPr>
            </w:pPr>
            <w:r w:rsidRPr="0043340E">
              <w:rPr>
                <w:sz w:val="18"/>
                <w:szCs w:val="18"/>
              </w:rPr>
              <w:t xml:space="preserve">Slette tilknytning til </w:t>
            </w:r>
            <w:r>
              <w:rPr>
                <w:sz w:val="18"/>
                <w:szCs w:val="18"/>
              </w:rPr>
              <w:t>MIFARE</w:t>
            </w:r>
            <w:r w:rsidRPr="0043340E">
              <w:rPr>
                <w:sz w:val="18"/>
                <w:szCs w:val="18"/>
              </w:rPr>
              <w:t>-kort mot sluttbruker</w:t>
            </w:r>
          </w:p>
          <w:p w14:paraId="796F7880" w14:textId="4D09121A" w:rsidR="00064460" w:rsidRDefault="00C47FD7" w:rsidP="00064460">
            <w:pPr>
              <w:spacing w:before="120"/>
              <w:rPr>
                <w:sz w:val="18"/>
                <w:szCs w:val="18"/>
                <w:lang w:eastAsia="nb-NO"/>
              </w:rPr>
            </w:pPr>
            <w:r w:rsidRPr="00150D57">
              <w:rPr>
                <w:i/>
                <w:iCs/>
                <w:color w:val="0070C0"/>
                <w:sz w:val="18"/>
                <w:szCs w:val="18"/>
                <w:lang w:eastAsia="nb-NO"/>
              </w:rPr>
              <w:t>Leverandøren skal bekrefte (Ja/Nei) at kravet er oppfylt og gi en kortfattet beskrivelse på inntil 150 ord av hvordan kravet oppfylles.</w:t>
            </w:r>
          </w:p>
        </w:tc>
        <w:tc>
          <w:tcPr>
            <w:tcW w:w="709" w:type="dxa"/>
            <w:shd w:val="clear" w:color="auto" w:fill="F2F2F2" w:themeFill="background2" w:themeFillShade="F2"/>
          </w:tcPr>
          <w:p w14:paraId="446ED04B" w14:textId="797F2B80" w:rsidR="00064460" w:rsidRPr="0050417F" w:rsidRDefault="00064460" w:rsidP="00064460">
            <w:pPr>
              <w:jc w:val="center"/>
              <w:rPr>
                <w:sz w:val="18"/>
                <w:szCs w:val="18"/>
                <w:lang w:eastAsia="nb-NO"/>
              </w:rPr>
            </w:pPr>
            <w:r>
              <w:rPr>
                <w:sz w:val="18"/>
                <w:szCs w:val="18"/>
                <w:lang w:eastAsia="nb-NO"/>
              </w:rPr>
              <w:t>S</w:t>
            </w:r>
          </w:p>
        </w:tc>
        <w:tc>
          <w:tcPr>
            <w:tcW w:w="2126" w:type="dxa"/>
          </w:tcPr>
          <w:p w14:paraId="6A39A895" w14:textId="77777777" w:rsidR="00064460" w:rsidRPr="003C576A" w:rsidRDefault="00064460" w:rsidP="00064460">
            <w:pPr>
              <w:jc w:val="center"/>
              <w:rPr>
                <w:sz w:val="18"/>
                <w:szCs w:val="18"/>
                <w:lang w:eastAsia="nb-NO"/>
              </w:rPr>
            </w:pPr>
          </w:p>
        </w:tc>
        <w:tc>
          <w:tcPr>
            <w:tcW w:w="5245" w:type="dxa"/>
          </w:tcPr>
          <w:p w14:paraId="41054614" w14:textId="77777777" w:rsidR="00064460" w:rsidRPr="003C576A" w:rsidRDefault="00064460" w:rsidP="00064460">
            <w:pPr>
              <w:jc w:val="center"/>
              <w:rPr>
                <w:rStyle w:val="Merknadsreferanse"/>
                <w:sz w:val="18"/>
                <w:szCs w:val="18"/>
                <w:lang w:eastAsia="nb-NO"/>
              </w:rPr>
            </w:pPr>
          </w:p>
        </w:tc>
      </w:tr>
      <w:tr w:rsidR="00542F82" w:rsidRPr="0050417F" w14:paraId="0C08CF56" w14:textId="77777777">
        <w:tc>
          <w:tcPr>
            <w:tcW w:w="562" w:type="dxa"/>
            <w:shd w:val="clear" w:color="auto" w:fill="D9D9D9" w:themeFill="background2" w:themeFillShade="D9"/>
          </w:tcPr>
          <w:p w14:paraId="0A345160" w14:textId="6B6C4A8F"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1</w:t>
            </w:r>
          </w:p>
        </w:tc>
        <w:tc>
          <w:tcPr>
            <w:tcW w:w="5387" w:type="dxa"/>
            <w:shd w:val="clear" w:color="auto" w:fill="F2F2F2" w:themeFill="background2" w:themeFillShade="F2"/>
          </w:tcPr>
          <w:p w14:paraId="14229410"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 xml:space="preserve">Leverandøren skal </w:t>
            </w:r>
            <w:proofErr w:type="gramStart"/>
            <w:r w:rsidRPr="0050417F">
              <w:rPr>
                <w:color w:val="000000" w:themeColor="text1"/>
                <w:sz w:val="18"/>
                <w:szCs w:val="18"/>
                <w:lang w:eastAsia="nb-NO"/>
              </w:rPr>
              <w:t>implementere</w:t>
            </w:r>
            <w:proofErr w:type="gramEnd"/>
            <w:r w:rsidRPr="0050417F">
              <w:rPr>
                <w:color w:val="000000" w:themeColor="text1"/>
                <w:sz w:val="18"/>
                <w:szCs w:val="18"/>
                <w:lang w:eastAsia="nb-NO"/>
              </w:rPr>
              <w:t xml:space="preserve"> fysiske sikringstiltak hvor Kundens data er tilgjengelig.</w:t>
            </w:r>
          </w:p>
          <w:p w14:paraId="0D96E888" w14:textId="0E9FA23D" w:rsidR="00542F82" w:rsidRPr="0050417F" w:rsidRDefault="00187EFD">
            <w:pPr>
              <w:rPr>
                <w:i/>
                <w:iCs/>
                <w:color w:val="000000" w:themeColor="text1"/>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1B4AA2">
              <w:rPr>
                <w:i/>
                <w:iCs/>
                <w:color w:val="0070C0"/>
                <w:sz w:val="18"/>
                <w:szCs w:val="18"/>
                <w:lang w:eastAsia="nb-NO"/>
              </w:rPr>
              <w:t>gi en kortfattet beskrivelse</w:t>
            </w:r>
            <w:r w:rsidR="008D7B29">
              <w:rPr>
                <w:i/>
                <w:iCs/>
                <w:color w:val="0070C0"/>
                <w:sz w:val="18"/>
                <w:szCs w:val="18"/>
                <w:lang w:eastAsia="nb-NO"/>
              </w:rPr>
              <w:t xml:space="preserve"> på inntil 250 ord om</w:t>
            </w:r>
            <w:r w:rsidR="003F3E5E">
              <w:rPr>
                <w:i/>
                <w:iCs/>
                <w:color w:val="0070C0"/>
                <w:sz w:val="18"/>
                <w:szCs w:val="18"/>
                <w:lang w:eastAsia="nb-NO"/>
              </w:rPr>
              <w:t xml:space="preserve"> hv</w:t>
            </w:r>
            <w:r w:rsidR="00CD320C">
              <w:rPr>
                <w:i/>
                <w:iCs/>
                <w:color w:val="0070C0"/>
                <w:sz w:val="18"/>
                <w:szCs w:val="18"/>
                <w:lang w:eastAsia="nb-NO"/>
              </w:rPr>
              <w:t xml:space="preserve">ilke fysiske </w:t>
            </w:r>
            <w:r w:rsidR="00CD320C">
              <w:rPr>
                <w:i/>
                <w:iCs/>
                <w:color w:val="0070C0"/>
                <w:sz w:val="18"/>
                <w:szCs w:val="18"/>
                <w:lang w:eastAsia="nb-NO"/>
              </w:rPr>
              <w:lastRenderedPageBreak/>
              <w:t xml:space="preserve">sikringstiltak som </w:t>
            </w:r>
            <w:r w:rsidR="00CD0452">
              <w:rPr>
                <w:i/>
                <w:iCs/>
                <w:color w:val="0070C0"/>
                <w:sz w:val="18"/>
                <w:szCs w:val="18"/>
                <w:lang w:eastAsia="nb-NO"/>
              </w:rPr>
              <w:t xml:space="preserve">benyttes i </w:t>
            </w:r>
            <w:r w:rsidR="00D235FA">
              <w:rPr>
                <w:i/>
                <w:iCs/>
                <w:color w:val="0070C0"/>
                <w:sz w:val="18"/>
                <w:szCs w:val="18"/>
                <w:lang w:eastAsia="nb-NO"/>
              </w:rPr>
              <w:t>datasentre</w:t>
            </w:r>
            <w:r w:rsidR="00EE08A4">
              <w:rPr>
                <w:i/>
                <w:iCs/>
                <w:color w:val="0070C0"/>
                <w:sz w:val="18"/>
                <w:szCs w:val="18"/>
                <w:lang w:eastAsia="nb-NO"/>
              </w:rPr>
              <w:t xml:space="preserve"> </w:t>
            </w:r>
            <w:r w:rsidR="001B62A4">
              <w:rPr>
                <w:i/>
                <w:iCs/>
                <w:color w:val="0070C0"/>
                <w:sz w:val="18"/>
                <w:szCs w:val="18"/>
                <w:lang w:eastAsia="nb-NO"/>
              </w:rPr>
              <w:t xml:space="preserve">relevant for Avtalen, for </w:t>
            </w:r>
            <w:r w:rsidR="005754BF">
              <w:rPr>
                <w:i/>
                <w:iCs/>
                <w:color w:val="0070C0"/>
                <w:sz w:val="18"/>
                <w:szCs w:val="18"/>
                <w:lang w:eastAsia="nb-NO"/>
              </w:rPr>
              <w:t>å forhindre</w:t>
            </w:r>
            <w:r w:rsidR="00CE3DD6">
              <w:rPr>
                <w:i/>
                <w:iCs/>
                <w:color w:val="0070C0"/>
                <w:sz w:val="18"/>
                <w:szCs w:val="18"/>
                <w:lang w:eastAsia="nb-NO"/>
              </w:rPr>
              <w:t xml:space="preserve"> at uvedkomne ikke </w:t>
            </w:r>
            <w:r w:rsidR="009A1AB5">
              <w:rPr>
                <w:i/>
                <w:iCs/>
                <w:color w:val="0070C0"/>
                <w:sz w:val="18"/>
                <w:szCs w:val="18"/>
                <w:lang w:eastAsia="nb-NO"/>
              </w:rPr>
              <w:t>får tilgang til data, systemer og utstyr.</w:t>
            </w:r>
          </w:p>
        </w:tc>
        <w:tc>
          <w:tcPr>
            <w:tcW w:w="709" w:type="dxa"/>
            <w:shd w:val="clear" w:color="auto" w:fill="F2F2F2" w:themeFill="background2" w:themeFillShade="F2"/>
          </w:tcPr>
          <w:p w14:paraId="71635E27" w14:textId="77777777" w:rsidR="00542F82" w:rsidRPr="0050417F" w:rsidRDefault="00542F82">
            <w:pPr>
              <w:jc w:val="center"/>
              <w:rPr>
                <w:sz w:val="18"/>
                <w:szCs w:val="18"/>
                <w:lang w:eastAsia="nb-NO"/>
              </w:rPr>
            </w:pPr>
            <w:r>
              <w:rPr>
                <w:sz w:val="18"/>
                <w:szCs w:val="18"/>
                <w:lang w:eastAsia="nb-NO"/>
              </w:rPr>
              <w:lastRenderedPageBreak/>
              <w:t>S</w:t>
            </w:r>
          </w:p>
        </w:tc>
        <w:tc>
          <w:tcPr>
            <w:tcW w:w="2126" w:type="dxa"/>
          </w:tcPr>
          <w:p w14:paraId="0C1FF994" w14:textId="77777777" w:rsidR="00542F82" w:rsidRPr="003C576A" w:rsidRDefault="00542F82">
            <w:pPr>
              <w:jc w:val="center"/>
              <w:rPr>
                <w:sz w:val="18"/>
                <w:szCs w:val="18"/>
                <w:lang w:eastAsia="nb-NO"/>
              </w:rPr>
            </w:pPr>
          </w:p>
        </w:tc>
        <w:tc>
          <w:tcPr>
            <w:tcW w:w="5245" w:type="dxa"/>
          </w:tcPr>
          <w:p w14:paraId="41B65C89" w14:textId="77777777" w:rsidR="00542F82" w:rsidRPr="003C576A" w:rsidRDefault="00542F82">
            <w:pPr>
              <w:jc w:val="center"/>
              <w:rPr>
                <w:sz w:val="18"/>
                <w:szCs w:val="18"/>
                <w:lang w:eastAsia="nb-NO"/>
              </w:rPr>
            </w:pPr>
          </w:p>
        </w:tc>
      </w:tr>
      <w:tr w:rsidR="00542F82" w:rsidRPr="0050417F" w14:paraId="1684B870" w14:textId="77777777">
        <w:tc>
          <w:tcPr>
            <w:tcW w:w="562" w:type="dxa"/>
            <w:shd w:val="clear" w:color="auto" w:fill="D9D9D9" w:themeFill="background2" w:themeFillShade="D9"/>
          </w:tcPr>
          <w:p w14:paraId="4906C85E" w14:textId="116BB28B"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2</w:t>
            </w:r>
          </w:p>
        </w:tc>
        <w:tc>
          <w:tcPr>
            <w:tcW w:w="5387" w:type="dxa"/>
            <w:shd w:val="clear" w:color="auto" w:fill="F2F2F2" w:themeFill="background2" w:themeFillShade="F2"/>
          </w:tcPr>
          <w:p w14:paraId="2441ABD8" w14:textId="77777777" w:rsidR="00542F82" w:rsidRPr="0050417F" w:rsidRDefault="00542F82">
            <w:pPr>
              <w:rPr>
                <w:color w:val="000000" w:themeColor="text1"/>
                <w:sz w:val="18"/>
                <w:szCs w:val="18"/>
                <w:lang w:eastAsia="nb-NO"/>
              </w:rPr>
            </w:pPr>
            <w:r w:rsidRPr="0050417F">
              <w:rPr>
                <w:color w:val="000000" w:themeColor="text1"/>
                <w:sz w:val="18"/>
                <w:szCs w:val="18"/>
                <w:lang w:eastAsia="nb-NO"/>
              </w:rPr>
              <w:t>Leverandøren skal separere data som tilhører forskjellige kunder. Leverandørens egne data skal separeres fra kundenes data.</w:t>
            </w:r>
          </w:p>
          <w:p w14:paraId="066A5451" w14:textId="12C7012E" w:rsidR="00542F82" w:rsidRPr="0050417F" w:rsidRDefault="00B84875">
            <w:pPr>
              <w:rPr>
                <w:i/>
                <w:iCs/>
                <w:color w:val="000000" w:themeColor="text1"/>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og</w:t>
            </w:r>
            <w:r w:rsidR="009F5686">
              <w:rPr>
                <w:i/>
                <w:iCs/>
                <w:color w:val="0070C0"/>
                <w:sz w:val="18"/>
                <w:szCs w:val="18"/>
                <w:lang w:eastAsia="nb-NO"/>
              </w:rPr>
              <w:t xml:space="preserve"> </w:t>
            </w:r>
            <w:r w:rsidR="00FF468A">
              <w:rPr>
                <w:i/>
                <w:iCs/>
                <w:color w:val="0070C0"/>
                <w:sz w:val="18"/>
                <w:szCs w:val="18"/>
                <w:lang w:eastAsia="nb-NO"/>
              </w:rPr>
              <w:t>gi en kortfattet beskrivelse på inntil 250 ord</w:t>
            </w:r>
            <w:r w:rsidR="005F0C6D">
              <w:rPr>
                <w:i/>
                <w:iCs/>
                <w:color w:val="0070C0"/>
                <w:sz w:val="18"/>
                <w:szCs w:val="18"/>
                <w:lang w:eastAsia="nb-NO"/>
              </w:rPr>
              <w:t xml:space="preserve"> av</w:t>
            </w:r>
            <w:r w:rsidR="009F5686">
              <w:rPr>
                <w:i/>
                <w:iCs/>
                <w:color w:val="0070C0"/>
                <w:sz w:val="18"/>
                <w:szCs w:val="18"/>
                <w:lang w:eastAsia="nb-NO"/>
              </w:rPr>
              <w:t xml:space="preserve"> sin</w:t>
            </w:r>
            <w:r w:rsidR="00353F5A">
              <w:rPr>
                <w:i/>
                <w:iCs/>
                <w:color w:val="0070C0"/>
                <w:sz w:val="18"/>
                <w:szCs w:val="18"/>
                <w:lang w:eastAsia="nb-NO"/>
              </w:rPr>
              <w:t xml:space="preserve"> sikkerhetsarkitektur</w:t>
            </w:r>
            <w:r w:rsidR="006067F4">
              <w:rPr>
                <w:i/>
                <w:iCs/>
                <w:color w:val="0070C0"/>
                <w:sz w:val="18"/>
                <w:szCs w:val="18"/>
                <w:lang w:eastAsia="nb-NO"/>
              </w:rPr>
              <w:t xml:space="preserve"> mht. separasjon av data </w:t>
            </w:r>
            <w:r w:rsidR="00FF4C0C">
              <w:rPr>
                <w:i/>
                <w:iCs/>
                <w:color w:val="0070C0"/>
                <w:sz w:val="18"/>
                <w:szCs w:val="18"/>
                <w:lang w:eastAsia="nb-NO"/>
              </w:rPr>
              <w:t>som tilhører</w:t>
            </w:r>
            <w:r w:rsidR="00F152CC">
              <w:rPr>
                <w:i/>
                <w:iCs/>
                <w:color w:val="0070C0"/>
                <w:sz w:val="18"/>
                <w:szCs w:val="18"/>
                <w:lang w:eastAsia="nb-NO"/>
              </w:rPr>
              <w:t xml:space="preserve"> en selv og</w:t>
            </w:r>
            <w:r w:rsidR="00FF4C0C">
              <w:rPr>
                <w:i/>
                <w:iCs/>
                <w:color w:val="0070C0"/>
                <w:sz w:val="18"/>
                <w:szCs w:val="18"/>
                <w:lang w:eastAsia="nb-NO"/>
              </w:rPr>
              <w:t xml:space="preserve"> </w:t>
            </w:r>
            <w:r w:rsidR="00F152CC">
              <w:rPr>
                <w:i/>
                <w:iCs/>
                <w:color w:val="0070C0"/>
                <w:sz w:val="18"/>
                <w:szCs w:val="18"/>
                <w:lang w:eastAsia="nb-NO"/>
              </w:rPr>
              <w:t>andre</w:t>
            </w:r>
            <w:r w:rsidR="00FF4C0C">
              <w:rPr>
                <w:i/>
                <w:iCs/>
                <w:color w:val="0070C0"/>
                <w:sz w:val="18"/>
                <w:szCs w:val="18"/>
                <w:lang w:eastAsia="nb-NO"/>
              </w:rPr>
              <w:t xml:space="preserve"> kunder. </w:t>
            </w:r>
          </w:p>
        </w:tc>
        <w:tc>
          <w:tcPr>
            <w:tcW w:w="709" w:type="dxa"/>
            <w:shd w:val="clear" w:color="auto" w:fill="F2F2F2" w:themeFill="background2" w:themeFillShade="F2"/>
          </w:tcPr>
          <w:p w14:paraId="3831488B" w14:textId="4EA7D8AC" w:rsidR="00542F82" w:rsidRPr="0050417F" w:rsidRDefault="00261510">
            <w:pPr>
              <w:jc w:val="center"/>
              <w:rPr>
                <w:sz w:val="18"/>
                <w:szCs w:val="18"/>
                <w:lang w:eastAsia="nb-NO"/>
              </w:rPr>
            </w:pPr>
            <w:r>
              <w:rPr>
                <w:sz w:val="18"/>
                <w:szCs w:val="18"/>
                <w:lang w:eastAsia="nb-NO"/>
              </w:rPr>
              <w:t>S</w:t>
            </w:r>
          </w:p>
        </w:tc>
        <w:tc>
          <w:tcPr>
            <w:tcW w:w="2126" w:type="dxa"/>
          </w:tcPr>
          <w:p w14:paraId="55B8E146" w14:textId="77777777" w:rsidR="00542F82" w:rsidRPr="003C576A" w:rsidRDefault="00542F82">
            <w:pPr>
              <w:jc w:val="center"/>
              <w:rPr>
                <w:sz w:val="18"/>
                <w:szCs w:val="18"/>
                <w:lang w:eastAsia="nb-NO"/>
              </w:rPr>
            </w:pPr>
          </w:p>
        </w:tc>
        <w:tc>
          <w:tcPr>
            <w:tcW w:w="5245" w:type="dxa"/>
          </w:tcPr>
          <w:p w14:paraId="30A72009" w14:textId="18301ACC" w:rsidR="00542F82" w:rsidRPr="003C576A" w:rsidRDefault="00542F82">
            <w:pPr>
              <w:jc w:val="center"/>
              <w:rPr>
                <w:sz w:val="18"/>
                <w:szCs w:val="18"/>
                <w:lang w:eastAsia="nb-NO"/>
              </w:rPr>
            </w:pPr>
          </w:p>
        </w:tc>
      </w:tr>
      <w:tr w:rsidR="00542F82" w:rsidRPr="0050417F" w14:paraId="5ECF8172" w14:textId="77777777">
        <w:tc>
          <w:tcPr>
            <w:tcW w:w="562" w:type="dxa"/>
            <w:shd w:val="clear" w:color="auto" w:fill="D9D9D9" w:themeFill="background2" w:themeFillShade="D9"/>
          </w:tcPr>
          <w:p w14:paraId="7CA458E1" w14:textId="714B6DA1"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3</w:t>
            </w:r>
          </w:p>
        </w:tc>
        <w:tc>
          <w:tcPr>
            <w:tcW w:w="5387" w:type="dxa"/>
            <w:shd w:val="clear" w:color="auto" w:fill="F2F2F2" w:themeFill="background2" w:themeFillShade="F2"/>
          </w:tcPr>
          <w:p w14:paraId="47F2B8C8" w14:textId="4393E6CE" w:rsidR="00542F82" w:rsidRDefault="00542F82">
            <w:pPr>
              <w:rPr>
                <w:color w:val="000000" w:themeColor="text1"/>
                <w:sz w:val="18"/>
                <w:szCs w:val="18"/>
                <w:lang w:eastAsia="nb-NO"/>
              </w:rPr>
            </w:pPr>
            <w:r w:rsidRPr="0050417F">
              <w:rPr>
                <w:color w:val="000000" w:themeColor="text1"/>
                <w:sz w:val="18"/>
                <w:szCs w:val="18"/>
                <w:lang w:eastAsia="nb-NO"/>
              </w:rPr>
              <w:t xml:space="preserve">Leverandøren </w:t>
            </w:r>
            <w:r w:rsidR="00CB244E">
              <w:rPr>
                <w:color w:val="000000" w:themeColor="text1"/>
                <w:sz w:val="18"/>
                <w:szCs w:val="18"/>
                <w:lang w:eastAsia="nb-NO"/>
              </w:rPr>
              <w:t xml:space="preserve">skal kunne slette </w:t>
            </w:r>
            <w:r>
              <w:rPr>
                <w:color w:val="000000" w:themeColor="text1"/>
                <w:sz w:val="18"/>
                <w:szCs w:val="18"/>
                <w:lang w:eastAsia="nb-NO"/>
              </w:rPr>
              <w:t>data</w:t>
            </w:r>
            <w:r w:rsidR="008D30E1">
              <w:rPr>
                <w:color w:val="000000" w:themeColor="text1"/>
                <w:sz w:val="18"/>
                <w:szCs w:val="18"/>
                <w:lang w:eastAsia="nb-NO"/>
              </w:rPr>
              <w:t>, og</w:t>
            </w:r>
            <w:r w:rsidRPr="0050417F">
              <w:rPr>
                <w:color w:val="000000" w:themeColor="text1"/>
                <w:sz w:val="18"/>
                <w:szCs w:val="18"/>
                <w:lang w:eastAsia="nb-NO"/>
              </w:rPr>
              <w:t xml:space="preserve"> sikre at slettede data ikke kommer på avveie eller kan gjenskapes.</w:t>
            </w:r>
          </w:p>
          <w:p w14:paraId="45A7B309" w14:textId="5863A633" w:rsidR="00542F82" w:rsidRPr="0050417F" w:rsidRDefault="0011528D">
            <w:pPr>
              <w:rPr>
                <w:i/>
                <w:iCs/>
                <w:color w:val="000000" w:themeColor="text1"/>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og</w:t>
            </w:r>
            <w:r w:rsidR="00323DA0">
              <w:rPr>
                <w:i/>
                <w:iCs/>
                <w:color w:val="0070C0"/>
                <w:sz w:val="18"/>
                <w:szCs w:val="18"/>
                <w:lang w:eastAsia="nb-NO"/>
              </w:rPr>
              <w:t xml:space="preserve"> </w:t>
            </w:r>
            <w:r w:rsidR="005F0C6D">
              <w:rPr>
                <w:i/>
                <w:iCs/>
                <w:color w:val="0070C0"/>
                <w:sz w:val="18"/>
                <w:szCs w:val="18"/>
                <w:lang w:eastAsia="nb-NO"/>
              </w:rPr>
              <w:t>gi en kortfattet beskrivelse på inntil 250 ord av</w:t>
            </w:r>
            <w:r w:rsidR="00C058F0">
              <w:rPr>
                <w:i/>
                <w:iCs/>
                <w:color w:val="0070C0"/>
                <w:sz w:val="18"/>
                <w:szCs w:val="18"/>
                <w:lang w:eastAsia="nb-NO"/>
              </w:rPr>
              <w:t xml:space="preserve"> </w:t>
            </w:r>
            <w:r w:rsidR="003B56EC">
              <w:rPr>
                <w:i/>
                <w:iCs/>
                <w:color w:val="0070C0"/>
                <w:sz w:val="18"/>
                <w:szCs w:val="18"/>
                <w:lang w:eastAsia="nb-NO"/>
              </w:rPr>
              <w:t xml:space="preserve">tiltak og prosedyrer </w:t>
            </w:r>
            <w:r w:rsidR="00177BE1">
              <w:rPr>
                <w:i/>
                <w:iCs/>
                <w:color w:val="0070C0"/>
                <w:sz w:val="18"/>
                <w:szCs w:val="18"/>
                <w:lang w:eastAsia="nb-NO"/>
              </w:rPr>
              <w:t xml:space="preserve">som er etablert for å ivareta </w:t>
            </w:r>
            <w:r w:rsidR="006E7A88">
              <w:rPr>
                <w:i/>
                <w:iCs/>
                <w:color w:val="0070C0"/>
                <w:sz w:val="18"/>
                <w:szCs w:val="18"/>
                <w:lang w:eastAsia="nb-NO"/>
              </w:rPr>
              <w:t xml:space="preserve">at </w:t>
            </w:r>
            <w:r w:rsidR="00177BE1">
              <w:rPr>
                <w:i/>
                <w:iCs/>
                <w:color w:val="0070C0"/>
                <w:sz w:val="18"/>
                <w:szCs w:val="18"/>
                <w:lang w:eastAsia="nb-NO"/>
              </w:rPr>
              <w:t>sletting av data</w:t>
            </w:r>
            <w:r w:rsidR="006E7A88">
              <w:rPr>
                <w:i/>
                <w:iCs/>
                <w:color w:val="0070C0"/>
                <w:sz w:val="18"/>
                <w:szCs w:val="18"/>
                <w:lang w:eastAsia="nb-NO"/>
              </w:rPr>
              <w:t xml:space="preserve"> håndteres på en </w:t>
            </w:r>
            <w:r w:rsidR="00401D01">
              <w:rPr>
                <w:i/>
                <w:iCs/>
                <w:color w:val="0070C0"/>
                <w:sz w:val="18"/>
                <w:szCs w:val="18"/>
                <w:lang w:eastAsia="nb-NO"/>
              </w:rPr>
              <w:t xml:space="preserve">sikker måte. Leverandøren bør også beskrive </w:t>
            </w:r>
            <w:r w:rsidR="00060A50">
              <w:rPr>
                <w:i/>
                <w:iCs/>
                <w:color w:val="0070C0"/>
                <w:sz w:val="18"/>
                <w:szCs w:val="18"/>
                <w:lang w:eastAsia="nb-NO"/>
              </w:rPr>
              <w:t xml:space="preserve">hvordan det sikres at </w:t>
            </w:r>
            <w:r w:rsidR="001952A2">
              <w:rPr>
                <w:i/>
                <w:iCs/>
                <w:color w:val="0070C0"/>
                <w:sz w:val="18"/>
                <w:szCs w:val="18"/>
                <w:lang w:eastAsia="nb-NO"/>
              </w:rPr>
              <w:t>slettet data</w:t>
            </w:r>
            <w:r w:rsidR="00D96D2E">
              <w:rPr>
                <w:i/>
                <w:iCs/>
                <w:color w:val="0070C0"/>
                <w:sz w:val="18"/>
                <w:szCs w:val="18"/>
                <w:lang w:eastAsia="nb-NO"/>
              </w:rPr>
              <w:t xml:space="preserve"> </w:t>
            </w:r>
            <w:r w:rsidR="008C35FA">
              <w:rPr>
                <w:i/>
                <w:iCs/>
                <w:color w:val="0070C0"/>
                <w:sz w:val="18"/>
                <w:szCs w:val="18"/>
                <w:lang w:eastAsia="nb-NO"/>
              </w:rPr>
              <w:t xml:space="preserve">ikke blir tilgjengelig ved utskifting </w:t>
            </w:r>
            <w:r w:rsidR="009E479E">
              <w:rPr>
                <w:i/>
                <w:iCs/>
                <w:color w:val="0070C0"/>
                <w:sz w:val="18"/>
                <w:szCs w:val="18"/>
                <w:lang w:eastAsia="nb-NO"/>
              </w:rPr>
              <w:t>og fornyelse av infrastruktur.</w:t>
            </w:r>
          </w:p>
        </w:tc>
        <w:tc>
          <w:tcPr>
            <w:tcW w:w="709" w:type="dxa"/>
            <w:shd w:val="clear" w:color="auto" w:fill="F2F2F2" w:themeFill="background2" w:themeFillShade="F2"/>
          </w:tcPr>
          <w:p w14:paraId="4D8C4D11" w14:textId="46C29BBC" w:rsidR="00542F82" w:rsidRPr="0050417F" w:rsidRDefault="00552740">
            <w:pPr>
              <w:jc w:val="center"/>
              <w:rPr>
                <w:sz w:val="18"/>
                <w:szCs w:val="18"/>
                <w:lang w:eastAsia="nb-NO"/>
              </w:rPr>
            </w:pPr>
            <w:r>
              <w:rPr>
                <w:sz w:val="18"/>
                <w:szCs w:val="18"/>
                <w:lang w:eastAsia="nb-NO"/>
              </w:rPr>
              <w:t>S</w:t>
            </w:r>
          </w:p>
        </w:tc>
        <w:tc>
          <w:tcPr>
            <w:tcW w:w="2126" w:type="dxa"/>
          </w:tcPr>
          <w:p w14:paraId="1A755520" w14:textId="77777777" w:rsidR="00542F82" w:rsidRPr="003C576A" w:rsidRDefault="00542F82">
            <w:pPr>
              <w:jc w:val="center"/>
              <w:rPr>
                <w:sz w:val="18"/>
                <w:szCs w:val="18"/>
                <w:lang w:eastAsia="nb-NO"/>
              </w:rPr>
            </w:pPr>
          </w:p>
        </w:tc>
        <w:tc>
          <w:tcPr>
            <w:tcW w:w="5245" w:type="dxa"/>
          </w:tcPr>
          <w:p w14:paraId="224F7F33" w14:textId="77777777" w:rsidR="00542F82" w:rsidRPr="003C576A" w:rsidRDefault="00542F82">
            <w:pPr>
              <w:jc w:val="center"/>
              <w:rPr>
                <w:sz w:val="18"/>
                <w:szCs w:val="18"/>
                <w:lang w:eastAsia="nb-NO"/>
              </w:rPr>
            </w:pPr>
          </w:p>
        </w:tc>
      </w:tr>
      <w:tr w:rsidR="00542F82" w:rsidRPr="0050417F" w14:paraId="08AEAAE1" w14:textId="77777777" w:rsidTr="005F0C6D">
        <w:tc>
          <w:tcPr>
            <w:tcW w:w="562" w:type="dxa"/>
            <w:shd w:val="clear" w:color="auto" w:fill="D9D9D9" w:themeFill="background2" w:themeFillShade="D9"/>
          </w:tcPr>
          <w:p w14:paraId="59A5DBE9" w14:textId="720CC1EC"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4</w:t>
            </w:r>
          </w:p>
        </w:tc>
        <w:tc>
          <w:tcPr>
            <w:tcW w:w="5387" w:type="dxa"/>
            <w:shd w:val="clear" w:color="auto" w:fill="F2F2F2" w:themeFill="background2" w:themeFillShade="F2"/>
          </w:tcPr>
          <w:p w14:paraId="4AF27041" w14:textId="77777777" w:rsidR="00542F82" w:rsidRPr="007D2525" w:rsidRDefault="00542F82">
            <w:pPr>
              <w:rPr>
                <w:color w:val="000000" w:themeColor="text1"/>
                <w:sz w:val="18"/>
                <w:szCs w:val="18"/>
                <w:lang w:eastAsia="nb-NO"/>
              </w:rPr>
            </w:pPr>
            <w:r w:rsidRPr="007D2525">
              <w:rPr>
                <w:color w:val="000000" w:themeColor="text1"/>
                <w:sz w:val="18"/>
                <w:szCs w:val="18"/>
                <w:lang w:eastAsia="nb-NO"/>
              </w:rPr>
              <w:t>Tilgang for IKT, Administratorer og support skal være integrert med AAD og støtte MFA fra Microsoft 365.</w:t>
            </w:r>
          </w:p>
          <w:p w14:paraId="51C95C0F" w14:textId="54C48B19" w:rsidR="00542F82" w:rsidRPr="007D2525" w:rsidRDefault="009D0C2F">
            <w:pPr>
              <w:rPr>
                <w:i/>
                <w:iCs/>
                <w:color w:val="000000" w:themeColor="text1"/>
                <w:sz w:val="18"/>
                <w:szCs w:val="18"/>
                <w:lang w:eastAsia="nb-NO"/>
              </w:rPr>
            </w:pPr>
            <w:r w:rsidRPr="00A12DE0">
              <w:rPr>
                <w:i/>
                <w:iCs/>
                <w:color w:val="0070C0"/>
                <w:sz w:val="18"/>
                <w:szCs w:val="18"/>
                <w:lang w:eastAsia="nb-NO"/>
              </w:rPr>
              <w:t>Leverandøren skal bekrefte (Ja/Nei) at kravet er oppfylt</w:t>
            </w:r>
            <w:r w:rsidR="00542F82" w:rsidRPr="007D2525">
              <w:rPr>
                <w:i/>
                <w:iCs/>
                <w:color w:val="00B0F0"/>
                <w:sz w:val="18"/>
                <w:szCs w:val="18"/>
                <w:lang w:eastAsia="nb-NO"/>
              </w:rPr>
              <w:t>.</w:t>
            </w:r>
          </w:p>
        </w:tc>
        <w:tc>
          <w:tcPr>
            <w:tcW w:w="709" w:type="dxa"/>
            <w:shd w:val="clear" w:color="auto" w:fill="F2F2F2" w:themeFill="background2" w:themeFillShade="F2"/>
          </w:tcPr>
          <w:p w14:paraId="34DD7B40" w14:textId="77777777" w:rsidR="00542F82" w:rsidRPr="007D2525" w:rsidRDefault="00542F82">
            <w:pPr>
              <w:jc w:val="center"/>
              <w:rPr>
                <w:sz w:val="18"/>
                <w:szCs w:val="18"/>
                <w:lang w:eastAsia="nb-NO"/>
              </w:rPr>
            </w:pPr>
            <w:r w:rsidRPr="007D2525">
              <w:rPr>
                <w:sz w:val="18"/>
                <w:szCs w:val="18"/>
                <w:lang w:eastAsia="nb-NO"/>
              </w:rPr>
              <w:t>S</w:t>
            </w:r>
          </w:p>
        </w:tc>
        <w:tc>
          <w:tcPr>
            <w:tcW w:w="2126" w:type="dxa"/>
          </w:tcPr>
          <w:p w14:paraId="2FCE0AE3" w14:textId="77777777" w:rsidR="00542F82" w:rsidRPr="003C576A" w:rsidRDefault="00542F82">
            <w:pPr>
              <w:jc w:val="center"/>
              <w:rPr>
                <w:sz w:val="18"/>
                <w:szCs w:val="18"/>
                <w:lang w:eastAsia="nb-NO"/>
              </w:rPr>
            </w:pPr>
          </w:p>
        </w:tc>
        <w:tc>
          <w:tcPr>
            <w:tcW w:w="5245" w:type="dxa"/>
            <w:shd w:val="clear" w:color="auto" w:fill="D9D9D9" w:themeFill="background1" w:themeFillShade="D9"/>
          </w:tcPr>
          <w:p w14:paraId="0E8468A1" w14:textId="48FF0115" w:rsidR="00542F82" w:rsidRPr="007D2525" w:rsidRDefault="00542F82">
            <w:pPr>
              <w:jc w:val="center"/>
              <w:rPr>
                <w:sz w:val="18"/>
                <w:szCs w:val="18"/>
                <w:lang w:eastAsia="nb-NO"/>
              </w:rPr>
            </w:pPr>
          </w:p>
        </w:tc>
      </w:tr>
      <w:tr w:rsidR="00542F82" w:rsidRPr="0050417F" w14:paraId="2394E630" w14:textId="77777777">
        <w:tc>
          <w:tcPr>
            <w:tcW w:w="562" w:type="dxa"/>
            <w:shd w:val="clear" w:color="auto" w:fill="D9D9D9" w:themeFill="background2" w:themeFillShade="D9"/>
          </w:tcPr>
          <w:p w14:paraId="2FDE2AAB" w14:textId="1EAF5F55"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5</w:t>
            </w:r>
          </w:p>
        </w:tc>
        <w:tc>
          <w:tcPr>
            <w:tcW w:w="5387" w:type="dxa"/>
            <w:shd w:val="clear" w:color="auto" w:fill="F2F2F2" w:themeFill="background2" w:themeFillShade="F2"/>
          </w:tcPr>
          <w:p w14:paraId="7917AD0C" w14:textId="089D01FD" w:rsidR="00542F82" w:rsidRPr="0050417F" w:rsidRDefault="00542F82">
            <w:pPr>
              <w:rPr>
                <w:color w:val="000000" w:themeColor="text1"/>
                <w:sz w:val="18"/>
                <w:szCs w:val="18"/>
                <w:lang w:eastAsia="nb-NO"/>
              </w:rPr>
            </w:pPr>
            <w:r w:rsidRPr="0050417F">
              <w:rPr>
                <w:color w:val="000000" w:themeColor="text1"/>
                <w:sz w:val="18"/>
                <w:szCs w:val="18"/>
                <w:lang w:eastAsia="nb-NO"/>
              </w:rPr>
              <w:t xml:space="preserve">For å oppdage brudd eller forsøk på å bryte regelverket </w:t>
            </w:r>
            <w:r w:rsidR="006F62AF">
              <w:rPr>
                <w:color w:val="000000" w:themeColor="text1"/>
                <w:sz w:val="18"/>
                <w:szCs w:val="18"/>
                <w:lang w:eastAsia="nb-NO"/>
              </w:rPr>
              <w:t>skal Leverandøren</w:t>
            </w:r>
            <w:r w:rsidRPr="0050417F">
              <w:rPr>
                <w:color w:val="000000" w:themeColor="text1"/>
                <w:sz w:val="18"/>
                <w:szCs w:val="18"/>
                <w:lang w:eastAsia="nb-NO"/>
              </w:rPr>
              <w:t xml:space="preserve"> som minimum føre logg over:</w:t>
            </w:r>
          </w:p>
          <w:p w14:paraId="1C5697C7" w14:textId="48F0D551" w:rsidR="00542F82" w:rsidRPr="001E3DB4" w:rsidRDefault="00542F82" w:rsidP="00DD2FA5">
            <w:pPr>
              <w:pStyle w:val="Listeavsnitt"/>
              <w:numPr>
                <w:ilvl w:val="2"/>
                <w:numId w:val="14"/>
              </w:numPr>
              <w:rPr>
                <w:color w:val="000000" w:themeColor="text1"/>
                <w:sz w:val="18"/>
                <w:szCs w:val="18"/>
              </w:rPr>
            </w:pPr>
            <w:r w:rsidRPr="001E3DB4">
              <w:rPr>
                <w:color w:val="000000" w:themeColor="text1"/>
                <w:sz w:val="18"/>
                <w:szCs w:val="18"/>
              </w:rPr>
              <w:t xml:space="preserve">Autorisert bruk av </w:t>
            </w:r>
            <w:r w:rsidR="00744E26">
              <w:rPr>
                <w:color w:val="000000" w:themeColor="text1"/>
                <w:sz w:val="18"/>
                <w:szCs w:val="18"/>
              </w:rPr>
              <w:t>Løsningen</w:t>
            </w:r>
            <w:r w:rsidRPr="001E3DB4">
              <w:rPr>
                <w:color w:val="000000" w:themeColor="text1"/>
                <w:sz w:val="18"/>
                <w:szCs w:val="18"/>
              </w:rPr>
              <w:t xml:space="preserve"> </w:t>
            </w:r>
          </w:p>
          <w:p w14:paraId="5A53BBFE" w14:textId="3153510F" w:rsidR="00542F82" w:rsidRDefault="00EA0E6F" w:rsidP="00DD2FA5">
            <w:pPr>
              <w:pStyle w:val="Listeavsnitt"/>
              <w:numPr>
                <w:ilvl w:val="2"/>
                <w:numId w:val="14"/>
              </w:numPr>
              <w:rPr>
                <w:color w:val="000000" w:themeColor="text1"/>
                <w:sz w:val="18"/>
                <w:szCs w:val="18"/>
              </w:rPr>
            </w:pPr>
            <w:r>
              <w:rPr>
                <w:color w:val="000000" w:themeColor="text1"/>
                <w:sz w:val="18"/>
                <w:szCs w:val="18"/>
              </w:rPr>
              <w:t>F</w:t>
            </w:r>
            <w:r w:rsidR="00542F82" w:rsidRPr="001E3DB4">
              <w:rPr>
                <w:color w:val="000000" w:themeColor="text1"/>
                <w:sz w:val="18"/>
                <w:szCs w:val="18"/>
              </w:rPr>
              <w:t>orsøk på uautorisert bru</w:t>
            </w:r>
            <w:r w:rsidR="006976FE">
              <w:rPr>
                <w:color w:val="000000" w:themeColor="text1"/>
                <w:sz w:val="18"/>
                <w:szCs w:val="18"/>
              </w:rPr>
              <w:t>k</w:t>
            </w:r>
            <w:r>
              <w:rPr>
                <w:color w:val="000000" w:themeColor="text1"/>
                <w:sz w:val="18"/>
                <w:szCs w:val="18"/>
              </w:rPr>
              <w:t xml:space="preserve"> av Løsningen</w:t>
            </w:r>
          </w:p>
          <w:p w14:paraId="077C66C8" w14:textId="723D3626" w:rsidR="006976FE" w:rsidRPr="006976FE" w:rsidRDefault="006976FE" w:rsidP="00DD2FA5">
            <w:pPr>
              <w:pStyle w:val="Listeavsnitt"/>
              <w:numPr>
                <w:ilvl w:val="2"/>
                <w:numId w:val="14"/>
              </w:numPr>
              <w:rPr>
                <w:color w:val="000000" w:themeColor="text1"/>
                <w:sz w:val="18"/>
                <w:szCs w:val="18"/>
              </w:rPr>
            </w:pPr>
            <w:r>
              <w:rPr>
                <w:color w:val="000000" w:themeColor="text1"/>
                <w:sz w:val="18"/>
                <w:szCs w:val="18"/>
              </w:rPr>
              <w:t>Andre s</w:t>
            </w:r>
            <w:r w:rsidRPr="001E3DB4">
              <w:rPr>
                <w:color w:val="000000" w:themeColor="text1"/>
                <w:sz w:val="18"/>
                <w:szCs w:val="18"/>
              </w:rPr>
              <w:t>ikkerhetsrelevante hendelser</w:t>
            </w:r>
          </w:p>
          <w:p w14:paraId="595FED91" w14:textId="2BD91B02" w:rsidR="00542F82" w:rsidRPr="0050417F" w:rsidRDefault="00F64045">
            <w:pPr>
              <w:spacing w:before="240"/>
              <w:rPr>
                <w:i/>
                <w:iCs/>
                <w:color w:val="000000" w:themeColor="text1"/>
                <w:sz w:val="18"/>
                <w:szCs w:val="18"/>
                <w:lang w:eastAsia="nb-NO"/>
              </w:rPr>
            </w:pPr>
            <w:r w:rsidRPr="00A12DE0">
              <w:rPr>
                <w:i/>
                <w:iCs/>
                <w:color w:val="0070C0"/>
                <w:sz w:val="18"/>
                <w:szCs w:val="18"/>
                <w:lang w:eastAsia="nb-NO"/>
              </w:rPr>
              <w:lastRenderedPageBreak/>
              <w:t>Leverandøren skal bekrefte (Ja/Nei) at kravet er oppfyl</w:t>
            </w:r>
            <w:r w:rsidR="004F6E6B">
              <w:rPr>
                <w:i/>
                <w:iCs/>
                <w:color w:val="0070C0"/>
                <w:sz w:val="18"/>
                <w:szCs w:val="18"/>
                <w:lang w:eastAsia="nb-NO"/>
              </w:rPr>
              <w:t>t</w:t>
            </w:r>
            <w:r>
              <w:rPr>
                <w:i/>
                <w:iCs/>
                <w:color w:val="0070C0"/>
                <w:sz w:val="18"/>
                <w:szCs w:val="18"/>
                <w:lang w:eastAsia="nb-NO"/>
              </w:rPr>
              <w:t xml:space="preserve"> og </w:t>
            </w:r>
            <w:r w:rsidR="005F0C6D">
              <w:rPr>
                <w:i/>
                <w:iCs/>
                <w:color w:val="0070C0"/>
                <w:sz w:val="18"/>
                <w:szCs w:val="18"/>
                <w:lang w:eastAsia="nb-NO"/>
              </w:rPr>
              <w:t>gi en kortfattet beskrivelse på inntil 250 ord av</w:t>
            </w:r>
            <w:r>
              <w:rPr>
                <w:i/>
                <w:iCs/>
                <w:color w:val="0070C0"/>
                <w:sz w:val="18"/>
                <w:szCs w:val="18"/>
                <w:lang w:eastAsia="nb-NO"/>
              </w:rPr>
              <w:t xml:space="preserve"> </w:t>
            </w:r>
            <w:r w:rsidR="004F6E6B">
              <w:rPr>
                <w:i/>
                <w:iCs/>
                <w:color w:val="0070C0"/>
                <w:sz w:val="18"/>
                <w:szCs w:val="18"/>
                <w:lang w:eastAsia="nb-NO"/>
              </w:rPr>
              <w:t xml:space="preserve">hvordan hendelsesregistrering er håndtert i Løsningen. </w:t>
            </w:r>
          </w:p>
        </w:tc>
        <w:tc>
          <w:tcPr>
            <w:tcW w:w="709" w:type="dxa"/>
            <w:shd w:val="clear" w:color="auto" w:fill="F2F2F2" w:themeFill="background2" w:themeFillShade="F2"/>
          </w:tcPr>
          <w:p w14:paraId="5029BBE6" w14:textId="1A10E008" w:rsidR="00542F82" w:rsidRPr="0050417F" w:rsidRDefault="00EA0E6F">
            <w:pPr>
              <w:jc w:val="center"/>
              <w:rPr>
                <w:sz w:val="18"/>
                <w:szCs w:val="18"/>
                <w:lang w:eastAsia="nb-NO"/>
              </w:rPr>
            </w:pPr>
            <w:r>
              <w:rPr>
                <w:sz w:val="18"/>
                <w:szCs w:val="18"/>
                <w:lang w:eastAsia="nb-NO"/>
              </w:rPr>
              <w:lastRenderedPageBreak/>
              <w:t>S</w:t>
            </w:r>
          </w:p>
        </w:tc>
        <w:tc>
          <w:tcPr>
            <w:tcW w:w="2126" w:type="dxa"/>
          </w:tcPr>
          <w:p w14:paraId="6C1A59CB" w14:textId="77777777" w:rsidR="00542F82" w:rsidRPr="003C576A" w:rsidRDefault="00542F82">
            <w:pPr>
              <w:jc w:val="center"/>
              <w:rPr>
                <w:sz w:val="18"/>
                <w:szCs w:val="18"/>
                <w:lang w:eastAsia="nb-NO"/>
              </w:rPr>
            </w:pPr>
          </w:p>
        </w:tc>
        <w:tc>
          <w:tcPr>
            <w:tcW w:w="5245" w:type="dxa"/>
          </w:tcPr>
          <w:p w14:paraId="49F3A886" w14:textId="77777777" w:rsidR="00542F82" w:rsidRPr="003C576A" w:rsidRDefault="00542F82">
            <w:pPr>
              <w:jc w:val="center"/>
              <w:rPr>
                <w:sz w:val="18"/>
                <w:szCs w:val="18"/>
                <w:lang w:eastAsia="nb-NO"/>
              </w:rPr>
            </w:pPr>
          </w:p>
        </w:tc>
      </w:tr>
      <w:tr w:rsidR="00542F82" w:rsidRPr="0050417F" w14:paraId="61624715" w14:textId="77777777">
        <w:tc>
          <w:tcPr>
            <w:tcW w:w="562" w:type="dxa"/>
            <w:shd w:val="clear" w:color="auto" w:fill="D9D9D9" w:themeFill="background2" w:themeFillShade="D9"/>
          </w:tcPr>
          <w:p w14:paraId="224F7A2F" w14:textId="3089C528" w:rsidR="00542F82" w:rsidRPr="0050417F" w:rsidRDefault="00826764" w:rsidP="006E5813">
            <w:pPr>
              <w:jc w:val="center"/>
              <w:rPr>
                <w:sz w:val="18"/>
                <w:szCs w:val="18"/>
                <w:lang w:eastAsia="nb-NO"/>
              </w:rPr>
            </w:pPr>
            <w:r>
              <w:rPr>
                <w:sz w:val="18"/>
                <w:szCs w:val="18"/>
                <w:lang w:eastAsia="nb-NO"/>
              </w:rPr>
              <w:t>13</w:t>
            </w:r>
            <w:r w:rsidR="00925192">
              <w:rPr>
                <w:sz w:val="18"/>
                <w:szCs w:val="18"/>
                <w:lang w:eastAsia="nb-NO"/>
              </w:rPr>
              <w:t>6</w:t>
            </w:r>
          </w:p>
        </w:tc>
        <w:tc>
          <w:tcPr>
            <w:tcW w:w="5387" w:type="dxa"/>
            <w:shd w:val="clear" w:color="auto" w:fill="F2F2F2" w:themeFill="background2" w:themeFillShade="F2"/>
          </w:tcPr>
          <w:p w14:paraId="5E0F2022" w14:textId="7137176B" w:rsidR="00542F82" w:rsidRPr="0050417F" w:rsidRDefault="00542F82">
            <w:pPr>
              <w:rPr>
                <w:color w:val="000000" w:themeColor="text1"/>
                <w:sz w:val="18"/>
                <w:szCs w:val="18"/>
                <w:lang w:eastAsia="nb-NO"/>
              </w:rPr>
            </w:pPr>
            <w:r w:rsidRPr="0050417F">
              <w:rPr>
                <w:color w:val="000000" w:themeColor="text1"/>
                <w:sz w:val="18"/>
                <w:szCs w:val="18"/>
                <w:lang w:eastAsia="nb-NO"/>
              </w:rPr>
              <w:t xml:space="preserve">Loggene i hendelsesregistrene </w:t>
            </w:r>
            <w:r w:rsidR="00FB1304">
              <w:rPr>
                <w:color w:val="000000" w:themeColor="text1"/>
                <w:sz w:val="18"/>
                <w:szCs w:val="18"/>
                <w:lang w:eastAsia="nb-NO"/>
              </w:rPr>
              <w:t>skal</w:t>
            </w:r>
            <w:r w:rsidRPr="0050417F">
              <w:rPr>
                <w:color w:val="000000" w:themeColor="text1"/>
                <w:sz w:val="18"/>
                <w:szCs w:val="18"/>
                <w:lang w:eastAsia="nb-NO"/>
              </w:rPr>
              <w:t xml:space="preserve"> sikres mot uautorisert endring og sletting.</w:t>
            </w:r>
          </w:p>
          <w:p w14:paraId="0550A800" w14:textId="63F9A8FB" w:rsidR="00542F82" w:rsidRPr="0050417F" w:rsidRDefault="009E5D91" w:rsidP="00C71AB5">
            <w:pPr>
              <w:rPr>
                <w:i/>
                <w:iCs/>
                <w:color w:val="000000" w:themeColor="text1"/>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5F0C6D">
              <w:rPr>
                <w:i/>
                <w:iCs/>
                <w:color w:val="0070C0"/>
                <w:sz w:val="18"/>
                <w:szCs w:val="18"/>
                <w:lang w:eastAsia="nb-NO"/>
              </w:rPr>
              <w:t xml:space="preserve">gi en kortfattet beskrivelse på inntil 250 ord av </w:t>
            </w:r>
            <w:r w:rsidR="00084E30">
              <w:rPr>
                <w:i/>
                <w:iCs/>
                <w:color w:val="0070C0"/>
                <w:sz w:val="18"/>
                <w:szCs w:val="18"/>
                <w:lang w:eastAsia="nb-NO"/>
              </w:rPr>
              <w:t>hvordan hendelsesregistreringen sikres</w:t>
            </w:r>
            <w:r w:rsidR="00240D55">
              <w:rPr>
                <w:i/>
                <w:iCs/>
                <w:color w:val="0070C0"/>
                <w:sz w:val="18"/>
                <w:szCs w:val="18"/>
                <w:lang w:eastAsia="nb-NO"/>
              </w:rPr>
              <w:t xml:space="preserve"> og</w:t>
            </w:r>
            <w:r w:rsidR="00EC658F">
              <w:rPr>
                <w:i/>
                <w:iCs/>
                <w:color w:val="0070C0"/>
                <w:sz w:val="18"/>
                <w:szCs w:val="18"/>
                <w:lang w:eastAsia="nb-NO"/>
              </w:rPr>
              <w:t xml:space="preserve"> </w:t>
            </w:r>
            <w:r w:rsidR="009D1835">
              <w:rPr>
                <w:i/>
                <w:iCs/>
                <w:color w:val="0070C0"/>
                <w:sz w:val="18"/>
                <w:szCs w:val="18"/>
                <w:lang w:eastAsia="nb-NO"/>
              </w:rPr>
              <w:t xml:space="preserve">hvordan </w:t>
            </w:r>
            <w:r w:rsidR="00240D55">
              <w:rPr>
                <w:i/>
                <w:iCs/>
                <w:color w:val="0070C0"/>
                <w:sz w:val="18"/>
                <w:szCs w:val="18"/>
                <w:lang w:eastAsia="nb-NO"/>
              </w:rPr>
              <w:t>K</w:t>
            </w:r>
            <w:r w:rsidR="009D1835">
              <w:rPr>
                <w:i/>
                <w:iCs/>
                <w:color w:val="0070C0"/>
                <w:sz w:val="18"/>
                <w:szCs w:val="18"/>
                <w:lang w:eastAsia="nb-NO"/>
              </w:rPr>
              <w:t xml:space="preserve">unden får tilgang til </w:t>
            </w:r>
            <w:r w:rsidR="00976A93">
              <w:rPr>
                <w:i/>
                <w:iCs/>
                <w:color w:val="0070C0"/>
                <w:sz w:val="18"/>
                <w:szCs w:val="18"/>
                <w:lang w:eastAsia="nb-NO"/>
              </w:rPr>
              <w:t>loggene</w:t>
            </w:r>
            <w:r w:rsidR="00240D55">
              <w:rPr>
                <w:i/>
                <w:iCs/>
                <w:color w:val="0070C0"/>
                <w:sz w:val="18"/>
                <w:szCs w:val="18"/>
                <w:lang w:eastAsia="nb-NO"/>
              </w:rPr>
              <w:t xml:space="preserve">. </w:t>
            </w:r>
          </w:p>
        </w:tc>
        <w:tc>
          <w:tcPr>
            <w:tcW w:w="709" w:type="dxa"/>
            <w:shd w:val="clear" w:color="auto" w:fill="F2F2F2" w:themeFill="background2" w:themeFillShade="F2"/>
          </w:tcPr>
          <w:p w14:paraId="0249ADD8" w14:textId="1BB05FFB" w:rsidR="00542F82" w:rsidRPr="0050417F" w:rsidRDefault="00FB1304">
            <w:pPr>
              <w:jc w:val="center"/>
              <w:rPr>
                <w:sz w:val="18"/>
                <w:szCs w:val="18"/>
                <w:lang w:eastAsia="nb-NO"/>
              </w:rPr>
            </w:pPr>
            <w:r>
              <w:rPr>
                <w:sz w:val="18"/>
                <w:szCs w:val="18"/>
                <w:lang w:eastAsia="nb-NO"/>
              </w:rPr>
              <w:t>S</w:t>
            </w:r>
          </w:p>
        </w:tc>
        <w:tc>
          <w:tcPr>
            <w:tcW w:w="2126" w:type="dxa"/>
          </w:tcPr>
          <w:p w14:paraId="5F9EE087" w14:textId="53C00757" w:rsidR="00542F82" w:rsidRPr="003C576A" w:rsidRDefault="00542F82">
            <w:pPr>
              <w:jc w:val="center"/>
              <w:rPr>
                <w:sz w:val="18"/>
                <w:szCs w:val="18"/>
                <w:lang w:eastAsia="nb-NO"/>
              </w:rPr>
            </w:pPr>
          </w:p>
        </w:tc>
        <w:tc>
          <w:tcPr>
            <w:tcW w:w="5245" w:type="dxa"/>
          </w:tcPr>
          <w:p w14:paraId="6D188990" w14:textId="77777777" w:rsidR="00542F82" w:rsidRPr="003C576A" w:rsidRDefault="00542F82">
            <w:pPr>
              <w:jc w:val="center"/>
              <w:rPr>
                <w:sz w:val="18"/>
                <w:szCs w:val="18"/>
                <w:lang w:eastAsia="nb-NO"/>
              </w:rPr>
            </w:pPr>
          </w:p>
        </w:tc>
      </w:tr>
      <w:tr w:rsidR="008A6417" w:rsidRPr="0050417F" w14:paraId="0E77B336" w14:textId="77777777">
        <w:tc>
          <w:tcPr>
            <w:tcW w:w="562" w:type="dxa"/>
            <w:shd w:val="clear" w:color="auto" w:fill="D9D9D9" w:themeFill="background2" w:themeFillShade="D9"/>
          </w:tcPr>
          <w:p w14:paraId="6808AAF2" w14:textId="08A649F3" w:rsidR="008A6417" w:rsidRPr="0050417F" w:rsidRDefault="00826764" w:rsidP="006E5813">
            <w:pPr>
              <w:jc w:val="center"/>
              <w:rPr>
                <w:sz w:val="18"/>
                <w:szCs w:val="18"/>
                <w:lang w:eastAsia="nb-NO"/>
              </w:rPr>
            </w:pPr>
            <w:r>
              <w:rPr>
                <w:sz w:val="18"/>
                <w:szCs w:val="18"/>
                <w:lang w:eastAsia="nb-NO"/>
              </w:rPr>
              <w:t>13</w:t>
            </w:r>
            <w:r w:rsidR="00925192">
              <w:rPr>
                <w:sz w:val="18"/>
                <w:szCs w:val="18"/>
                <w:lang w:eastAsia="nb-NO"/>
              </w:rPr>
              <w:t>7</w:t>
            </w:r>
          </w:p>
        </w:tc>
        <w:tc>
          <w:tcPr>
            <w:tcW w:w="5387" w:type="dxa"/>
            <w:shd w:val="clear" w:color="auto" w:fill="F2F2F2" w:themeFill="background2" w:themeFillShade="F2"/>
          </w:tcPr>
          <w:p w14:paraId="594BC8D7" w14:textId="77777777" w:rsidR="00740200" w:rsidRPr="00740200" w:rsidRDefault="00740200" w:rsidP="00740200">
            <w:pPr>
              <w:rPr>
                <w:sz w:val="18"/>
                <w:szCs w:val="18"/>
                <w:lang w:eastAsia="nb-NO"/>
              </w:rPr>
            </w:pPr>
            <w:r w:rsidRPr="00740200">
              <w:rPr>
                <w:sz w:val="18"/>
                <w:szCs w:val="18"/>
                <w:lang w:eastAsia="nb-NO"/>
              </w:rPr>
              <w:t>Utskriftsadministrasjonssystemet bør ha funksjonalitet for sikker og kontrollert tilgangsstyring av rapporter og innsikt, med fleksibel håndtering av ulike brukernivåer.</w:t>
            </w:r>
          </w:p>
          <w:p w14:paraId="29240ADE" w14:textId="77777777" w:rsidR="008A6417" w:rsidRDefault="008A6417" w:rsidP="008A6417">
            <w:pPr>
              <w:rPr>
                <w:i/>
                <w:color w:val="0070C0"/>
                <w:sz w:val="18"/>
                <w:szCs w:val="18"/>
              </w:rPr>
            </w:pPr>
            <w:r w:rsidRPr="0040336B">
              <w:rPr>
                <w:i/>
                <w:color w:val="0070C0"/>
                <w:sz w:val="18"/>
                <w:szCs w:val="18"/>
              </w:rPr>
              <w:t xml:space="preserve">Leverandøren skal bekrefte </w:t>
            </w:r>
            <w:r>
              <w:rPr>
                <w:i/>
                <w:color w:val="0070C0"/>
                <w:sz w:val="18"/>
                <w:szCs w:val="18"/>
              </w:rPr>
              <w:t xml:space="preserve">(Ja/Nei) </w:t>
            </w:r>
            <w:r w:rsidRPr="0040336B">
              <w:rPr>
                <w:i/>
                <w:color w:val="0070C0"/>
                <w:sz w:val="18"/>
                <w:szCs w:val="18"/>
              </w:rPr>
              <w:t>at kravet er oppfylt</w:t>
            </w:r>
            <w:r>
              <w:rPr>
                <w:i/>
                <w:color w:val="0070C0"/>
                <w:sz w:val="18"/>
                <w:szCs w:val="18"/>
              </w:rPr>
              <w:t xml:space="preserve"> og </w:t>
            </w:r>
            <w:r w:rsidRPr="00E76693">
              <w:rPr>
                <w:i/>
                <w:color w:val="0070C0"/>
                <w:sz w:val="18"/>
                <w:szCs w:val="18"/>
              </w:rPr>
              <w:t>beskrive hvordan behovet ivaretas.</w:t>
            </w:r>
          </w:p>
          <w:p w14:paraId="2F92ECF1" w14:textId="66C1A36A" w:rsidR="00525241" w:rsidRPr="0050417F" w:rsidRDefault="00525241" w:rsidP="008A6417">
            <w:pPr>
              <w:rPr>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2" w:themeFillShade="F2"/>
          </w:tcPr>
          <w:p w14:paraId="3298AA06" w14:textId="4EB51E2C" w:rsidR="008A6417" w:rsidRDefault="008A6417" w:rsidP="008A6417">
            <w:pPr>
              <w:jc w:val="center"/>
              <w:rPr>
                <w:sz w:val="18"/>
                <w:szCs w:val="18"/>
                <w:lang w:eastAsia="nb-NO"/>
              </w:rPr>
            </w:pPr>
            <w:r w:rsidRPr="0050417F">
              <w:rPr>
                <w:sz w:val="18"/>
                <w:szCs w:val="18"/>
                <w:lang w:eastAsia="nb-NO"/>
              </w:rPr>
              <w:t>B</w:t>
            </w:r>
          </w:p>
        </w:tc>
        <w:tc>
          <w:tcPr>
            <w:tcW w:w="2126" w:type="dxa"/>
          </w:tcPr>
          <w:p w14:paraId="25BF852B" w14:textId="77777777" w:rsidR="008A6417" w:rsidRPr="003C576A" w:rsidRDefault="008A6417" w:rsidP="008A6417">
            <w:pPr>
              <w:jc w:val="center"/>
              <w:rPr>
                <w:sz w:val="18"/>
                <w:szCs w:val="18"/>
                <w:lang w:eastAsia="nb-NO"/>
              </w:rPr>
            </w:pPr>
          </w:p>
        </w:tc>
        <w:tc>
          <w:tcPr>
            <w:tcW w:w="5245" w:type="dxa"/>
          </w:tcPr>
          <w:p w14:paraId="3F64860F" w14:textId="6A388A86" w:rsidR="008A6417" w:rsidRPr="003C576A" w:rsidRDefault="008A6417" w:rsidP="008A6417">
            <w:pPr>
              <w:jc w:val="center"/>
              <w:rPr>
                <w:sz w:val="18"/>
                <w:szCs w:val="18"/>
                <w:lang w:eastAsia="nb-NO"/>
              </w:rPr>
            </w:pPr>
          </w:p>
        </w:tc>
      </w:tr>
    </w:tbl>
    <w:p w14:paraId="1B1EF3F1" w14:textId="77777777" w:rsidR="008A6417" w:rsidRPr="0050417F" w:rsidRDefault="008A6417" w:rsidP="00542F82">
      <w:pPr>
        <w:rPr>
          <w:lang w:eastAsia="nb-NO"/>
        </w:rPr>
      </w:pPr>
    </w:p>
    <w:p w14:paraId="4DF86848" w14:textId="77777777" w:rsidR="00542F82" w:rsidRPr="0050417F" w:rsidRDefault="00542F82" w:rsidP="00542F82">
      <w:pPr>
        <w:pStyle w:val="Overskrift3"/>
        <w:rPr>
          <w:rFonts w:ascii="Open Sans" w:hAnsi="Open Sans" w:cs="Open Sans"/>
        </w:rPr>
      </w:pPr>
      <w:bookmarkStart w:id="31" w:name="_Toc220057520"/>
      <w:r w:rsidRPr="0050417F">
        <w:rPr>
          <w:rFonts w:ascii="Open Sans" w:hAnsi="Open Sans" w:cs="Open Sans"/>
        </w:rPr>
        <w:t>Kryptering</w:t>
      </w:r>
      <w:bookmarkEnd w:id="31"/>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251B4B19" w14:textId="77777777" w:rsidTr="32DDE44C">
        <w:tc>
          <w:tcPr>
            <w:tcW w:w="562" w:type="dxa"/>
            <w:shd w:val="clear" w:color="auto" w:fill="D9D9D9" w:themeFill="background2" w:themeFillShade="D9"/>
          </w:tcPr>
          <w:p w14:paraId="4DC57330"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2AE0DAE5"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0F3A5098"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4B32A30C"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70A5D64D"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017FD469" w14:textId="77777777" w:rsidTr="32DDE44C">
        <w:tc>
          <w:tcPr>
            <w:tcW w:w="562" w:type="dxa"/>
            <w:shd w:val="clear" w:color="auto" w:fill="D9D9D9" w:themeFill="background2" w:themeFillShade="D9"/>
          </w:tcPr>
          <w:p w14:paraId="231CD321" w14:textId="4B285EC5" w:rsidR="00542F82" w:rsidRPr="006E5813" w:rsidRDefault="00826764" w:rsidP="006E5813">
            <w:pPr>
              <w:jc w:val="center"/>
              <w:rPr>
                <w:sz w:val="18"/>
                <w:szCs w:val="18"/>
                <w:lang w:eastAsia="nb-NO"/>
              </w:rPr>
            </w:pPr>
            <w:r>
              <w:rPr>
                <w:sz w:val="18"/>
                <w:szCs w:val="18"/>
                <w:lang w:eastAsia="nb-NO"/>
              </w:rPr>
              <w:t>13</w:t>
            </w:r>
            <w:r w:rsidR="00925192">
              <w:rPr>
                <w:sz w:val="18"/>
                <w:szCs w:val="18"/>
                <w:lang w:eastAsia="nb-NO"/>
              </w:rPr>
              <w:t>8</w:t>
            </w:r>
          </w:p>
        </w:tc>
        <w:tc>
          <w:tcPr>
            <w:tcW w:w="5387" w:type="dxa"/>
            <w:shd w:val="clear" w:color="auto" w:fill="F2F2F2" w:themeFill="background2" w:themeFillShade="F2"/>
          </w:tcPr>
          <w:p w14:paraId="511BA0A8" w14:textId="20025249" w:rsidR="005D37AD" w:rsidRPr="00AE24CF" w:rsidRDefault="00542F82" w:rsidP="005D37AD">
            <w:pPr>
              <w:rPr>
                <w:color w:val="FF0000"/>
                <w:sz w:val="18"/>
                <w:szCs w:val="18"/>
                <w:lang w:eastAsia="nb-NO"/>
              </w:rPr>
            </w:pPr>
            <w:r w:rsidRPr="00AE24CF">
              <w:rPr>
                <w:sz w:val="18"/>
                <w:szCs w:val="18"/>
                <w:lang w:eastAsia="nb-NO"/>
              </w:rPr>
              <w:t xml:space="preserve">Leverandøren </w:t>
            </w:r>
            <w:r w:rsidR="00AE24CF">
              <w:rPr>
                <w:sz w:val="18"/>
                <w:szCs w:val="18"/>
                <w:lang w:eastAsia="nb-NO"/>
              </w:rPr>
              <w:t xml:space="preserve">skal </w:t>
            </w:r>
            <w:r w:rsidRPr="00AE24CF">
              <w:rPr>
                <w:sz w:val="18"/>
                <w:szCs w:val="18"/>
                <w:lang w:eastAsia="nb-NO"/>
              </w:rPr>
              <w:t>ha mekanismer for sikring av data under transport, prosessering og lagring for å ivareta integritet og konfidensialitet</w:t>
            </w:r>
            <w:r w:rsidR="00416C8E" w:rsidRPr="00AE24CF">
              <w:rPr>
                <w:sz w:val="18"/>
                <w:szCs w:val="18"/>
                <w:lang w:eastAsia="nb-NO"/>
              </w:rPr>
              <w:t xml:space="preserve">. </w:t>
            </w:r>
          </w:p>
          <w:p w14:paraId="565CD82B" w14:textId="7F6E1074" w:rsidR="00542F82" w:rsidRPr="007213BC" w:rsidRDefault="00244090">
            <w:pPr>
              <w:rPr>
                <w:i/>
                <w:iCs/>
                <w:strike/>
                <w:sz w:val="18"/>
                <w:szCs w:val="18"/>
                <w:lang w:eastAsia="nb-NO"/>
              </w:rPr>
            </w:pPr>
            <w:r w:rsidRPr="00AE24CF">
              <w:rPr>
                <w:i/>
                <w:iCs/>
                <w:color w:val="0070C0"/>
                <w:sz w:val="18"/>
                <w:szCs w:val="18"/>
                <w:lang w:eastAsia="nb-NO"/>
              </w:rPr>
              <w:t xml:space="preserve">Leverandøren skal bekrefte (Ja/Nei) at kravet er oppfylt og </w:t>
            </w:r>
            <w:r w:rsidR="005F0C6D">
              <w:rPr>
                <w:i/>
                <w:iCs/>
                <w:color w:val="0070C0"/>
                <w:sz w:val="18"/>
                <w:szCs w:val="18"/>
                <w:lang w:eastAsia="nb-NO"/>
              </w:rPr>
              <w:t>gi en kortfattet beskrivelse på inntil 250 ord av</w:t>
            </w:r>
            <w:r w:rsidR="003A6410" w:rsidRPr="00AE24CF">
              <w:rPr>
                <w:i/>
                <w:iCs/>
                <w:color w:val="0070C0"/>
                <w:sz w:val="18"/>
                <w:szCs w:val="18"/>
                <w:lang w:eastAsia="nb-NO"/>
              </w:rPr>
              <w:t xml:space="preserve"> </w:t>
            </w:r>
            <w:r w:rsidR="00513BDD" w:rsidRPr="00AE24CF">
              <w:rPr>
                <w:i/>
                <w:iCs/>
                <w:color w:val="0070C0"/>
                <w:sz w:val="18"/>
                <w:szCs w:val="18"/>
                <w:lang w:eastAsia="nb-NO"/>
              </w:rPr>
              <w:t>hvordan data sikres under transport</w:t>
            </w:r>
            <w:r w:rsidR="00E2488E" w:rsidRPr="00AE24CF">
              <w:rPr>
                <w:i/>
                <w:iCs/>
                <w:color w:val="0070C0"/>
                <w:sz w:val="18"/>
                <w:szCs w:val="18"/>
                <w:lang w:eastAsia="nb-NO"/>
              </w:rPr>
              <w:t>, prosessering og lagring.</w:t>
            </w:r>
          </w:p>
        </w:tc>
        <w:tc>
          <w:tcPr>
            <w:tcW w:w="709" w:type="dxa"/>
            <w:shd w:val="clear" w:color="auto" w:fill="F2F2F2" w:themeFill="background2" w:themeFillShade="F2"/>
          </w:tcPr>
          <w:p w14:paraId="42DDC63C" w14:textId="7B5A28BA" w:rsidR="00542F82" w:rsidRPr="00500946" w:rsidRDefault="00500946">
            <w:pPr>
              <w:jc w:val="center"/>
              <w:rPr>
                <w:sz w:val="18"/>
                <w:szCs w:val="18"/>
                <w:highlight w:val="yellow"/>
                <w:lang w:eastAsia="nb-NO"/>
              </w:rPr>
            </w:pPr>
            <w:r w:rsidRPr="00500946">
              <w:rPr>
                <w:sz w:val="18"/>
                <w:szCs w:val="18"/>
                <w:lang w:eastAsia="nb-NO"/>
              </w:rPr>
              <w:t>S</w:t>
            </w:r>
          </w:p>
        </w:tc>
        <w:tc>
          <w:tcPr>
            <w:tcW w:w="2126" w:type="dxa"/>
          </w:tcPr>
          <w:p w14:paraId="510AB2C1" w14:textId="77777777" w:rsidR="00542F82" w:rsidRPr="006E5813" w:rsidRDefault="00542F82">
            <w:pPr>
              <w:jc w:val="center"/>
              <w:rPr>
                <w:sz w:val="18"/>
                <w:szCs w:val="18"/>
                <w:lang w:eastAsia="nb-NO"/>
              </w:rPr>
            </w:pPr>
          </w:p>
        </w:tc>
        <w:tc>
          <w:tcPr>
            <w:tcW w:w="5245" w:type="dxa"/>
          </w:tcPr>
          <w:p w14:paraId="2278707B" w14:textId="77777777" w:rsidR="00542F82" w:rsidRPr="006E5813" w:rsidRDefault="00542F82">
            <w:pPr>
              <w:jc w:val="center"/>
              <w:rPr>
                <w:sz w:val="18"/>
                <w:szCs w:val="18"/>
                <w:lang w:eastAsia="nb-NO"/>
              </w:rPr>
            </w:pPr>
          </w:p>
        </w:tc>
      </w:tr>
      <w:tr w:rsidR="00542F82" w:rsidRPr="0050417F" w14:paraId="146850A8" w14:textId="77777777" w:rsidTr="32DDE44C">
        <w:tc>
          <w:tcPr>
            <w:tcW w:w="562" w:type="dxa"/>
            <w:shd w:val="clear" w:color="auto" w:fill="D9D9D9" w:themeFill="background2" w:themeFillShade="D9"/>
          </w:tcPr>
          <w:p w14:paraId="20047CB0" w14:textId="347C466C" w:rsidR="00542F82" w:rsidRPr="006E5813" w:rsidRDefault="00826764" w:rsidP="006E5813">
            <w:pPr>
              <w:jc w:val="center"/>
              <w:rPr>
                <w:sz w:val="18"/>
                <w:szCs w:val="18"/>
                <w:lang w:eastAsia="nb-NO"/>
              </w:rPr>
            </w:pPr>
            <w:r>
              <w:rPr>
                <w:sz w:val="18"/>
                <w:szCs w:val="18"/>
                <w:lang w:eastAsia="nb-NO"/>
              </w:rPr>
              <w:lastRenderedPageBreak/>
              <w:t>13</w:t>
            </w:r>
            <w:r w:rsidR="00925192">
              <w:rPr>
                <w:sz w:val="18"/>
                <w:szCs w:val="18"/>
                <w:lang w:eastAsia="nb-NO"/>
              </w:rPr>
              <w:t>9</w:t>
            </w:r>
          </w:p>
        </w:tc>
        <w:tc>
          <w:tcPr>
            <w:tcW w:w="5387" w:type="dxa"/>
            <w:shd w:val="clear" w:color="auto" w:fill="F2F2F2" w:themeFill="background2" w:themeFillShade="F2"/>
          </w:tcPr>
          <w:p w14:paraId="67303CC9" w14:textId="4B5D6FCE" w:rsidR="00542F82" w:rsidRPr="00500946" w:rsidRDefault="00891B18">
            <w:pPr>
              <w:rPr>
                <w:color w:val="000000" w:themeColor="text1"/>
                <w:sz w:val="18"/>
                <w:szCs w:val="18"/>
                <w:lang w:eastAsia="nb-NO"/>
              </w:rPr>
            </w:pPr>
            <w:r w:rsidRPr="00500946">
              <w:rPr>
                <w:color w:val="000000" w:themeColor="text1"/>
                <w:sz w:val="18"/>
                <w:szCs w:val="18"/>
                <w:lang w:eastAsia="nb-NO"/>
              </w:rPr>
              <w:t>Leverandøren skal sikre en</w:t>
            </w:r>
            <w:r w:rsidR="00542F82" w:rsidRPr="00500946">
              <w:rPr>
                <w:color w:val="000000" w:themeColor="text1"/>
                <w:sz w:val="18"/>
                <w:szCs w:val="18"/>
                <w:lang w:eastAsia="nb-NO"/>
              </w:rPr>
              <w:t xml:space="preserve"> forsvarlig behandling av partenes krypteringsnøkkel(er).</w:t>
            </w:r>
          </w:p>
          <w:p w14:paraId="4098CFFC" w14:textId="61D0429E" w:rsidR="00542F82" w:rsidRPr="00466C1A" w:rsidRDefault="00E2488E">
            <w:pPr>
              <w:rPr>
                <w:i/>
                <w:iCs/>
                <w:strike/>
                <w:color w:val="000000" w:themeColor="text1"/>
                <w:sz w:val="18"/>
                <w:szCs w:val="18"/>
                <w:lang w:eastAsia="nb-NO"/>
              </w:rPr>
            </w:pPr>
            <w:r w:rsidRPr="00500946">
              <w:rPr>
                <w:i/>
                <w:iCs/>
                <w:color w:val="0070C0"/>
                <w:sz w:val="18"/>
                <w:szCs w:val="18"/>
                <w:lang w:eastAsia="nb-NO"/>
              </w:rPr>
              <w:t xml:space="preserve">Leverandøren skal bekrefte (Ja/Nei) at kravet er oppfylt og </w:t>
            </w:r>
            <w:r w:rsidR="00005D6A">
              <w:rPr>
                <w:i/>
                <w:iCs/>
                <w:color w:val="0070C0"/>
                <w:sz w:val="18"/>
                <w:szCs w:val="18"/>
                <w:lang w:eastAsia="nb-NO"/>
              </w:rPr>
              <w:t>gi en kortfattet beskrivelse på inntil 250 ord av</w:t>
            </w:r>
            <w:r w:rsidRPr="00500946">
              <w:rPr>
                <w:i/>
                <w:iCs/>
                <w:color w:val="0070C0"/>
                <w:sz w:val="18"/>
                <w:szCs w:val="18"/>
                <w:lang w:eastAsia="nb-NO"/>
              </w:rPr>
              <w:t xml:space="preserve"> hvordan </w:t>
            </w:r>
            <w:r w:rsidR="00C94794" w:rsidRPr="00500946">
              <w:rPr>
                <w:i/>
                <w:iCs/>
                <w:color w:val="0070C0"/>
                <w:sz w:val="18"/>
                <w:szCs w:val="18"/>
                <w:lang w:eastAsia="nb-NO"/>
              </w:rPr>
              <w:t>krypteringsnøkler</w:t>
            </w:r>
            <w:r w:rsidR="00797C92" w:rsidRPr="00500946">
              <w:rPr>
                <w:i/>
                <w:iCs/>
                <w:color w:val="0070C0"/>
                <w:sz w:val="18"/>
                <w:szCs w:val="18"/>
                <w:lang w:eastAsia="nb-NO"/>
              </w:rPr>
              <w:t xml:space="preserve"> (</w:t>
            </w:r>
            <w:r w:rsidR="00C94794" w:rsidRPr="00500946">
              <w:rPr>
                <w:i/>
                <w:iCs/>
                <w:color w:val="0070C0"/>
                <w:sz w:val="18"/>
                <w:szCs w:val="18"/>
                <w:lang w:eastAsia="nb-NO"/>
              </w:rPr>
              <w:t>f.eks. passord, sertifikater) håndteres</w:t>
            </w:r>
            <w:r w:rsidR="00C94794" w:rsidRPr="00466C1A">
              <w:rPr>
                <w:i/>
                <w:iCs/>
                <w:strike/>
                <w:color w:val="0070C0"/>
                <w:sz w:val="18"/>
                <w:szCs w:val="18"/>
                <w:lang w:eastAsia="nb-NO"/>
              </w:rPr>
              <w:t>.</w:t>
            </w:r>
          </w:p>
        </w:tc>
        <w:tc>
          <w:tcPr>
            <w:tcW w:w="709" w:type="dxa"/>
            <w:shd w:val="clear" w:color="auto" w:fill="F2F2F2" w:themeFill="background2" w:themeFillShade="F2"/>
          </w:tcPr>
          <w:p w14:paraId="416FDA5A" w14:textId="5F4F3934" w:rsidR="00542F82" w:rsidRPr="00500946" w:rsidRDefault="001B31EA">
            <w:pPr>
              <w:jc w:val="center"/>
              <w:rPr>
                <w:sz w:val="18"/>
                <w:szCs w:val="18"/>
                <w:lang w:eastAsia="nb-NO"/>
              </w:rPr>
            </w:pPr>
            <w:r w:rsidRPr="00500946">
              <w:rPr>
                <w:sz w:val="18"/>
                <w:szCs w:val="18"/>
                <w:lang w:eastAsia="nb-NO"/>
              </w:rPr>
              <w:t>S</w:t>
            </w:r>
          </w:p>
        </w:tc>
        <w:tc>
          <w:tcPr>
            <w:tcW w:w="2126" w:type="dxa"/>
          </w:tcPr>
          <w:p w14:paraId="7B18866F" w14:textId="77777777" w:rsidR="00542F82" w:rsidRPr="003C576A" w:rsidRDefault="00542F82">
            <w:pPr>
              <w:jc w:val="center"/>
              <w:rPr>
                <w:sz w:val="18"/>
                <w:szCs w:val="18"/>
                <w:lang w:eastAsia="nb-NO"/>
              </w:rPr>
            </w:pPr>
          </w:p>
        </w:tc>
        <w:tc>
          <w:tcPr>
            <w:tcW w:w="5245" w:type="dxa"/>
          </w:tcPr>
          <w:p w14:paraId="76EA450F" w14:textId="211215F8" w:rsidR="00542F82" w:rsidRPr="003C576A" w:rsidRDefault="00542F82">
            <w:pPr>
              <w:jc w:val="center"/>
              <w:rPr>
                <w:sz w:val="18"/>
                <w:szCs w:val="18"/>
                <w:lang w:eastAsia="nb-NO"/>
              </w:rPr>
            </w:pPr>
          </w:p>
        </w:tc>
      </w:tr>
    </w:tbl>
    <w:p w14:paraId="00EAE86B" w14:textId="77777777" w:rsidR="00542F82" w:rsidRPr="0050417F" w:rsidRDefault="00542F82" w:rsidP="00542F82">
      <w:pPr>
        <w:rPr>
          <w:lang w:eastAsia="nb-NO"/>
        </w:rPr>
      </w:pPr>
    </w:p>
    <w:p w14:paraId="4EE30ADD" w14:textId="77777777" w:rsidR="00542F82" w:rsidRPr="0050417F" w:rsidRDefault="00542F82" w:rsidP="00542F82">
      <w:pPr>
        <w:pStyle w:val="Overskrift3"/>
        <w:rPr>
          <w:rFonts w:ascii="Open Sans" w:hAnsi="Open Sans" w:cs="Open Sans"/>
        </w:rPr>
      </w:pPr>
      <w:bookmarkStart w:id="32" w:name="_Toc220057521"/>
      <w:r w:rsidRPr="0050417F">
        <w:rPr>
          <w:rFonts w:ascii="Open Sans" w:hAnsi="Open Sans" w:cs="Open Sans"/>
        </w:rPr>
        <w:t>Konfigurasjonskontroll</w:t>
      </w:r>
      <w:bookmarkEnd w:id="32"/>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4F3E1A09" w14:textId="77777777">
        <w:tc>
          <w:tcPr>
            <w:tcW w:w="562" w:type="dxa"/>
            <w:shd w:val="clear" w:color="auto" w:fill="D9D9D9" w:themeFill="background1" w:themeFillShade="D9"/>
          </w:tcPr>
          <w:p w14:paraId="7724B0C0"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559DB3B4"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1E03E745"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6CC049B"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2BD96D2D"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2CE50134" w14:textId="77777777">
        <w:tc>
          <w:tcPr>
            <w:tcW w:w="562" w:type="dxa"/>
            <w:shd w:val="clear" w:color="auto" w:fill="D9D9D9" w:themeFill="background1" w:themeFillShade="D9"/>
          </w:tcPr>
          <w:p w14:paraId="45D7AB74" w14:textId="50839C77" w:rsidR="00542F82" w:rsidRPr="0050417F" w:rsidRDefault="00826764" w:rsidP="006E5813">
            <w:pPr>
              <w:jc w:val="center"/>
              <w:rPr>
                <w:sz w:val="18"/>
                <w:szCs w:val="18"/>
                <w:lang w:eastAsia="nb-NO"/>
              </w:rPr>
            </w:pPr>
            <w:r>
              <w:rPr>
                <w:sz w:val="18"/>
                <w:szCs w:val="18"/>
                <w:lang w:eastAsia="nb-NO"/>
              </w:rPr>
              <w:t>1</w:t>
            </w:r>
            <w:r w:rsidR="00925192">
              <w:rPr>
                <w:sz w:val="18"/>
                <w:szCs w:val="18"/>
                <w:lang w:eastAsia="nb-NO"/>
              </w:rPr>
              <w:t>40</w:t>
            </w:r>
          </w:p>
        </w:tc>
        <w:tc>
          <w:tcPr>
            <w:tcW w:w="5387" w:type="dxa"/>
            <w:shd w:val="clear" w:color="auto" w:fill="F2F2F2" w:themeFill="background1" w:themeFillShade="F2"/>
          </w:tcPr>
          <w:p w14:paraId="7DD94D1D" w14:textId="77777777" w:rsidR="00542F82" w:rsidRPr="0050417F" w:rsidRDefault="00542F82">
            <w:pPr>
              <w:rPr>
                <w:sz w:val="18"/>
                <w:szCs w:val="18"/>
                <w:lang w:eastAsia="nb-NO"/>
              </w:rPr>
            </w:pPr>
            <w:r w:rsidRPr="0050417F">
              <w:rPr>
                <w:sz w:val="18"/>
                <w:szCs w:val="18"/>
                <w:lang w:eastAsia="nb-NO"/>
              </w:rPr>
              <w:t>Konfigurasjonsendringer, dvs. endringer i utstyr og/eller programvare, bør ikke settes i drift før risikoreduserende tiltak er gjennomført. Eksempler kan være:</w:t>
            </w:r>
          </w:p>
          <w:p w14:paraId="147058C9" w14:textId="77777777" w:rsidR="00542F82" w:rsidRPr="001E3DB4" w:rsidRDefault="00542F82" w:rsidP="00DD2FA5">
            <w:pPr>
              <w:pStyle w:val="Listeavsnitt"/>
              <w:numPr>
                <w:ilvl w:val="2"/>
                <w:numId w:val="15"/>
              </w:numPr>
              <w:rPr>
                <w:sz w:val="18"/>
                <w:szCs w:val="18"/>
              </w:rPr>
            </w:pPr>
            <w:r w:rsidRPr="001E3DB4">
              <w:rPr>
                <w:sz w:val="18"/>
                <w:szCs w:val="18"/>
              </w:rPr>
              <w:t>Prosess for godkjenning og gjennomføring av endringer</w:t>
            </w:r>
          </w:p>
          <w:p w14:paraId="350AC540" w14:textId="77777777" w:rsidR="00542F82" w:rsidRPr="001E3DB4" w:rsidRDefault="00542F82" w:rsidP="00DD2FA5">
            <w:pPr>
              <w:pStyle w:val="Listeavsnitt"/>
              <w:numPr>
                <w:ilvl w:val="2"/>
                <w:numId w:val="15"/>
              </w:numPr>
              <w:rPr>
                <w:sz w:val="18"/>
                <w:szCs w:val="18"/>
              </w:rPr>
            </w:pPr>
            <w:r w:rsidRPr="001E3DB4">
              <w:rPr>
                <w:sz w:val="18"/>
                <w:szCs w:val="18"/>
              </w:rPr>
              <w:t>Risikovurdering som viser at nivå for akseptabel risiko er oppnådd</w:t>
            </w:r>
          </w:p>
          <w:p w14:paraId="793E04DC" w14:textId="77777777" w:rsidR="00542F82" w:rsidRPr="001E3DB4" w:rsidRDefault="00542F82" w:rsidP="00DD2FA5">
            <w:pPr>
              <w:pStyle w:val="Listeavsnitt"/>
              <w:numPr>
                <w:ilvl w:val="2"/>
                <w:numId w:val="15"/>
              </w:numPr>
              <w:rPr>
                <w:sz w:val="18"/>
                <w:szCs w:val="18"/>
              </w:rPr>
            </w:pPr>
            <w:r w:rsidRPr="001E3DB4">
              <w:rPr>
                <w:sz w:val="18"/>
                <w:szCs w:val="18"/>
              </w:rPr>
              <w:t>Test som sikrer at forventede funksjoner er ivaretatt</w:t>
            </w:r>
          </w:p>
          <w:p w14:paraId="5B4D593E" w14:textId="77777777" w:rsidR="00542F82" w:rsidRPr="001E3DB4" w:rsidRDefault="00542F82" w:rsidP="00DD2FA5">
            <w:pPr>
              <w:pStyle w:val="Listeavsnitt"/>
              <w:numPr>
                <w:ilvl w:val="2"/>
                <w:numId w:val="15"/>
              </w:numPr>
              <w:rPr>
                <w:sz w:val="18"/>
                <w:szCs w:val="18"/>
              </w:rPr>
            </w:pPr>
            <w:r w:rsidRPr="001E3DB4">
              <w:rPr>
                <w:sz w:val="18"/>
                <w:szCs w:val="18"/>
              </w:rPr>
              <w:t>Implementering som sikrer mot uforutsette hendelser</w:t>
            </w:r>
          </w:p>
          <w:p w14:paraId="416579F6" w14:textId="77777777" w:rsidR="00542F82" w:rsidRPr="001E3DB4" w:rsidRDefault="00542F82" w:rsidP="00DD2FA5">
            <w:pPr>
              <w:pStyle w:val="Listeavsnitt"/>
              <w:numPr>
                <w:ilvl w:val="2"/>
                <w:numId w:val="15"/>
              </w:numPr>
              <w:rPr>
                <w:sz w:val="18"/>
                <w:szCs w:val="18"/>
              </w:rPr>
            </w:pPr>
            <w:r w:rsidRPr="001E3DB4">
              <w:rPr>
                <w:sz w:val="18"/>
                <w:szCs w:val="18"/>
              </w:rPr>
              <w:t>Ny konfigurasjon er dokumentert</w:t>
            </w:r>
          </w:p>
          <w:p w14:paraId="6D04B56C" w14:textId="77777777" w:rsidR="00542F82" w:rsidRPr="001E3DB4" w:rsidRDefault="00542F82" w:rsidP="00DD2FA5">
            <w:pPr>
              <w:pStyle w:val="Listeavsnitt"/>
              <w:numPr>
                <w:ilvl w:val="2"/>
                <w:numId w:val="15"/>
              </w:numPr>
              <w:rPr>
                <w:sz w:val="18"/>
                <w:szCs w:val="18"/>
              </w:rPr>
            </w:pPr>
            <w:r w:rsidRPr="001E3DB4">
              <w:rPr>
                <w:sz w:val="18"/>
                <w:szCs w:val="18"/>
              </w:rPr>
              <w:t>Konfigurasjonsendringer er godkjent av kunden</w:t>
            </w:r>
          </w:p>
          <w:p w14:paraId="68B0CF04" w14:textId="77777777" w:rsidR="00542F82" w:rsidRPr="001E3DB4" w:rsidRDefault="00542F82" w:rsidP="00DD2FA5">
            <w:pPr>
              <w:pStyle w:val="Listeavsnitt"/>
              <w:numPr>
                <w:ilvl w:val="2"/>
                <w:numId w:val="15"/>
              </w:numPr>
              <w:rPr>
                <w:sz w:val="18"/>
                <w:szCs w:val="18"/>
              </w:rPr>
            </w:pPr>
            <w:r w:rsidRPr="001E3DB4">
              <w:rPr>
                <w:sz w:val="18"/>
                <w:szCs w:val="18"/>
              </w:rPr>
              <w:t>Alle handlinger som utføres</w:t>
            </w:r>
          </w:p>
          <w:p w14:paraId="4FA3A723" w14:textId="77777777" w:rsidR="00542F82" w:rsidRDefault="00953DC9" w:rsidP="00FD5BB5">
            <w:pPr>
              <w:spacing w:before="240"/>
              <w:rPr>
                <w:i/>
                <w:iCs/>
                <w:color w:val="0070C0"/>
                <w:sz w:val="18"/>
                <w:szCs w:val="18"/>
                <w:lang w:eastAsia="nb-NO"/>
              </w:rPr>
            </w:pPr>
            <w:r w:rsidRPr="00A12DE0">
              <w:rPr>
                <w:i/>
                <w:iCs/>
                <w:color w:val="0070C0"/>
                <w:sz w:val="18"/>
                <w:szCs w:val="18"/>
                <w:lang w:eastAsia="nb-NO"/>
              </w:rPr>
              <w:t>Leverandøren skal bekrefte (Ja/Nei) at kravet er oppfylt</w:t>
            </w:r>
            <w:r w:rsidRPr="007E4E0C">
              <w:rPr>
                <w:i/>
                <w:iCs/>
                <w:color w:val="0070C0"/>
                <w:sz w:val="18"/>
                <w:szCs w:val="18"/>
                <w:lang w:eastAsia="nb-NO"/>
              </w:rPr>
              <w:t xml:space="preserve"> </w:t>
            </w:r>
            <w:r>
              <w:rPr>
                <w:i/>
                <w:iCs/>
                <w:color w:val="0070C0"/>
                <w:sz w:val="18"/>
                <w:szCs w:val="18"/>
                <w:lang w:eastAsia="nb-NO"/>
              </w:rPr>
              <w:t>og</w:t>
            </w:r>
            <w:r w:rsidR="00C0678E">
              <w:rPr>
                <w:i/>
                <w:iCs/>
                <w:color w:val="0070C0"/>
                <w:sz w:val="18"/>
                <w:szCs w:val="18"/>
                <w:lang w:eastAsia="nb-NO"/>
              </w:rPr>
              <w:t xml:space="preserve"> beskrive </w:t>
            </w:r>
            <w:r w:rsidR="000D06D4">
              <w:rPr>
                <w:i/>
                <w:iCs/>
                <w:color w:val="0070C0"/>
                <w:sz w:val="18"/>
                <w:szCs w:val="18"/>
                <w:lang w:eastAsia="nb-NO"/>
              </w:rPr>
              <w:t>hvordan</w:t>
            </w:r>
            <w:r w:rsidR="00944331">
              <w:rPr>
                <w:i/>
                <w:iCs/>
                <w:color w:val="0070C0"/>
                <w:sz w:val="18"/>
                <w:szCs w:val="18"/>
                <w:lang w:eastAsia="nb-NO"/>
              </w:rPr>
              <w:t xml:space="preserve"> </w:t>
            </w:r>
            <w:r w:rsidR="00694294">
              <w:rPr>
                <w:i/>
                <w:iCs/>
                <w:color w:val="0070C0"/>
                <w:sz w:val="18"/>
                <w:szCs w:val="18"/>
                <w:lang w:eastAsia="nb-NO"/>
              </w:rPr>
              <w:t xml:space="preserve">konfigurasjonsendringer </w:t>
            </w:r>
            <w:r w:rsidR="00757B21">
              <w:rPr>
                <w:i/>
                <w:iCs/>
                <w:color w:val="0070C0"/>
                <w:sz w:val="18"/>
                <w:szCs w:val="18"/>
                <w:lang w:eastAsia="nb-NO"/>
              </w:rPr>
              <w:t>i utstyr/</w:t>
            </w:r>
            <w:r w:rsidR="00E42150">
              <w:rPr>
                <w:i/>
                <w:iCs/>
                <w:color w:val="0070C0"/>
                <w:sz w:val="18"/>
                <w:szCs w:val="18"/>
                <w:lang w:eastAsia="nb-NO"/>
              </w:rPr>
              <w:t>programvare</w:t>
            </w:r>
            <w:r w:rsidR="00944331">
              <w:rPr>
                <w:i/>
                <w:iCs/>
                <w:color w:val="0070C0"/>
                <w:sz w:val="18"/>
                <w:szCs w:val="18"/>
                <w:lang w:eastAsia="nb-NO"/>
              </w:rPr>
              <w:t xml:space="preserve"> planlegges og gjennomføres</w:t>
            </w:r>
            <w:r w:rsidR="00537FA1">
              <w:rPr>
                <w:i/>
                <w:iCs/>
                <w:color w:val="0070C0"/>
                <w:sz w:val="18"/>
                <w:szCs w:val="18"/>
                <w:lang w:eastAsia="nb-NO"/>
              </w:rPr>
              <w:t xml:space="preserve">, </w:t>
            </w:r>
            <w:r w:rsidR="004970F2">
              <w:rPr>
                <w:i/>
                <w:iCs/>
                <w:color w:val="0070C0"/>
                <w:sz w:val="18"/>
                <w:szCs w:val="18"/>
                <w:lang w:eastAsia="nb-NO"/>
              </w:rPr>
              <w:t>hvordan logger</w:t>
            </w:r>
            <w:r w:rsidR="00C711B3">
              <w:rPr>
                <w:i/>
                <w:iCs/>
                <w:color w:val="0070C0"/>
                <w:sz w:val="18"/>
                <w:szCs w:val="18"/>
                <w:lang w:eastAsia="nb-NO"/>
              </w:rPr>
              <w:t xml:space="preserve"> sikres </w:t>
            </w:r>
            <w:r w:rsidR="00B248E2">
              <w:rPr>
                <w:i/>
                <w:iCs/>
                <w:color w:val="0070C0"/>
                <w:sz w:val="18"/>
                <w:szCs w:val="18"/>
                <w:lang w:eastAsia="nb-NO"/>
              </w:rPr>
              <w:t>mot manipulasjon</w:t>
            </w:r>
            <w:r w:rsidR="00976F78">
              <w:rPr>
                <w:i/>
                <w:iCs/>
                <w:color w:val="0070C0"/>
                <w:sz w:val="18"/>
                <w:szCs w:val="18"/>
                <w:lang w:eastAsia="nb-NO"/>
              </w:rPr>
              <w:t>,</w:t>
            </w:r>
            <w:r w:rsidR="00B248E2">
              <w:rPr>
                <w:i/>
                <w:iCs/>
                <w:color w:val="0070C0"/>
                <w:sz w:val="18"/>
                <w:szCs w:val="18"/>
                <w:lang w:eastAsia="nb-NO"/>
              </w:rPr>
              <w:t xml:space="preserve"> </w:t>
            </w:r>
            <w:r w:rsidR="00A155FA">
              <w:rPr>
                <w:i/>
                <w:iCs/>
                <w:color w:val="0070C0"/>
                <w:sz w:val="18"/>
                <w:szCs w:val="18"/>
                <w:lang w:eastAsia="nb-NO"/>
              </w:rPr>
              <w:t xml:space="preserve">og hvordan Kunden </w:t>
            </w:r>
            <w:r w:rsidR="00976F78">
              <w:rPr>
                <w:i/>
                <w:iCs/>
                <w:color w:val="0070C0"/>
                <w:sz w:val="18"/>
                <w:szCs w:val="18"/>
                <w:lang w:eastAsia="nb-NO"/>
              </w:rPr>
              <w:t>gis</w:t>
            </w:r>
            <w:r w:rsidR="0054666E">
              <w:rPr>
                <w:i/>
                <w:iCs/>
                <w:color w:val="0070C0"/>
                <w:sz w:val="18"/>
                <w:szCs w:val="18"/>
                <w:lang w:eastAsia="nb-NO"/>
              </w:rPr>
              <w:t xml:space="preserve"> tilgang til </w:t>
            </w:r>
            <w:r w:rsidR="00777CF7">
              <w:rPr>
                <w:i/>
                <w:iCs/>
                <w:color w:val="0070C0"/>
                <w:sz w:val="18"/>
                <w:szCs w:val="18"/>
                <w:lang w:eastAsia="nb-NO"/>
              </w:rPr>
              <w:t>relevante</w:t>
            </w:r>
            <w:r w:rsidR="004A750A">
              <w:rPr>
                <w:i/>
                <w:iCs/>
                <w:color w:val="0070C0"/>
                <w:sz w:val="18"/>
                <w:szCs w:val="18"/>
                <w:lang w:eastAsia="nb-NO"/>
              </w:rPr>
              <w:t xml:space="preserve"> logger</w:t>
            </w:r>
            <w:r w:rsidR="00211DA9">
              <w:rPr>
                <w:i/>
                <w:iCs/>
                <w:color w:val="0070C0"/>
                <w:sz w:val="18"/>
                <w:szCs w:val="18"/>
                <w:lang w:eastAsia="nb-NO"/>
              </w:rPr>
              <w:t>, inkl.</w:t>
            </w:r>
            <w:r w:rsidR="005316C7">
              <w:rPr>
                <w:i/>
                <w:iCs/>
                <w:color w:val="0070C0"/>
                <w:sz w:val="18"/>
                <w:szCs w:val="18"/>
                <w:lang w:eastAsia="nb-NO"/>
              </w:rPr>
              <w:t xml:space="preserve"> </w:t>
            </w:r>
            <w:r w:rsidR="00046BAF">
              <w:rPr>
                <w:i/>
                <w:iCs/>
                <w:color w:val="0070C0"/>
                <w:sz w:val="18"/>
                <w:szCs w:val="18"/>
                <w:lang w:eastAsia="nb-NO"/>
              </w:rPr>
              <w:t>i</w:t>
            </w:r>
            <w:r w:rsidR="0054666E">
              <w:rPr>
                <w:i/>
                <w:iCs/>
                <w:color w:val="0070C0"/>
                <w:sz w:val="18"/>
                <w:szCs w:val="18"/>
                <w:lang w:eastAsia="nb-NO"/>
              </w:rPr>
              <w:t xml:space="preserve"> hvilket format. </w:t>
            </w:r>
          </w:p>
          <w:p w14:paraId="1F2A6973" w14:textId="7E4753BB" w:rsidR="00525241" w:rsidRPr="0054666E" w:rsidRDefault="00525241" w:rsidP="00FD5BB5">
            <w:pPr>
              <w:spacing w:before="240"/>
              <w:rPr>
                <w:i/>
                <w:iCs/>
                <w:color w:val="0070C0"/>
                <w:sz w:val="18"/>
                <w:szCs w:val="18"/>
                <w:lang w:eastAsia="nb-NO"/>
              </w:rPr>
            </w:pPr>
            <w:r w:rsidRPr="00E45499">
              <w:rPr>
                <w:i/>
                <w:iCs/>
                <w:color w:val="0070C0"/>
                <w:sz w:val="18"/>
                <w:szCs w:val="18"/>
                <w:lang w:eastAsia="nb-NO"/>
              </w:rPr>
              <w:lastRenderedPageBreak/>
              <w:t xml:space="preserve">Leverandøren skal levere en beskrivelse på inntil </w:t>
            </w:r>
            <w:r w:rsidR="00453110">
              <w:rPr>
                <w:i/>
                <w:iCs/>
                <w:color w:val="0070C0"/>
                <w:sz w:val="18"/>
                <w:szCs w:val="18"/>
                <w:lang w:eastAsia="nb-NO"/>
              </w:rPr>
              <w:t>300</w:t>
            </w:r>
            <w:r w:rsidRPr="00E45499">
              <w:rPr>
                <w:i/>
                <w:iCs/>
                <w:color w:val="0070C0"/>
                <w:sz w:val="18"/>
                <w:szCs w:val="18"/>
                <w:lang w:eastAsia="nb-NO"/>
              </w:rPr>
              <w:t xml:space="preserve"> ord.</w:t>
            </w:r>
          </w:p>
        </w:tc>
        <w:tc>
          <w:tcPr>
            <w:tcW w:w="709" w:type="dxa"/>
            <w:shd w:val="clear" w:color="auto" w:fill="F2F2F2" w:themeFill="background1" w:themeFillShade="F2"/>
          </w:tcPr>
          <w:p w14:paraId="391C1D3F" w14:textId="77777777" w:rsidR="00542F82" w:rsidRPr="0050417F" w:rsidRDefault="00542F82">
            <w:pPr>
              <w:jc w:val="center"/>
              <w:rPr>
                <w:sz w:val="18"/>
                <w:szCs w:val="18"/>
                <w:lang w:eastAsia="nb-NO"/>
              </w:rPr>
            </w:pPr>
            <w:r w:rsidRPr="0050417F">
              <w:rPr>
                <w:sz w:val="18"/>
                <w:szCs w:val="18"/>
                <w:lang w:eastAsia="nb-NO"/>
              </w:rPr>
              <w:lastRenderedPageBreak/>
              <w:t>B</w:t>
            </w:r>
          </w:p>
        </w:tc>
        <w:tc>
          <w:tcPr>
            <w:tcW w:w="2126" w:type="dxa"/>
          </w:tcPr>
          <w:p w14:paraId="069AC3C5" w14:textId="77777777" w:rsidR="00542F82" w:rsidRPr="003C576A" w:rsidRDefault="00542F82">
            <w:pPr>
              <w:jc w:val="center"/>
              <w:rPr>
                <w:sz w:val="18"/>
                <w:szCs w:val="18"/>
                <w:lang w:eastAsia="nb-NO"/>
              </w:rPr>
            </w:pPr>
          </w:p>
        </w:tc>
        <w:tc>
          <w:tcPr>
            <w:tcW w:w="5245" w:type="dxa"/>
          </w:tcPr>
          <w:p w14:paraId="7A5513C9" w14:textId="77777777" w:rsidR="00542F82" w:rsidRPr="003C576A" w:rsidRDefault="00542F82">
            <w:pPr>
              <w:jc w:val="center"/>
              <w:rPr>
                <w:sz w:val="18"/>
                <w:szCs w:val="18"/>
                <w:lang w:eastAsia="nb-NO"/>
              </w:rPr>
            </w:pPr>
          </w:p>
        </w:tc>
      </w:tr>
    </w:tbl>
    <w:p w14:paraId="061B0BB6" w14:textId="77777777" w:rsidR="00542F82" w:rsidRPr="0050417F" w:rsidRDefault="00542F82" w:rsidP="00542F82">
      <w:pPr>
        <w:rPr>
          <w:lang w:eastAsia="nb-NO"/>
        </w:rPr>
      </w:pPr>
    </w:p>
    <w:p w14:paraId="569D02DB" w14:textId="77777777" w:rsidR="00542F82" w:rsidRPr="0050417F" w:rsidRDefault="00542F82" w:rsidP="00542F82">
      <w:pPr>
        <w:pStyle w:val="Overskrift3"/>
        <w:rPr>
          <w:rFonts w:ascii="Open Sans" w:hAnsi="Open Sans" w:cs="Open Sans"/>
        </w:rPr>
      </w:pPr>
      <w:bookmarkStart w:id="33" w:name="_Toc220057522"/>
      <w:r w:rsidRPr="0050417F">
        <w:rPr>
          <w:rFonts w:ascii="Open Sans" w:hAnsi="Open Sans" w:cs="Open Sans"/>
        </w:rPr>
        <w:t>Tiltak mot digitale angrep</w:t>
      </w:r>
      <w:bookmarkEnd w:id="33"/>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5035A440" w14:textId="77777777" w:rsidTr="32DDE44C">
        <w:tc>
          <w:tcPr>
            <w:tcW w:w="562" w:type="dxa"/>
            <w:shd w:val="clear" w:color="auto" w:fill="D9D9D9" w:themeFill="background2" w:themeFillShade="D9"/>
          </w:tcPr>
          <w:p w14:paraId="60837F2C"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2FB29F3D"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7293C258"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2993AC58"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214787E8"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750CB5F2" w14:textId="77777777" w:rsidTr="32DDE44C">
        <w:tc>
          <w:tcPr>
            <w:tcW w:w="562" w:type="dxa"/>
            <w:shd w:val="clear" w:color="auto" w:fill="D9D9D9" w:themeFill="background2" w:themeFillShade="D9"/>
          </w:tcPr>
          <w:p w14:paraId="34EB0457" w14:textId="4937AD22" w:rsidR="00542F82" w:rsidRPr="006E5813" w:rsidRDefault="00826764" w:rsidP="006E5813">
            <w:pPr>
              <w:jc w:val="center"/>
              <w:rPr>
                <w:sz w:val="18"/>
                <w:szCs w:val="18"/>
                <w:lang w:eastAsia="nb-NO"/>
              </w:rPr>
            </w:pPr>
            <w:r>
              <w:rPr>
                <w:sz w:val="18"/>
                <w:szCs w:val="18"/>
                <w:lang w:eastAsia="nb-NO"/>
              </w:rPr>
              <w:t>14</w:t>
            </w:r>
            <w:r w:rsidR="00925192">
              <w:rPr>
                <w:sz w:val="18"/>
                <w:szCs w:val="18"/>
                <w:lang w:eastAsia="nb-NO"/>
              </w:rPr>
              <w:t>1</w:t>
            </w:r>
          </w:p>
        </w:tc>
        <w:tc>
          <w:tcPr>
            <w:tcW w:w="5387" w:type="dxa"/>
            <w:shd w:val="clear" w:color="auto" w:fill="F2F2F2" w:themeFill="background2" w:themeFillShade="F2"/>
          </w:tcPr>
          <w:p w14:paraId="37125652" w14:textId="77777777" w:rsidR="00542F82" w:rsidRPr="00500946" w:rsidRDefault="00542F82">
            <w:pPr>
              <w:rPr>
                <w:sz w:val="18"/>
                <w:szCs w:val="18"/>
                <w:lang w:eastAsia="nb-NO"/>
              </w:rPr>
            </w:pPr>
            <w:r w:rsidRPr="00500946">
              <w:rPr>
                <w:sz w:val="18"/>
                <w:szCs w:val="18"/>
                <w:lang w:eastAsia="nb-NO"/>
              </w:rPr>
              <w:t>Løsningen skal sikres mot sikkerhetstruende hendelser.</w:t>
            </w:r>
          </w:p>
          <w:p w14:paraId="55866406" w14:textId="10D250C4" w:rsidR="00542F82" w:rsidRPr="00500946" w:rsidRDefault="00B44384">
            <w:pPr>
              <w:rPr>
                <w:i/>
                <w:iCs/>
                <w:sz w:val="18"/>
                <w:szCs w:val="18"/>
                <w:lang w:eastAsia="nb-NO"/>
              </w:rPr>
            </w:pPr>
            <w:r w:rsidRPr="00500946">
              <w:rPr>
                <w:i/>
                <w:iCs/>
                <w:color w:val="0070C0"/>
                <w:sz w:val="18"/>
                <w:szCs w:val="18"/>
                <w:lang w:eastAsia="nb-NO"/>
              </w:rPr>
              <w:t xml:space="preserve">Leverandøren skal bekrefte (Ja/Nei) at kravet er oppfylt og </w:t>
            </w:r>
            <w:r w:rsidR="00005D6A">
              <w:rPr>
                <w:i/>
                <w:iCs/>
                <w:color w:val="0070C0"/>
                <w:sz w:val="18"/>
                <w:szCs w:val="18"/>
                <w:lang w:eastAsia="nb-NO"/>
              </w:rPr>
              <w:t xml:space="preserve">gi en kortfattet beskrivelse på inntil 250 ord av </w:t>
            </w:r>
            <w:r w:rsidR="00D31982" w:rsidRPr="00500946">
              <w:rPr>
                <w:i/>
                <w:iCs/>
                <w:color w:val="0070C0"/>
                <w:sz w:val="18"/>
                <w:szCs w:val="18"/>
                <w:lang w:eastAsia="nb-NO"/>
              </w:rPr>
              <w:t xml:space="preserve">hvordan </w:t>
            </w:r>
            <w:r w:rsidR="00072436" w:rsidRPr="00500946">
              <w:rPr>
                <w:i/>
                <w:iCs/>
                <w:color w:val="0070C0"/>
                <w:sz w:val="18"/>
                <w:szCs w:val="18"/>
                <w:lang w:eastAsia="nb-NO"/>
              </w:rPr>
              <w:t>Løsningen sikres m</w:t>
            </w:r>
            <w:r w:rsidR="0012724A" w:rsidRPr="00500946">
              <w:rPr>
                <w:i/>
                <w:iCs/>
                <w:color w:val="0070C0"/>
                <w:sz w:val="18"/>
                <w:szCs w:val="18"/>
                <w:lang w:eastAsia="nb-NO"/>
              </w:rPr>
              <w:t xml:space="preserve">ot digitale angrep. </w:t>
            </w:r>
          </w:p>
        </w:tc>
        <w:tc>
          <w:tcPr>
            <w:tcW w:w="709" w:type="dxa"/>
            <w:shd w:val="clear" w:color="auto" w:fill="F2F2F2" w:themeFill="background2" w:themeFillShade="F2"/>
          </w:tcPr>
          <w:p w14:paraId="1FB82B06" w14:textId="77777777" w:rsidR="00542F82" w:rsidRPr="00500946" w:rsidRDefault="00542F82">
            <w:pPr>
              <w:jc w:val="center"/>
              <w:rPr>
                <w:sz w:val="18"/>
                <w:szCs w:val="18"/>
                <w:lang w:eastAsia="nb-NO"/>
              </w:rPr>
            </w:pPr>
            <w:r w:rsidRPr="00500946">
              <w:rPr>
                <w:sz w:val="18"/>
                <w:szCs w:val="18"/>
                <w:lang w:eastAsia="nb-NO"/>
              </w:rPr>
              <w:t>S</w:t>
            </w:r>
          </w:p>
        </w:tc>
        <w:tc>
          <w:tcPr>
            <w:tcW w:w="2126" w:type="dxa"/>
          </w:tcPr>
          <w:p w14:paraId="77574DC8" w14:textId="77777777" w:rsidR="00542F82" w:rsidRPr="003C576A" w:rsidRDefault="00542F82">
            <w:pPr>
              <w:jc w:val="center"/>
              <w:rPr>
                <w:sz w:val="18"/>
                <w:szCs w:val="18"/>
                <w:lang w:eastAsia="nb-NO"/>
              </w:rPr>
            </w:pPr>
          </w:p>
        </w:tc>
        <w:tc>
          <w:tcPr>
            <w:tcW w:w="5245" w:type="dxa"/>
          </w:tcPr>
          <w:p w14:paraId="6B4FF23B" w14:textId="1B6136EE" w:rsidR="00542F82" w:rsidRPr="003C576A" w:rsidRDefault="00542F82">
            <w:pPr>
              <w:jc w:val="center"/>
              <w:rPr>
                <w:sz w:val="18"/>
                <w:szCs w:val="18"/>
                <w:lang w:eastAsia="nb-NO"/>
              </w:rPr>
            </w:pPr>
          </w:p>
        </w:tc>
      </w:tr>
      <w:tr w:rsidR="00542F82" w:rsidRPr="0050417F" w14:paraId="1BD1EB18" w14:textId="77777777" w:rsidTr="32DDE44C">
        <w:tc>
          <w:tcPr>
            <w:tcW w:w="562" w:type="dxa"/>
            <w:shd w:val="clear" w:color="auto" w:fill="D9D9D9" w:themeFill="background2" w:themeFillShade="D9"/>
          </w:tcPr>
          <w:p w14:paraId="03ACF024" w14:textId="449BCC7B" w:rsidR="00542F82" w:rsidRPr="0050417F" w:rsidRDefault="00826764" w:rsidP="006E5813">
            <w:pPr>
              <w:jc w:val="center"/>
              <w:rPr>
                <w:sz w:val="18"/>
                <w:szCs w:val="18"/>
                <w:lang w:eastAsia="nb-NO"/>
              </w:rPr>
            </w:pPr>
            <w:r>
              <w:rPr>
                <w:sz w:val="18"/>
                <w:szCs w:val="18"/>
                <w:lang w:eastAsia="nb-NO"/>
              </w:rPr>
              <w:t>14</w:t>
            </w:r>
            <w:r w:rsidR="00925192">
              <w:rPr>
                <w:sz w:val="18"/>
                <w:szCs w:val="18"/>
                <w:lang w:eastAsia="nb-NO"/>
              </w:rPr>
              <w:t>2</w:t>
            </w:r>
          </w:p>
        </w:tc>
        <w:tc>
          <w:tcPr>
            <w:tcW w:w="5387" w:type="dxa"/>
            <w:shd w:val="clear" w:color="auto" w:fill="F2F2F2" w:themeFill="background2" w:themeFillShade="F2"/>
          </w:tcPr>
          <w:p w14:paraId="3FD5C5EA" w14:textId="308677F6" w:rsidR="00542F82" w:rsidRPr="0050417F" w:rsidRDefault="005C64E4">
            <w:pPr>
              <w:rPr>
                <w:color w:val="000000" w:themeColor="text1"/>
                <w:sz w:val="18"/>
                <w:szCs w:val="18"/>
                <w:lang w:eastAsia="nb-NO"/>
              </w:rPr>
            </w:pPr>
            <w:r>
              <w:rPr>
                <w:color w:val="000000" w:themeColor="text1"/>
                <w:sz w:val="18"/>
                <w:szCs w:val="18"/>
                <w:lang w:eastAsia="nb-NO"/>
              </w:rPr>
              <w:t>Leverandøren</w:t>
            </w:r>
            <w:r w:rsidR="00941055">
              <w:rPr>
                <w:color w:val="000000" w:themeColor="text1"/>
                <w:sz w:val="18"/>
                <w:szCs w:val="18"/>
                <w:lang w:eastAsia="nb-NO"/>
              </w:rPr>
              <w:t xml:space="preserve"> </w:t>
            </w:r>
            <w:r w:rsidR="002F3619">
              <w:rPr>
                <w:color w:val="000000" w:themeColor="text1"/>
                <w:sz w:val="18"/>
                <w:szCs w:val="18"/>
                <w:lang w:eastAsia="nb-NO"/>
              </w:rPr>
              <w:t>sine</w:t>
            </w:r>
            <w:r w:rsidR="00BE5AE2">
              <w:rPr>
                <w:color w:val="000000" w:themeColor="text1"/>
                <w:sz w:val="18"/>
                <w:szCs w:val="18"/>
                <w:lang w:eastAsia="nb-NO"/>
              </w:rPr>
              <w:t xml:space="preserve"> </w:t>
            </w:r>
            <w:r w:rsidR="00941055">
              <w:rPr>
                <w:color w:val="000000" w:themeColor="text1"/>
                <w:sz w:val="18"/>
                <w:szCs w:val="18"/>
                <w:lang w:eastAsia="nb-NO"/>
              </w:rPr>
              <w:t>s</w:t>
            </w:r>
            <w:r w:rsidR="00542F82" w:rsidRPr="0050417F">
              <w:rPr>
                <w:color w:val="000000" w:themeColor="text1"/>
                <w:sz w:val="18"/>
                <w:szCs w:val="18"/>
                <w:lang w:eastAsia="nb-NO"/>
              </w:rPr>
              <w:t>ikkerhets-</w:t>
            </w:r>
            <w:r w:rsidR="00DC00CA" w:rsidRPr="0050417F">
              <w:rPr>
                <w:color w:val="000000" w:themeColor="text1"/>
                <w:sz w:val="18"/>
                <w:szCs w:val="18"/>
                <w:lang w:eastAsia="nb-NO"/>
              </w:rPr>
              <w:t>herd</w:t>
            </w:r>
            <w:r w:rsidR="00DC00CA">
              <w:rPr>
                <w:color w:val="000000" w:themeColor="text1"/>
                <w:sz w:val="18"/>
                <w:szCs w:val="18"/>
                <w:lang w:eastAsia="nb-NO"/>
              </w:rPr>
              <w:t>en</w:t>
            </w:r>
            <w:r w:rsidR="000C7F0F">
              <w:rPr>
                <w:color w:val="000000" w:themeColor="text1"/>
                <w:sz w:val="18"/>
                <w:szCs w:val="18"/>
                <w:lang w:eastAsia="nb-NO"/>
              </w:rPr>
              <w:t>d</w:t>
            </w:r>
            <w:r w:rsidR="00DC00CA">
              <w:rPr>
                <w:color w:val="000000" w:themeColor="text1"/>
                <w:sz w:val="18"/>
                <w:szCs w:val="18"/>
                <w:lang w:eastAsia="nb-NO"/>
              </w:rPr>
              <w:t>e</w:t>
            </w:r>
            <w:r w:rsidR="00570F40">
              <w:rPr>
                <w:color w:val="000000" w:themeColor="text1"/>
                <w:sz w:val="18"/>
                <w:szCs w:val="18"/>
                <w:lang w:eastAsia="nb-NO"/>
              </w:rPr>
              <w:t xml:space="preserve"> </w:t>
            </w:r>
            <w:r w:rsidR="00DC00CA">
              <w:rPr>
                <w:color w:val="000000" w:themeColor="text1"/>
                <w:sz w:val="18"/>
                <w:szCs w:val="18"/>
                <w:lang w:eastAsia="nb-NO"/>
              </w:rPr>
              <w:t>tiltak</w:t>
            </w:r>
            <w:r w:rsidR="00BE5AE2">
              <w:rPr>
                <w:color w:val="000000" w:themeColor="text1"/>
                <w:sz w:val="18"/>
                <w:szCs w:val="18"/>
                <w:lang w:eastAsia="nb-NO"/>
              </w:rPr>
              <w:t xml:space="preserve"> </w:t>
            </w:r>
            <w:r w:rsidR="002F3619">
              <w:rPr>
                <w:color w:val="000000" w:themeColor="text1"/>
                <w:sz w:val="18"/>
                <w:szCs w:val="18"/>
                <w:lang w:eastAsia="nb-NO"/>
              </w:rPr>
              <w:t>for</w:t>
            </w:r>
            <w:r w:rsidR="00941055">
              <w:rPr>
                <w:color w:val="000000" w:themeColor="text1"/>
                <w:sz w:val="18"/>
                <w:szCs w:val="18"/>
                <w:lang w:eastAsia="nb-NO"/>
              </w:rPr>
              <w:t xml:space="preserve"> </w:t>
            </w:r>
            <w:r w:rsidR="009C1E09">
              <w:rPr>
                <w:color w:val="000000" w:themeColor="text1"/>
                <w:sz w:val="18"/>
                <w:szCs w:val="18"/>
                <w:lang w:eastAsia="nb-NO"/>
              </w:rPr>
              <w:t>maskiner</w:t>
            </w:r>
            <w:r w:rsidR="00542F82" w:rsidRPr="0050417F">
              <w:rPr>
                <w:color w:val="000000" w:themeColor="text1"/>
                <w:sz w:val="18"/>
                <w:szCs w:val="18"/>
                <w:lang w:eastAsia="nb-NO"/>
              </w:rPr>
              <w:t xml:space="preserve"> </w:t>
            </w:r>
            <w:r w:rsidR="002F3619">
              <w:rPr>
                <w:color w:val="000000" w:themeColor="text1"/>
                <w:sz w:val="18"/>
                <w:szCs w:val="18"/>
                <w:lang w:eastAsia="nb-NO"/>
              </w:rPr>
              <w:t>bør bidra til høy grad av sikkerhet</w:t>
            </w:r>
            <w:r w:rsidR="00542F82" w:rsidRPr="0050417F">
              <w:rPr>
                <w:color w:val="000000" w:themeColor="text1"/>
                <w:sz w:val="18"/>
                <w:szCs w:val="18"/>
                <w:lang w:eastAsia="nb-NO"/>
              </w:rPr>
              <w:t>.</w:t>
            </w:r>
            <w:r w:rsidR="00507802">
              <w:rPr>
                <w:color w:val="000000" w:themeColor="text1"/>
                <w:sz w:val="18"/>
                <w:szCs w:val="18"/>
                <w:lang w:eastAsia="nb-NO"/>
              </w:rPr>
              <w:t xml:space="preserve"> </w:t>
            </w:r>
            <w:r w:rsidR="00DC00CA">
              <w:rPr>
                <w:color w:val="000000" w:themeColor="text1"/>
                <w:sz w:val="18"/>
                <w:szCs w:val="18"/>
                <w:lang w:eastAsia="nb-NO"/>
              </w:rPr>
              <w:t>Tiltakene til Leverandøren</w:t>
            </w:r>
            <w:r w:rsidR="00535BFF">
              <w:rPr>
                <w:color w:val="000000" w:themeColor="text1"/>
                <w:sz w:val="18"/>
                <w:szCs w:val="18"/>
                <w:lang w:eastAsia="nb-NO"/>
              </w:rPr>
              <w:t xml:space="preserve"> kan </w:t>
            </w:r>
            <w:r w:rsidR="00DC00CA">
              <w:rPr>
                <w:color w:val="000000" w:themeColor="text1"/>
                <w:sz w:val="18"/>
                <w:szCs w:val="18"/>
                <w:lang w:eastAsia="nb-NO"/>
              </w:rPr>
              <w:t xml:space="preserve">f.eks. </w:t>
            </w:r>
            <w:r w:rsidR="00535BFF">
              <w:rPr>
                <w:color w:val="000000" w:themeColor="text1"/>
                <w:sz w:val="18"/>
                <w:szCs w:val="18"/>
                <w:lang w:eastAsia="nb-NO"/>
              </w:rPr>
              <w:t>omfatte, men er ikke begrenset til</w:t>
            </w:r>
            <w:r w:rsidR="006E54F2">
              <w:rPr>
                <w:color w:val="000000" w:themeColor="text1"/>
                <w:sz w:val="18"/>
                <w:szCs w:val="18"/>
                <w:lang w:eastAsia="nb-NO"/>
              </w:rPr>
              <w:t>:</w:t>
            </w:r>
          </w:p>
          <w:p w14:paraId="0716764E" w14:textId="77777777" w:rsidR="00542F82" w:rsidRDefault="00542F82" w:rsidP="00DD2FA5">
            <w:pPr>
              <w:pStyle w:val="Listeavsnitt"/>
              <w:numPr>
                <w:ilvl w:val="0"/>
                <w:numId w:val="16"/>
              </w:numPr>
              <w:rPr>
                <w:color w:val="000000" w:themeColor="text1"/>
                <w:sz w:val="18"/>
                <w:szCs w:val="18"/>
              </w:rPr>
            </w:pPr>
            <w:r w:rsidRPr="00260EAE">
              <w:rPr>
                <w:color w:val="000000" w:themeColor="text1"/>
                <w:sz w:val="18"/>
                <w:szCs w:val="18"/>
              </w:rPr>
              <w:t>Opprettelse av passord for:</w:t>
            </w:r>
          </w:p>
          <w:p w14:paraId="03C54F14" w14:textId="77777777" w:rsidR="00542F82" w:rsidRDefault="00542F82" w:rsidP="00DD2FA5">
            <w:pPr>
              <w:pStyle w:val="Listeavsnitt"/>
              <w:numPr>
                <w:ilvl w:val="1"/>
                <w:numId w:val="16"/>
              </w:numPr>
              <w:rPr>
                <w:color w:val="000000" w:themeColor="text1"/>
                <w:sz w:val="18"/>
                <w:szCs w:val="18"/>
              </w:rPr>
            </w:pPr>
            <w:r w:rsidRPr="00260EAE">
              <w:rPr>
                <w:color w:val="000000" w:themeColor="text1"/>
                <w:sz w:val="18"/>
                <w:szCs w:val="18"/>
              </w:rPr>
              <w:t>Eksternt brukergrensesnitt</w:t>
            </w:r>
          </w:p>
          <w:p w14:paraId="43776358" w14:textId="77777777" w:rsidR="00542F82" w:rsidRDefault="00542F82" w:rsidP="00DD2FA5">
            <w:pPr>
              <w:pStyle w:val="Listeavsnitt"/>
              <w:numPr>
                <w:ilvl w:val="1"/>
                <w:numId w:val="16"/>
              </w:numPr>
              <w:rPr>
                <w:color w:val="000000" w:themeColor="text1"/>
                <w:sz w:val="18"/>
                <w:szCs w:val="18"/>
              </w:rPr>
            </w:pPr>
            <w:r w:rsidRPr="00F44F98">
              <w:rPr>
                <w:color w:val="000000" w:themeColor="text1"/>
                <w:sz w:val="18"/>
                <w:szCs w:val="18"/>
              </w:rPr>
              <w:t>Administratorbruker</w:t>
            </w:r>
          </w:p>
          <w:p w14:paraId="562AFFD5" w14:textId="77777777" w:rsidR="00542F82" w:rsidRPr="00F44F98" w:rsidRDefault="00542F82" w:rsidP="00DD2FA5">
            <w:pPr>
              <w:pStyle w:val="Listeavsnitt"/>
              <w:numPr>
                <w:ilvl w:val="1"/>
                <w:numId w:val="16"/>
              </w:numPr>
              <w:rPr>
                <w:color w:val="000000" w:themeColor="text1"/>
                <w:sz w:val="18"/>
                <w:szCs w:val="18"/>
              </w:rPr>
            </w:pPr>
            <w:r w:rsidRPr="00F44F98">
              <w:rPr>
                <w:color w:val="000000" w:themeColor="text1"/>
                <w:sz w:val="18"/>
                <w:szCs w:val="18"/>
              </w:rPr>
              <w:t>System Manager Passord</w:t>
            </w:r>
          </w:p>
          <w:p w14:paraId="4AA5788D" w14:textId="6E6600C3" w:rsidR="00542F82" w:rsidRPr="00CC34D1" w:rsidRDefault="00542F82" w:rsidP="00DD2FA5">
            <w:pPr>
              <w:pStyle w:val="Listeavsnitt"/>
              <w:numPr>
                <w:ilvl w:val="0"/>
                <w:numId w:val="16"/>
              </w:numPr>
              <w:rPr>
                <w:color w:val="000000" w:themeColor="text1"/>
                <w:sz w:val="18"/>
                <w:szCs w:val="18"/>
              </w:rPr>
            </w:pPr>
            <w:r w:rsidRPr="00CC34D1">
              <w:rPr>
                <w:color w:val="000000" w:themeColor="text1"/>
                <w:sz w:val="18"/>
                <w:szCs w:val="18"/>
              </w:rPr>
              <w:t xml:space="preserve">Mulighet å </w:t>
            </w:r>
            <w:r w:rsidR="00D92090">
              <w:rPr>
                <w:color w:val="000000" w:themeColor="text1"/>
                <w:sz w:val="18"/>
                <w:szCs w:val="18"/>
              </w:rPr>
              <w:t>endre</w:t>
            </w:r>
            <w:r w:rsidRPr="00CC34D1">
              <w:rPr>
                <w:color w:val="000000" w:themeColor="text1"/>
                <w:sz w:val="18"/>
                <w:szCs w:val="18"/>
              </w:rPr>
              <w:t xml:space="preserve"> navn på admin</w:t>
            </w:r>
            <w:r w:rsidR="00D92090">
              <w:rPr>
                <w:color w:val="000000" w:themeColor="text1"/>
                <w:sz w:val="18"/>
                <w:szCs w:val="18"/>
              </w:rPr>
              <w:t>istrator</w:t>
            </w:r>
            <w:r w:rsidRPr="00CC34D1">
              <w:rPr>
                <w:color w:val="000000" w:themeColor="text1"/>
                <w:sz w:val="18"/>
                <w:szCs w:val="18"/>
              </w:rPr>
              <w:t>kontoer</w:t>
            </w:r>
          </w:p>
          <w:p w14:paraId="490EA1D3" w14:textId="5489CF9A" w:rsidR="00542F82" w:rsidRPr="00CC34D1" w:rsidRDefault="00542F82" w:rsidP="00DD2FA5">
            <w:pPr>
              <w:pStyle w:val="Listeavsnitt"/>
              <w:numPr>
                <w:ilvl w:val="0"/>
                <w:numId w:val="16"/>
              </w:numPr>
              <w:rPr>
                <w:color w:val="000000" w:themeColor="text1"/>
                <w:sz w:val="18"/>
                <w:szCs w:val="18"/>
              </w:rPr>
            </w:pPr>
            <w:r w:rsidRPr="00CC34D1">
              <w:rPr>
                <w:color w:val="000000" w:themeColor="text1"/>
                <w:sz w:val="18"/>
                <w:szCs w:val="18"/>
              </w:rPr>
              <w:t xml:space="preserve">Automatisk utlogging </w:t>
            </w:r>
            <w:r w:rsidR="0025487A">
              <w:rPr>
                <w:color w:val="000000" w:themeColor="text1"/>
                <w:sz w:val="18"/>
                <w:szCs w:val="18"/>
              </w:rPr>
              <w:t>etter</w:t>
            </w:r>
            <w:r w:rsidRPr="00CC34D1">
              <w:rPr>
                <w:color w:val="000000" w:themeColor="text1"/>
                <w:sz w:val="18"/>
                <w:szCs w:val="18"/>
              </w:rPr>
              <w:t xml:space="preserve"> 30 sekunder</w:t>
            </w:r>
            <w:r w:rsidR="003212A0">
              <w:rPr>
                <w:color w:val="000000" w:themeColor="text1"/>
                <w:sz w:val="18"/>
                <w:szCs w:val="18"/>
              </w:rPr>
              <w:t xml:space="preserve"> inaktivitet</w:t>
            </w:r>
          </w:p>
          <w:p w14:paraId="5162E502" w14:textId="532DDBEA" w:rsidR="00542F82" w:rsidRPr="00CC34D1" w:rsidRDefault="00542F82" w:rsidP="00DD2FA5">
            <w:pPr>
              <w:pStyle w:val="Listeavsnitt"/>
              <w:numPr>
                <w:ilvl w:val="0"/>
                <w:numId w:val="16"/>
              </w:numPr>
              <w:rPr>
                <w:color w:val="000000" w:themeColor="text1"/>
                <w:sz w:val="18"/>
                <w:szCs w:val="18"/>
              </w:rPr>
            </w:pPr>
            <w:r w:rsidRPr="00CC34D1">
              <w:rPr>
                <w:color w:val="000000" w:themeColor="text1"/>
                <w:sz w:val="18"/>
                <w:szCs w:val="18"/>
              </w:rPr>
              <w:t>Stenge porter som ikke trenger å vare åpne</w:t>
            </w:r>
          </w:p>
          <w:p w14:paraId="59F850E5" w14:textId="7785FE3A" w:rsidR="00542F82" w:rsidRPr="000304D4" w:rsidRDefault="00542F82" w:rsidP="00DD2FA5">
            <w:pPr>
              <w:pStyle w:val="Listeavsnitt"/>
              <w:numPr>
                <w:ilvl w:val="0"/>
                <w:numId w:val="16"/>
              </w:numPr>
              <w:rPr>
                <w:color w:val="000000" w:themeColor="text1"/>
                <w:sz w:val="18"/>
                <w:szCs w:val="18"/>
              </w:rPr>
            </w:pPr>
            <w:r w:rsidRPr="000304D4">
              <w:rPr>
                <w:color w:val="000000" w:themeColor="text1"/>
                <w:sz w:val="18"/>
                <w:szCs w:val="18"/>
              </w:rPr>
              <w:t>USB</w:t>
            </w:r>
            <w:r w:rsidR="006212F5">
              <w:rPr>
                <w:color w:val="000000" w:themeColor="text1"/>
                <w:sz w:val="18"/>
                <w:szCs w:val="18"/>
              </w:rPr>
              <w:t>-</w:t>
            </w:r>
            <w:r w:rsidRPr="000304D4">
              <w:rPr>
                <w:color w:val="000000" w:themeColor="text1"/>
                <w:sz w:val="18"/>
                <w:szCs w:val="18"/>
              </w:rPr>
              <w:t>porter skal være stengte som standard, men kunne åpnes via admin</w:t>
            </w:r>
            <w:r w:rsidR="00276409">
              <w:rPr>
                <w:color w:val="000000" w:themeColor="text1"/>
                <w:sz w:val="18"/>
                <w:szCs w:val="18"/>
              </w:rPr>
              <w:t>istrasjons</w:t>
            </w:r>
            <w:r w:rsidRPr="000304D4">
              <w:rPr>
                <w:color w:val="000000" w:themeColor="text1"/>
                <w:sz w:val="18"/>
                <w:szCs w:val="18"/>
              </w:rPr>
              <w:t>panelet</w:t>
            </w:r>
          </w:p>
          <w:p w14:paraId="264452DC" w14:textId="36D94044" w:rsidR="00542F82" w:rsidRPr="000304D4" w:rsidRDefault="00542F82" w:rsidP="00DD2FA5">
            <w:pPr>
              <w:pStyle w:val="Listeavsnitt"/>
              <w:numPr>
                <w:ilvl w:val="0"/>
                <w:numId w:val="16"/>
              </w:numPr>
              <w:rPr>
                <w:color w:val="000000" w:themeColor="text1"/>
                <w:sz w:val="18"/>
                <w:szCs w:val="18"/>
              </w:rPr>
            </w:pPr>
            <w:proofErr w:type="spellStart"/>
            <w:r w:rsidRPr="000304D4">
              <w:rPr>
                <w:color w:val="000000" w:themeColor="text1"/>
                <w:sz w:val="18"/>
                <w:szCs w:val="18"/>
              </w:rPr>
              <w:t>WiFi</w:t>
            </w:r>
            <w:proofErr w:type="spellEnd"/>
            <w:r w:rsidRPr="000304D4">
              <w:rPr>
                <w:color w:val="000000" w:themeColor="text1"/>
                <w:sz w:val="18"/>
                <w:szCs w:val="18"/>
              </w:rPr>
              <w:t xml:space="preserve"> skal være slått av som standard, men kunne åpnes via admin</w:t>
            </w:r>
            <w:r w:rsidR="004763C4">
              <w:rPr>
                <w:color w:val="000000" w:themeColor="text1"/>
                <w:sz w:val="18"/>
                <w:szCs w:val="18"/>
              </w:rPr>
              <w:t>istrasjons</w:t>
            </w:r>
            <w:r w:rsidRPr="000304D4">
              <w:rPr>
                <w:color w:val="000000" w:themeColor="text1"/>
                <w:sz w:val="18"/>
                <w:szCs w:val="18"/>
              </w:rPr>
              <w:t>panelet</w:t>
            </w:r>
          </w:p>
          <w:p w14:paraId="262B8A74" w14:textId="462885A3" w:rsidR="00542F82" w:rsidRPr="000304D4" w:rsidRDefault="00542F82" w:rsidP="00DD2FA5">
            <w:pPr>
              <w:pStyle w:val="Listeavsnitt"/>
              <w:numPr>
                <w:ilvl w:val="0"/>
                <w:numId w:val="16"/>
              </w:numPr>
              <w:rPr>
                <w:sz w:val="18"/>
                <w:szCs w:val="18"/>
              </w:rPr>
            </w:pPr>
            <w:r w:rsidRPr="000304D4">
              <w:rPr>
                <w:sz w:val="18"/>
                <w:szCs w:val="18"/>
              </w:rPr>
              <w:t>B</w:t>
            </w:r>
            <w:r w:rsidR="009E3D99">
              <w:rPr>
                <w:sz w:val="18"/>
                <w:szCs w:val="18"/>
              </w:rPr>
              <w:t>eregne b</w:t>
            </w:r>
            <w:r w:rsidRPr="000304D4">
              <w:rPr>
                <w:sz w:val="18"/>
                <w:szCs w:val="18"/>
              </w:rPr>
              <w:t>ruken av svake krypteringsalgoritmer</w:t>
            </w:r>
            <w:r w:rsidR="00692AF4">
              <w:rPr>
                <w:sz w:val="18"/>
                <w:szCs w:val="18"/>
              </w:rPr>
              <w:t>/</w:t>
            </w:r>
            <w:r w:rsidR="007A2983">
              <w:rPr>
                <w:sz w:val="18"/>
                <w:szCs w:val="18"/>
              </w:rPr>
              <w:t>Svake eller utdaterte krypteringsalgoritmer skal ikke benyttes</w:t>
            </w:r>
            <w:r w:rsidRPr="000304D4">
              <w:rPr>
                <w:sz w:val="18"/>
                <w:szCs w:val="18"/>
              </w:rPr>
              <w:t xml:space="preserve"> </w:t>
            </w:r>
          </w:p>
          <w:p w14:paraId="0404433D" w14:textId="48B3A105" w:rsidR="00542F82" w:rsidRPr="0050417F" w:rsidRDefault="009B6F9E">
            <w:pPr>
              <w:spacing w:before="240"/>
              <w:rPr>
                <w:i/>
                <w:iCs/>
                <w:color w:val="000000" w:themeColor="text1"/>
                <w:sz w:val="18"/>
                <w:szCs w:val="18"/>
                <w:lang w:eastAsia="nb-NO"/>
              </w:rPr>
            </w:pPr>
            <w:r w:rsidRPr="00A12DE0">
              <w:rPr>
                <w:i/>
                <w:iCs/>
                <w:color w:val="0070C0"/>
                <w:sz w:val="18"/>
                <w:szCs w:val="18"/>
                <w:lang w:eastAsia="nb-NO"/>
              </w:rPr>
              <w:lastRenderedPageBreak/>
              <w:t>Leverandøren skal bekrefte (Ja/Nei) at kravet er oppfylt</w:t>
            </w:r>
            <w:r w:rsidRPr="007E4E0C">
              <w:rPr>
                <w:i/>
                <w:iCs/>
                <w:color w:val="0070C0"/>
                <w:sz w:val="18"/>
                <w:szCs w:val="18"/>
                <w:lang w:eastAsia="nb-NO"/>
              </w:rPr>
              <w:t xml:space="preserve"> </w:t>
            </w:r>
            <w:r>
              <w:rPr>
                <w:i/>
                <w:iCs/>
                <w:color w:val="0070C0"/>
                <w:sz w:val="18"/>
                <w:szCs w:val="18"/>
                <w:lang w:eastAsia="nb-NO"/>
              </w:rPr>
              <w:t xml:space="preserve">og </w:t>
            </w:r>
            <w:r w:rsidR="00005D6A">
              <w:rPr>
                <w:i/>
                <w:iCs/>
                <w:color w:val="0070C0"/>
                <w:sz w:val="18"/>
                <w:szCs w:val="18"/>
                <w:lang w:eastAsia="nb-NO"/>
              </w:rPr>
              <w:t xml:space="preserve">gi en beskrivelse på inntil 300 ord av </w:t>
            </w:r>
            <w:r w:rsidR="00B40D5D">
              <w:rPr>
                <w:i/>
                <w:iCs/>
                <w:color w:val="0070C0"/>
                <w:sz w:val="18"/>
                <w:szCs w:val="18"/>
                <w:lang w:eastAsia="nb-NO"/>
              </w:rPr>
              <w:t xml:space="preserve">hvordan </w:t>
            </w:r>
            <w:r w:rsidR="0072714C">
              <w:rPr>
                <w:i/>
                <w:iCs/>
                <w:color w:val="0070C0"/>
                <w:sz w:val="18"/>
                <w:szCs w:val="18"/>
                <w:lang w:eastAsia="nb-NO"/>
              </w:rPr>
              <w:t>sikkerhets-herding ivaretas</w:t>
            </w:r>
            <w:r w:rsidR="00B44384">
              <w:rPr>
                <w:i/>
                <w:iCs/>
                <w:color w:val="0070C0"/>
                <w:sz w:val="18"/>
                <w:szCs w:val="18"/>
                <w:lang w:eastAsia="nb-NO"/>
              </w:rPr>
              <w:t xml:space="preserve"> i </w:t>
            </w:r>
            <w:r w:rsidR="00B350CA">
              <w:rPr>
                <w:i/>
                <w:iCs/>
                <w:color w:val="0070C0"/>
                <w:sz w:val="18"/>
                <w:szCs w:val="18"/>
                <w:lang w:eastAsia="nb-NO"/>
              </w:rPr>
              <w:t>Løsningen</w:t>
            </w:r>
            <w:r w:rsidR="00B44384">
              <w:rPr>
                <w:i/>
                <w:iCs/>
                <w:color w:val="0070C0"/>
                <w:sz w:val="18"/>
                <w:szCs w:val="18"/>
                <w:lang w:eastAsia="nb-NO"/>
              </w:rPr>
              <w:t>.</w:t>
            </w:r>
            <w:r w:rsidR="00C92ED8">
              <w:rPr>
                <w:i/>
                <w:iCs/>
                <w:color w:val="0070C0"/>
                <w:sz w:val="18"/>
                <w:szCs w:val="18"/>
                <w:lang w:eastAsia="nb-NO"/>
              </w:rPr>
              <w:t xml:space="preserve"> </w:t>
            </w:r>
          </w:p>
        </w:tc>
        <w:tc>
          <w:tcPr>
            <w:tcW w:w="709" w:type="dxa"/>
            <w:shd w:val="clear" w:color="auto" w:fill="F2F2F2" w:themeFill="background2" w:themeFillShade="F2"/>
          </w:tcPr>
          <w:p w14:paraId="32943FB8" w14:textId="77777777" w:rsidR="00542F82" w:rsidRPr="0050417F" w:rsidRDefault="00542F82">
            <w:pPr>
              <w:jc w:val="center"/>
              <w:rPr>
                <w:sz w:val="18"/>
                <w:szCs w:val="18"/>
                <w:lang w:eastAsia="nb-NO"/>
              </w:rPr>
            </w:pPr>
            <w:r w:rsidRPr="0050417F">
              <w:rPr>
                <w:sz w:val="18"/>
                <w:szCs w:val="18"/>
                <w:lang w:eastAsia="nb-NO"/>
              </w:rPr>
              <w:lastRenderedPageBreak/>
              <w:t>B</w:t>
            </w:r>
          </w:p>
        </w:tc>
        <w:tc>
          <w:tcPr>
            <w:tcW w:w="2126" w:type="dxa"/>
          </w:tcPr>
          <w:p w14:paraId="7C5D5766" w14:textId="77777777" w:rsidR="00542F82" w:rsidRPr="003C576A" w:rsidRDefault="00542F82">
            <w:pPr>
              <w:jc w:val="center"/>
              <w:rPr>
                <w:sz w:val="18"/>
                <w:szCs w:val="18"/>
                <w:lang w:eastAsia="nb-NO"/>
              </w:rPr>
            </w:pPr>
          </w:p>
        </w:tc>
        <w:tc>
          <w:tcPr>
            <w:tcW w:w="5245" w:type="dxa"/>
          </w:tcPr>
          <w:p w14:paraId="23EED0ED" w14:textId="77777777" w:rsidR="00542F82" w:rsidRPr="003C576A" w:rsidRDefault="00542F82">
            <w:pPr>
              <w:jc w:val="center"/>
              <w:rPr>
                <w:sz w:val="18"/>
                <w:szCs w:val="18"/>
                <w:lang w:eastAsia="nb-NO"/>
              </w:rPr>
            </w:pPr>
          </w:p>
        </w:tc>
      </w:tr>
    </w:tbl>
    <w:p w14:paraId="5F34A6C6" w14:textId="77777777" w:rsidR="00542F82" w:rsidRPr="0050417F" w:rsidRDefault="00542F82" w:rsidP="00542F82">
      <w:pPr>
        <w:rPr>
          <w:lang w:eastAsia="nb-NO"/>
        </w:rPr>
      </w:pPr>
    </w:p>
    <w:p w14:paraId="01EED678" w14:textId="77777777" w:rsidR="00542F82" w:rsidRPr="0050417F" w:rsidRDefault="00542F82" w:rsidP="00542F82">
      <w:pPr>
        <w:pStyle w:val="Overskrift3"/>
        <w:rPr>
          <w:rFonts w:ascii="Open Sans" w:hAnsi="Open Sans" w:cs="Open Sans"/>
        </w:rPr>
      </w:pPr>
      <w:bookmarkStart w:id="34" w:name="_Toc220057523"/>
      <w:r w:rsidRPr="0050417F">
        <w:rPr>
          <w:rFonts w:ascii="Open Sans" w:hAnsi="Open Sans" w:cs="Open Sans"/>
        </w:rPr>
        <w:t xml:space="preserve">Testing og bruk av </w:t>
      </w:r>
      <w:proofErr w:type="spellStart"/>
      <w:r w:rsidRPr="0050417F">
        <w:rPr>
          <w:rFonts w:ascii="Open Sans" w:hAnsi="Open Sans" w:cs="Open Sans"/>
        </w:rPr>
        <w:t>testdata</w:t>
      </w:r>
      <w:bookmarkEnd w:id="34"/>
      <w:proofErr w:type="spellEnd"/>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2CFDFA4C" w14:textId="77777777">
        <w:tc>
          <w:tcPr>
            <w:tcW w:w="562" w:type="dxa"/>
            <w:shd w:val="clear" w:color="auto" w:fill="D9D9D9" w:themeFill="background1" w:themeFillShade="D9"/>
          </w:tcPr>
          <w:p w14:paraId="42A67995"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793279F"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3363A4C0"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0B4371D"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6CB31372"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71D7979E" w14:textId="77777777">
        <w:tc>
          <w:tcPr>
            <w:tcW w:w="562" w:type="dxa"/>
            <w:shd w:val="clear" w:color="auto" w:fill="D9D9D9" w:themeFill="background1" w:themeFillShade="D9"/>
          </w:tcPr>
          <w:p w14:paraId="2677EF15" w14:textId="33F4A525" w:rsidR="00542F82" w:rsidRPr="0050417F" w:rsidRDefault="00826764" w:rsidP="006E5813">
            <w:pPr>
              <w:jc w:val="center"/>
              <w:rPr>
                <w:sz w:val="18"/>
                <w:szCs w:val="18"/>
                <w:lang w:eastAsia="nb-NO"/>
              </w:rPr>
            </w:pPr>
            <w:r>
              <w:rPr>
                <w:sz w:val="18"/>
                <w:szCs w:val="18"/>
                <w:lang w:eastAsia="nb-NO"/>
              </w:rPr>
              <w:t>14</w:t>
            </w:r>
            <w:r w:rsidR="00925192">
              <w:rPr>
                <w:sz w:val="18"/>
                <w:szCs w:val="18"/>
                <w:lang w:eastAsia="nb-NO"/>
              </w:rPr>
              <w:t>3</w:t>
            </w:r>
          </w:p>
        </w:tc>
        <w:tc>
          <w:tcPr>
            <w:tcW w:w="5387" w:type="dxa"/>
            <w:shd w:val="clear" w:color="auto" w:fill="F2F2F2" w:themeFill="background1" w:themeFillShade="F2"/>
          </w:tcPr>
          <w:p w14:paraId="621BB851" w14:textId="0F53AFA8" w:rsidR="00542F82" w:rsidRPr="0050417F" w:rsidRDefault="00542F82">
            <w:pPr>
              <w:rPr>
                <w:sz w:val="18"/>
                <w:szCs w:val="18"/>
                <w:lang w:eastAsia="nb-NO"/>
              </w:rPr>
            </w:pPr>
            <w:r w:rsidRPr="0050417F">
              <w:rPr>
                <w:sz w:val="18"/>
                <w:szCs w:val="18"/>
                <w:lang w:eastAsia="nb-NO"/>
              </w:rPr>
              <w:t xml:space="preserve">Leverandøren </w:t>
            </w:r>
            <w:r w:rsidR="00C51BAE">
              <w:rPr>
                <w:sz w:val="18"/>
                <w:szCs w:val="18"/>
                <w:lang w:eastAsia="nb-NO"/>
              </w:rPr>
              <w:t>skal</w:t>
            </w:r>
            <w:r w:rsidRPr="0050417F">
              <w:rPr>
                <w:sz w:val="18"/>
                <w:szCs w:val="18"/>
                <w:lang w:eastAsia="nb-NO"/>
              </w:rPr>
              <w:t xml:space="preserve"> teste endringer i tjenesten i et eget testmiljø før de innføres i driftsmiljøet. </w:t>
            </w:r>
            <w:proofErr w:type="spellStart"/>
            <w:r w:rsidRPr="0050417F">
              <w:rPr>
                <w:sz w:val="18"/>
                <w:szCs w:val="18"/>
                <w:lang w:eastAsia="nb-NO"/>
              </w:rPr>
              <w:t>Testdata</w:t>
            </w:r>
            <w:proofErr w:type="spellEnd"/>
            <w:r w:rsidRPr="0050417F">
              <w:rPr>
                <w:sz w:val="18"/>
                <w:szCs w:val="18"/>
                <w:lang w:eastAsia="nb-NO"/>
              </w:rPr>
              <w:t xml:space="preserve"> skal beskyttes og skal ikke omfatte informasjon som er sensitiv eller underlagt taushetsplikt.</w:t>
            </w:r>
          </w:p>
          <w:p w14:paraId="5C7AE466" w14:textId="3F0467EA" w:rsidR="00542F82" w:rsidRPr="00A520DE" w:rsidRDefault="00B4414B">
            <w:pPr>
              <w:rPr>
                <w:i/>
                <w:iCs/>
                <w:color w:val="00B0F0"/>
                <w:sz w:val="18"/>
                <w:szCs w:val="18"/>
                <w:lang w:eastAsia="nb-NO"/>
              </w:rPr>
            </w:pPr>
            <w:r w:rsidRPr="00A520DE">
              <w:rPr>
                <w:i/>
                <w:color w:val="0070C0"/>
                <w:sz w:val="18"/>
                <w:szCs w:val="18"/>
              </w:rPr>
              <w:t xml:space="preserve">Leverandøren skal bekrefte (Ja/Nei) at kravet er oppfylt og </w:t>
            </w:r>
            <w:r w:rsidR="00B350CA">
              <w:rPr>
                <w:i/>
                <w:color w:val="0070C0"/>
                <w:sz w:val="18"/>
                <w:szCs w:val="18"/>
              </w:rPr>
              <w:t>gi en kortfattet beskrivelse på inntil 250 ord av</w:t>
            </w:r>
            <w:r w:rsidR="00144AB7" w:rsidRPr="00A520DE">
              <w:rPr>
                <w:i/>
                <w:color w:val="0070C0"/>
                <w:sz w:val="18"/>
                <w:szCs w:val="18"/>
              </w:rPr>
              <w:t xml:space="preserve"> </w:t>
            </w:r>
            <w:r w:rsidR="004E6F47" w:rsidRPr="00A520DE">
              <w:rPr>
                <w:i/>
                <w:color w:val="0070C0"/>
                <w:sz w:val="18"/>
                <w:szCs w:val="18"/>
              </w:rPr>
              <w:t xml:space="preserve">hvordan </w:t>
            </w:r>
            <w:r w:rsidR="00A520DE" w:rsidRPr="00A520DE">
              <w:rPr>
                <w:i/>
                <w:color w:val="0070C0"/>
                <w:sz w:val="18"/>
                <w:szCs w:val="18"/>
              </w:rPr>
              <w:t>testing skal gjennomføres i praksis</w:t>
            </w:r>
            <w:r w:rsidR="00A520DE" w:rsidRPr="00280AA4">
              <w:rPr>
                <w:i/>
                <w:color w:val="0070C0"/>
                <w:sz w:val="18"/>
                <w:szCs w:val="18"/>
              </w:rPr>
              <w:t>.</w:t>
            </w:r>
            <w:r w:rsidR="00A520DE">
              <w:rPr>
                <w:i/>
                <w:iCs/>
                <w:color w:val="00B0F0"/>
                <w:sz w:val="18"/>
                <w:szCs w:val="18"/>
                <w:lang w:eastAsia="nb-NO"/>
              </w:rPr>
              <w:t xml:space="preserve"> </w:t>
            </w:r>
          </w:p>
        </w:tc>
        <w:tc>
          <w:tcPr>
            <w:tcW w:w="709" w:type="dxa"/>
            <w:shd w:val="clear" w:color="auto" w:fill="F2F2F2" w:themeFill="background1" w:themeFillShade="F2"/>
          </w:tcPr>
          <w:p w14:paraId="71990940" w14:textId="77777777" w:rsidR="00542F82" w:rsidRPr="0050417F" w:rsidRDefault="00542F82">
            <w:pPr>
              <w:jc w:val="center"/>
              <w:rPr>
                <w:sz w:val="18"/>
                <w:szCs w:val="18"/>
                <w:lang w:eastAsia="nb-NO"/>
              </w:rPr>
            </w:pPr>
            <w:r w:rsidRPr="0050417F">
              <w:rPr>
                <w:sz w:val="18"/>
                <w:szCs w:val="18"/>
                <w:lang w:eastAsia="nb-NO"/>
              </w:rPr>
              <w:t>S</w:t>
            </w:r>
          </w:p>
        </w:tc>
        <w:tc>
          <w:tcPr>
            <w:tcW w:w="2126" w:type="dxa"/>
          </w:tcPr>
          <w:p w14:paraId="1704C12E" w14:textId="77777777" w:rsidR="00542F82" w:rsidRPr="003C576A" w:rsidRDefault="00542F82">
            <w:pPr>
              <w:jc w:val="center"/>
              <w:rPr>
                <w:sz w:val="18"/>
                <w:szCs w:val="18"/>
                <w:lang w:eastAsia="nb-NO"/>
              </w:rPr>
            </w:pPr>
          </w:p>
        </w:tc>
        <w:tc>
          <w:tcPr>
            <w:tcW w:w="5245" w:type="dxa"/>
          </w:tcPr>
          <w:p w14:paraId="2C73CEF7" w14:textId="77777777" w:rsidR="00542F82" w:rsidRPr="003C576A" w:rsidRDefault="00542F82">
            <w:pPr>
              <w:jc w:val="center"/>
              <w:rPr>
                <w:sz w:val="18"/>
                <w:szCs w:val="18"/>
                <w:lang w:eastAsia="nb-NO"/>
              </w:rPr>
            </w:pPr>
          </w:p>
        </w:tc>
      </w:tr>
      <w:tr w:rsidR="00542F82" w:rsidRPr="0050417F" w14:paraId="5D3C1C57" w14:textId="77777777">
        <w:tc>
          <w:tcPr>
            <w:tcW w:w="562" w:type="dxa"/>
            <w:shd w:val="clear" w:color="auto" w:fill="D9D9D9" w:themeFill="background1" w:themeFillShade="D9"/>
          </w:tcPr>
          <w:p w14:paraId="76E089F2" w14:textId="2C0D4379" w:rsidR="00542F82" w:rsidRPr="0050417F" w:rsidRDefault="00A466EB" w:rsidP="006E5813">
            <w:pPr>
              <w:jc w:val="center"/>
              <w:rPr>
                <w:sz w:val="18"/>
                <w:szCs w:val="18"/>
                <w:lang w:eastAsia="nb-NO"/>
              </w:rPr>
            </w:pPr>
            <w:r>
              <w:rPr>
                <w:sz w:val="18"/>
                <w:szCs w:val="18"/>
                <w:lang w:eastAsia="nb-NO"/>
              </w:rPr>
              <w:t>14</w:t>
            </w:r>
            <w:r w:rsidR="00925192">
              <w:rPr>
                <w:sz w:val="18"/>
                <w:szCs w:val="18"/>
                <w:lang w:eastAsia="nb-NO"/>
              </w:rPr>
              <w:t>4</w:t>
            </w:r>
          </w:p>
        </w:tc>
        <w:tc>
          <w:tcPr>
            <w:tcW w:w="5387" w:type="dxa"/>
            <w:shd w:val="clear" w:color="auto" w:fill="F2F2F2" w:themeFill="background1" w:themeFillShade="F2"/>
          </w:tcPr>
          <w:p w14:paraId="1F190B5E" w14:textId="199C7D30" w:rsidR="00542F82" w:rsidRPr="0050417F" w:rsidRDefault="00542F82">
            <w:pPr>
              <w:rPr>
                <w:color w:val="000000" w:themeColor="text1"/>
                <w:sz w:val="18"/>
                <w:szCs w:val="18"/>
                <w:lang w:eastAsia="nb-NO"/>
              </w:rPr>
            </w:pPr>
            <w:r w:rsidRPr="0050417F">
              <w:rPr>
                <w:color w:val="000000" w:themeColor="text1"/>
                <w:sz w:val="18"/>
                <w:szCs w:val="18"/>
                <w:lang w:eastAsia="nb-NO"/>
              </w:rPr>
              <w:t xml:space="preserve">Der det benyttes produksjonsdata til testformål, bør leverandøren ha </w:t>
            </w:r>
            <w:r w:rsidR="00444A0E">
              <w:rPr>
                <w:color w:val="000000" w:themeColor="text1"/>
                <w:sz w:val="18"/>
                <w:szCs w:val="18"/>
                <w:lang w:eastAsia="nb-NO"/>
              </w:rPr>
              <w:t xml:space="preserve">egnede </w:t>
            </w:r>
            <w:r w:rsidRPr="0050417F">
              <w:rPr>
                <w:color w:val="000000" w:themeColor="text1"/>
                <w:sz w:val="18"/>
                <w:szCs w:val="18"/>
                <w:lang w:eastAsia="nb-NO"/>
              </w:rPr>
              <w:t>verktøy for anonymisering av produksjonsdata</w:t>
            </w:r>
            <w:r w:rsidR="00D443A5">
              <w:rPr>
                <w:color w:val="000000" w:themeColor="text1"/>
                <w:sz w:val="18"/>
                <w:szCs w:val="18"/>
                <w:lang w:eastAsia="nb-NO"/>
              </w:rPr>
              <w:t>,</w:t>
            </w:r>
            <w:r w:rsidRPr="0050417F">
              <w:rPr>
                <w:color w:val="000000" w:themeColor="text1"/>
                <w:sz w:val="18"/>
                <w:szCs w:val="18"/>
                <w:lang w:eastAsia="nb-NO"/>
              </w:rPr>
              <w:t xml:space="preserve"> </w:t>
            </w:r>
            <w:r w:rsidR="00D443A5">
              <w:rPr>
                <w:color w:val="000000" w:themeColor="text1"/>
                <w:sz w:val="18"/>
                <w:szCs w:val="18"/>
                <w:lang w:eastAsia="nb-NO"/>
              </w:rPr>
              <w:t>o</w:t>
            </w:r>
            <w:r w:rsidRPr="0050417F">
              <w:rPr>
                <w:color w:val="000000" w:themeColor="text1"/>
                <w:sz w:val="18"/>
                <w:szCs w:val="18"/>
                <w:lang w:eastAsia="nb-NO"/>
              </w:rPr>
              <w:t>g sikre at slike data slettes etter at test er utført</w:t>
            </w:r>
            <w:r>
              <w:rPr>
                <w:color w:val="000000" w:themeColor="text1"/>
                <w:sz w:val="18"/>
                <w:szCs w:val="18"/>
                <w:lang w:eastAsia="nb-NO"/>
              </w:rPr>
              <w:t>.</w:t>
            </w:r>
          </w:p>
          <w:p w14:paraId="36B8CDC3" w14:textId="77777777" w:rsidR="00542F82" w:rsidRDefault="00136076">
            <w:pPr>
              <w:rPr>
                <w:i/>
                <w:color w:val="0070C0"/>
                <w:sz w:val="18"/>
                <w:szCs w:val="18"/>
              </w:rPr>
            </w:pPr>
            <w:r w:rsidRPr="009C5E76">
              <w:rPr>
                <w:i/>
                <w:color w:val="0070C0"/>
                <w:sz w:val="18"/>
                <w:szCs w:val="18"/>
              </w:rPr>
              <w:t xml:space="preserve">Leverandøren skal bekrefte (Ja/Nei) at kravet er oppfylt og </w:t>
            </w:r>
            <w:r w:rsidR="00542F82" w:rsidRPr="009C5E76">
              <w:rPr>
                <w:i/>
                <w:color w:val="0070C0"/>
                <w:sz w:val="18"/>
                <w:szCs w:val="18"/>
              </w:rPr>
              <w:t>beskriv</w:t>
            </w:r>
            <w:r w:rsidR="009A3AA5">
              <w:rPr>
                <w:i/>
                <w:color w:val="0070C0"/>
                <w:sz w:val="18"/>
                <w:szCs w:val="18"/>
              </w:rPr>
              <w:t>e</w:t>
            </w:r>
            <w:r w:rsidR="00542F82" w:rsidRPr="009C5E76">
              <w:rPr>
                <w:i/>
                <w:color w:val="0070C0"/>
                <w:sz w:val="18"/>
                <w:szCs w:val="18"/>
              </w:rPr>
              <w:t xml:space="preserve"> verktøy for anonymisering</w:t>
            </w:r>
            <w:r w:rsidR="009C5E76" w:rsidRPr="009C5E76">
              <w:rPr>
                <w:i/>
                <w:color w:val="0070C0"/>
                <w:sz w:val="18"/>
                <w:szCs w:val="18"/>
              </w:rPr>
              <w:t>,</w:t>
            </w:r>
            <w:r w:rsidR="00542F82" w:rsidRPr="009C5E76">
              <w:rPr>
                <w:i/>
                <w:color w:val="0070C0"/>
                <w:sz w:val="18"/>
                <w:szCs w:val="18"/>
              </w:rPr>
              <w:t xml:space="preserve"> og rutiner for sletting av </w:t>
            </w:r>
            <w:proofErr w:type="spellStart"/>
            <w:r w:rsidR="00542F82" w:rsidRPr="009C5E76">
              <w:rPr>
                <w:i/>
                <w:color w:val="0070C0"/>
                <w:sz w:val="18"/>
                <w:szCs w:val="18"/>
              </w:rPr>
              <w:t>testdata</w:t>
            </w:r>
            <w:proofErr w:type="spellEnd"/>
            <w:r w:rsidR="00542F82" w:rsidRPr="009C5E76">
              <w:rPr>
                <w:i/>
                <w:color w:val="0070C0"/>
                <w:sz w:val="18"/>
                <w:szCs w:val="18"/>
              </w:rPr>
              <w:t>.</w:t>
            </w:r>
          </w:p>
          <w:p w14:paraId="1ED5D1C5" w14:textId="6ABA7C9E" w:rsidR="00FC61DD" w:rsidRPr="0050417F" w:rsidRDefault="00FC61DD">
            <w:pPr>
              <w:rPr>
                <w:i/>
                <w:iCs/>
                <w:color w:val="000000" w:themeColor="text1"/>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0BDD2406" w14:textId="77777777" w:rsidR="00542F82" w:rsidRPr="0050417F" w:rsidRDefault="00542F82">
            <w:pPr>
              <w:jc w:val="center"/>
              <w:rPr>
                <w:sz w:val="18"/>
                <w:szCs w:val="18"/>
                <w:lang w:eastAsia="nb-NO"/>
              </w:rPr>
            </w:pPr>
            <w:r w:rsidRPr="0050417F">
              <w:rPr>
                <w:sz w:val="18"/>
                <w:szCs w:val="18"/>
                <w:lang w:eastAsia="nb-NO"/>
              </w:rPr>
              <w:t>B</w:t>
            </w:r>
          </w:p>
        </w:tc>
        <w:tc>
          <w:tcPr>
            <w:tcW w:w="2126" w:type="dxa"/>
          </w:tcPr>
          <w:p w14:paraId="3DBBA929" w14:textId="77777777" w:rsidR="00542F82" w:rsidRPr="003C576A" w:rsidRDefault="00542F82">
            <w:pPr>
              <w:jc w:val="center"/>
              <w:rPr>
                <w:sz w:val="18"/>
                <w:szCs w:val="18"/>
                <w:lang w:eastAsia="nb-NO"/>
              </w:rPr>
            </w:pPr>
          </w:p>
        </w:tc>
        <w:tc>
          <w:tcPr>
            <w:tcW w:w="5245" w:type="dxa"/>
          </w:tcPr>
          <w:p w14:paraId="63555F76" w14:textId="77777777" w:rsidR="00542F82" w:rsidRPr="003C576A" w:rsidRDefault="00542F82">
            <w:pPr>
              <w:jc w:val="center"/>
              <w:rPr>
                <w:sz w:val="18"/>
                <w:szCs w:val="18"/>
                <w:lang w:eastAsia="nb-NO"/>
              </w:rPr>
            </w:pPr>
          </w:p>
        </w:tc>
      </w:tr>
    </w:tbl>
    <w:p w14:paraId="661813B7" w14:textId="77777777" w:rsidR="00542F82" w:rsidRPr="0050417F" w:rsidRDefault="00542F82" w:rsidP="00542F82">
      <w:pPr>
        <w:rPr>
          <w:lang w:eastAsia="nb-NO"/>
        </w:rPr>
      </w:pPr>
    </w:p>
    <w:p w14:paraId="44B932B7" w14:textId="77777777" w:rsidR="00542F82" w:rsidRPr="0050417F" w:rsidRDefault="00542F82" w:rsidP="00542F82">
      <w:pPr>
        <w:pStyle w:val="Overskrift3"/>
        <w:rPr>
          <w:rFonts w:ascii="Open Sans" w:hAnsi="Open Sans" w:cs="Open Sans"/>
        </w:rPr>
      </w:pPr>
      <w:bookmarkStart w:id="35" w:name="_Toc220057524"/>
      <w:r w:rsidRPr="0050417F">
        <w:rPr>
          <w:rFonts w:ascii="Open Sans" w:hAnsi="Open Sans" w:cs="Open Sans"/>
        </w:rPr>
        <w:lastRenderedPageBreak/>
        <w:t>Krise- og beredskapsplaner</w:t>
      </w:r>
      <w:bookmarkEnd w:id="35"/>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582E003E" w14:textId="77777777">
        <w:tc>
          <w:tcPr>
            <w:tcW w:w="562" w:type="dxa"/>
            <w:shd w:val="clear" w:color="auto" w:fill="D9D9D9" w:themeFill="background2" w:themeFillShade="D9"/>
          </w:tcPr>
          <w:p w14:paraId="0FDB6B27"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2" w:themeFillShade="D9"/>
          </w:tcPr>
          <w:p w14:paraId="6FAA7462"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2" w:themeFillShade="D9"/>
          </w:tcPr>
          <w:p w14:paraId="793FBCCC"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2" w:themeFillShade="D9"/>
          </w:tcPr>
          <w:p w14:paraId="1D3ADF37"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2" w:themeFillShade="D9"/>
          </w:tcPr>
          <w:p w14:paraId="7691F341"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220E5913" w14:textId="77777777">
        <w:tc>
          <w:tcPr>
            <w:tcW w:w="562" w:type="dxa"/>
            <w:shd w:val="clear" w:color="auto" w:fill="D9D9D9" w:themeFill="background2" w:themeFillShade="D9"/>
          </w:tcPr>
          <w:p w14:paraId="121F193B" w14:textId="6A2249B7" w:rsidR="00542F82" w:rsidRPr="0050417F" w:rsidRDefault="00A466EB" w:rsidP="006E5813">
            <w:pPr>
              <w:jc w:val="center"/>
              <w:rPr>
                <w:sz w:val="18"/>
                <w:szCs w:val="18"/>
                <w:lang w:eastAsia="nb-NO"/>
              </w:rPr>
            </w:pPr>
            <w:r>
              <w:rPr>
                <w:sz w:val="18"/>
                <w:szCs w:val="18"/>
                <w:lang w:eastAsia="nb-NO"/>
              </w:rPr>
              <w:t>14</w:t>
            </w:r>
            <w:r w:rsidR="00925192">
              <w:rPr>
                <w:sz w:val="18"/>
                <w:szCs w:val="18"/>
                <w:lang w:eastAsia="nb-NO"/>
              </w:rPr>
              <w:t>5</w:t>
            </w:r>
          </w:p>
        </w:tc>
        <w:tc>
          <w:tcPr>
            <w:tcW w:w="5387" w:type="dxa"/>
            <w:shd w:val="clear" w:color="auto" w:fill="F2F2F2" w:themeFill="background2" w:themeFillShade="F2"/>
          </w:tcPr>
          <w:p w14:paraId="4E179C89" w14:textId="7DED8AAC" w:rsidR="00542F82" w:rsidRPr="0050417F" w:rsidRDefault="002836CF">
            <w:pPr>
              <w:rPr>
                <w:color w:val="000000" w:themeColor="text1"/>
                <w:sz w:val="18"/>
                <w:szCs w:val="18"/>
                <w:lang w:eastAsia="nb-NO"/>
              </w:rPr>
            </w:pPr>
            <w:r w:rsidRPr="002836CF">
              <w:rPr>
                <w:color w:val="000000" w:themeColor="text1"/>
                <w:sz w:val="18"/>
                <w:szCs w:val="18"/>
                <w:lang w:eastAsia="nb-NO"/>
              </w:rPr>
              <w:t xml:space="preserve">Leverandøren skal etablere hensiktsmessige </w:t>
            </w:r>
            <w:proofErr w:type="spellStart"/>
            <w:r w:rsidRPr="002836CF">
              <w:rPr>
                <w:color w:val="000000" w:themeColor="text1"/>
                <w:sz w:val="18"/>
                <w:szCs w:val="18"/>
                <w:lang w:eastAsia="nb-NO"/>
              </w:rPr>
              <w:t>nødprosedyrer</w:t>
            </w:r>
            <w:proofErr w:type="spellEnd"/>
            <w:r w:rsidRPr="002836CF">
              <w:rPr>
                <w:color w:val="000000" w:themeColor="text1"/>
                <w:sz w:val="18"/>
                <w:szCs w:val="18"/>
                <w:lang w:eastAsia="nb-NO"/>
              </w:rPr>
              <w:t xml:space="preserve"> for alternativ drift av løsningen ved større driftsavbrudd. Dette skal omfatte både drift med redusert </w:t>
            </w:r>
            <w:proofErr w:type="spellStart"/>
            <w:r w:rsidRPr="002836CF">
              <w:rPr>
                <w:color w:val="000000" w:themeColor="text1"/>
                <w:sz w:val="18"/>
                <w:szCs w:val="18"/>
                <w:lang w:eastAsia="nb-NO"/>
              </w:rPr>
              <w:t>systemstøtte</w:t>
            </w:r>
            <w:proofErr w:type="spellEnd"/>
            <w:r w:rsidRPr="002836CF">
              <w:rPr>
                <w:color w:val="000000" w:themeColor="text1"/>
                <w:sz w:val="18"/>
                <w:szCs w:val="18"/>
                <w:lang w:eastAsia="nb-NO"/>
              </w:rPr>
              <w:t xml:space="preserve"> og, der det er mulig, drift uten ordinær </w:t>
            </w:r>
            <w:proofErr w:type="spellStart"/>
            <w:r w:rsidRPr="002836CF">
              <w:rPr>
                <w:color w:val="000000" w:themeColor="text1"/>
                <w:sz w:val="18"/>
                <w:szCs w:val="18"/>
                <w:lang w:eastAsia="nb-NO"/>
              </w:rPr>
              <w:t>systemstøtte</w:t>
            </w:r>
            <w:proofErr w:type="spellEnd"/>
            <w:r w:rsidRPr="002836CF">
              <w:rPr>
                <w:color w:val="000000" w:themeColor="text1"/>
                <w:sz w:val="18"/>
                <w:szCs w:val="18"/>
                <w:lang w:eastAsia="nb-NO"/>
              </w:rPr>
              <w:t xml:space="preserve">. Leverandøren skal også gjennomføre og dokumentere regelmessig testing av disse </w:t>
            </w:r>
            <w:proofErr w:type="spellStart"/>
            <w:r w:rsidRPr="002836CF">
              <w:rPr>
                <w:color w:val="000000" w:themeColor="text1"/>
                <w:sz w:val="18"/>
                <w:szCs w:val="18"/>
                <w:lang w:eastAsia="nb-NO"/>
              </w:rPr>
              <w:t>nødprosedyrene</w:t>
            </w:r>
            <w:proofErr w:type="spellEnd"/>
            <w:r w:rsidRPr="002836CF">
              <w:rPr>
                <w:color w:val="000000" w:themeColor="text1"/>
                <w:sz w:val="18"/>
                <w:szCs w:val="18"/>
                <w:lang w:eastAsia="nb-NO"/>
              </w:rPr>
              <w:t>.</w:t>
            </w:r>
          </w:p>
          <w:p w14:paraId="7ADD2522" w14:textId="45059A9C" w:rsidR="00542F82" w:rsidRPr="0050417F" w:rsidRDefault="00A02C39">
            <w:pPr>
              <w:rPr>
                <w:i/>
                <w:iCs/>
                <w:color w:val="000000" w:themeColor="text1"/>
                <w:sz w:val="18"/>
                <w:szCs w:val="18"/>
                <w:lang w:eastAsia="nb-NO"/>
              </w:rPr>
            </w:pPr>
            <w:r w:rsidRPr="009C5E76">
              <w:rPr>
                <w:i/>
                <w:color w:val="0070C0"/>
                <w:sz w:val="18"/>
                <w:szCs w:val="18"/>
              </w:rPr>
              <w:t xml:space="preserve">Leverandøren skal bekrefte (Ja/Nei) at kravet er oppfylt og </w:t>
            </w:r>
            <w:r w:rsidR="00B350CA">
              <w:rPr>
                <w:i/>
                <w:color w:val="0070C0"/>
                <w:sz w:val="18"/>
                <w:szCs w:val="18"/>
              </w:rPr>
              <w:t>gi en kortfattet beskrivelse på 250 ord av sine</w:t>
            </w:r>
            <w:r w:rsidR="00D22A99">
              <w:rPr>
                <w:i/>
                <w:color w:val="0070C0"/>
                <w:sz w:val="18"/>
                <w:szCs w:val="18"/>
              </w:rPr>
              <w:t xml:space="preserve"> </w:t>
            </w:r>
            <w:proofErr w:type="spellStart"/>
            <w:r w:rsidR="005722AA">
              <w:rPr>
                <w:i/>
                <w:color w:val="0070C0"/>
                <w:sz w:val="18"/>
                <w:szCs w:val="18"/>
              </w:rPr>
              <w:t>nødprosedyrer</w:t>
            </w:r>
            <w:proofErr w:type="spellEnd"/>
            <w:r w:rsidR="00FF1639">
              <w:rPr>
                <w:i/>
                <w:color w:val="0070C0"/>
                <w:sz w:val="18"/>
                <w:szCs w:val="18"/>
              </w:rPr>
              <w:t xml:space="preserve"> og hvordan disse testes.</w:t>
            </w:r>
          </w:p>
        </w:tc>
        <w:tc>
          <w:tcPr>
            <w:tcW w:w="709" w:type="dxa"/>
            <w:shd w:val="clear" w:color="auto" w:fill="F2F2F2" w:themeFill="background2" w:themeFillShade="F2"/>
          </w:tcPr>
          <w:p w14:paraId="10E682BD" w14:textId="77777777" w:rsidR="00542F82" w:rsidRPr="0050417F" w:rsidRDefault="00542F82">
            <w:pPr>
              <w:jc w:val="center"/>
              <w:rPr>
                <w:sz w:val="18"/>
                <w:szCs w:val="18"/>
                <w:lang w:eastAsia="nb-NO"/>
              </w:rPr>
            </w:pPr>
            <w:r>
              <w:rPr>
                <w:sz w:val="18"/>
                <w:szCs w:val="18"/>
                <w:lang w:eastAsia="nb-NO"/>
              </w:rPr>
              <w:t>S</w:t>
            </w:r>
          </w:p>
        </w:tc>
        <w:tc>
          <w:tcPr>
            <w:tcW w:w="2126" w:type="dxa"/>
          </w:tcPr>
          <w:p w14:paraId="76324A06" w14:textId="77777777" w:rsidR="00542F82" w:rsidRPr="003C576A" w:rsidRDefault="00542F82">
            <w:pPr>
              <w:jc w:val="center"/>
              <w:rPr>
                <w:sz w:val="18"/>
                <w:szCs w:val="18"/>
                <w:lang w:eastAsia="nb-NO"/>
              </w:rPr>
            </w:pPr>
          </w:p>
        </w:tc>
        <w:tc>
          <w:tcPr>
            <w:tcW w:w="5245" w:type="dxa"/>
          </w:tcPr>
          <w:p w14:paraId="024EBF52" w14:textId="1931A11F" w:rsidR="002E2874" w:rsidRPr="003C576A" w:rsidRDefault="002E2874">
            <w:pPr>
              <w:jc w:val="center"/>
              <w:rPr>
                <w:sz w:val="18"/>
                <w:szCs w:val="18"/>
                <w:lang w:eastAsia="nb-NO"/>
              </w:rPr>
            </w:pPr>
          </w:p>
        </w:tc>
      </w:tr>
    </w:tbl>
    <w:p w14:paraId="1B7BEECC" w14:textId="77777777" w:rsidR="00542F82" w:rsidRPr="0050417F" w:rsidRDefault="00542F82" w:rsidP="00542F82">
      <w:pPr>
        <w:rPr>
          <w:lang w:eastAsia="nb-NO"/>
        </w:rPr>
      </w:pPr>
    </w:p>
    <w:p w14:paraId="7C84B7C3" w14:textId="77777777" w:rsidR="00542F82" w:rsidRPr="0050417F" w:rsidRDefault="00542F82" w:rsidP="00542F82">
      <w:pPr>
        <w:pStyle w:val="Overskrift3"/>
        <w:rPr>
          <w:rFonts w:ascii="Open Sans" w:hAnsi="Open Sans" w:cs="Open Sans"/>
        </w:rPr>
      </w:pPr>
      <w:bookmarkStart w:id="36" w:name="_Toc220057525"/>
      <w:r w:rsidRPr="0050417F">
        <w:rPr>
          <w:rFonts w:ascii="Open Sans" w:hAnsi="Open Sans" w:cs="Open Sans"/>
        </w:rPr>
        <w:t>Personvern</w:t>
      </w:r>
      <w:bookmarkEnd w:id="36"/>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542F82" w:rsidRPr="0050417F" w14:paraId="2BA2A942" w14:textId="77777777">
        <w:tc>
          <w:tcPr>
            <w:tcW w:w="562" w:type="dxa"/>
            <w:shd w:val="clear" w:color="auto" w:fill="D9D9D9" w:themeFill="background1" w:themeFillShade="D9"/>
          </w:tcPr>
          <w:p w14:paraId="0A8AA1C3" w14:textId="77777777" w:rsidR="00542F82" w:rsidRPr="0050417F" w:rsidRDefault="00542F82">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036C7B4D" w14:textId="77777777" w:rsidR="00542F82" w:rsidRPr="0050417F" w:rsidRDefault="00542F82">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73C2FB0E" w14:textId="77777777" w:rsidR="00542F82" w:rsidRPr="0050417F" w:rsidRDefault="00542F82">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A26503C" w14:textId="77777777" w:rsidR="00542F82" w:rsidRPr="0050417F" w:rsidRDefault="00542F82">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4AE0C2EC" w14:textId="77777777" w:rsidR="00542F82" w:rsidRPr="0050417F" w:rsidRDefault="00542F82">
            <w:pPr>
              <w:jc w:val="center"/>
              <w:rPr>
                <w:sz w:val="18"/>
                <w:szCs w:val="18"/>
                <w:lang w:eastAsia="nb-NO"/>
              </w:rPr>
            </w:pPr>
            <w:r w:rsidRPr="0050417F">
              <w:rPr>
                <w:sz w:val="18"/>
                <w:szCs w:val="18"/>
                <w:lang w:eastAsia="nb-NO"/>
              </w:rPr>
              <w:t>Leverandørens besvarelse:</w:t>
            </w:r>
          </w:p>
        </w:tc>
      </w:tr>
      <w:tr w:rsidR="00542F82" w:rsidRPr="0050417F" w14:paraId="6BC920FF" w14:textId="77777777" w:rsidTr="00E1462F">
        <w:tc>
          <w:tcPr>
            <w:tcW w:w="562" w:type="dxa"/>
            <w:shd w:val="clear" w:color="auto" w:fill="D9D9D9" w:themeFill="background1" w:themeFillShade="D9"/>
          </w:tcPr>
          <w:p w14:paraId="1A44146F" w14:textId="10088DCA" w:rsidR="00542F82" w:rsidRPr="0050417F" w:rsidRDefault="00A466EB" w:rsidP="006E5813">
            <w:pPr>
              <w:jc w:val="center"/>
              <w:rPr>
                <w:sz w:val="18"/>
                <w:szCs w:val="18"/>
                <w:lang w:eastAsia="nb-NO"/>
              </w:rPr>
            </w:pPr>
            <w:r>
              <w:rPr>
                <w:sz w:val="18"/>
                <w:szCs w:val="18"/>
                <w:lang w:eastAsia="nb-NO"/>
              </w:rPr>
              <w:t>14</w:t>
            </w:r>
            <w:r w:rsidR="00925192">
              <w:rPr>
                <w:sz w:val="18"/>
                <w:szCs w:val="18"/>
                <w:lang w:eastAsia="nb-NO"/>
              </w:rPr>
              <w:t>6</w:t>
            </w:r>
          </w:p>
        </w:tc>
        <w:tc>
          <w:tcPr>
            <w:tcW w:w="5387" w:type="dxa"/>
            <w:shd w:val="clear" w:color="auto" w:fill="F2F2F2" w:themeFill="background1" w:themeFillShade="F2"/>
          </w:tcPr>
          <w:p w14:paraId="40D0966E" w14:textId="77777777" w:rsidR="00542F82" w:rsidRPr="0050417F" w:rsidRDefault="00542F82">
            <w:pPr>
              <w:rPr>
                <w:sz w:val="18"/>
                <w:szCs w:val="18"/>
                <w:lang w:eastAsia="nb-NO"/>
              </w:rPr>
            </w:pPr>
            <w:r w:rsidRPr="003E304E">
              <w:rPr>
                <w:sz w:val="18"/>
                <w:szCs w:val="18"/>
                <w:lang w:eastAsia="nb-NO"/>
              </w:rPr>
              <w:t>Leverandøren som tildeles kontrakt i konkurransen skal fylle ut/komplettere malen for databehandleravtale</w:t>
            </w:r>
            <w:r>
              <w:rPr>
                <w:sz w:val="18"/>
                <w:szCs w:val="18"/>
                <w:lang w:eastAsia="nb-NO"/>
              </w:rPr>
              <w:t xml:space="preserve"> (Bilag 11 – Databehandleravtale)</w:t>
            </w:r>
            <w:r w:rsidRPr="003E304E">
              <w:rPr>
                <w:sz w:val="18"/>
                <w:szCs w:val="18"/>
                <w:lang w:eastAsia="nb-NO"/>
              </w:rPr>
              <w:t xml:space="preserve"> før kontraktsignering</w:t>
            </w:r>
            <w:r>
              <w:rPr>
                <w:sz w:val="18"/>
                <w:szCs w:val="18"/>
                <w:lang w:eastAsia="nb-NO"/>
              </w:rPr>
              <w:t xml:space="preserve">. </w:t>
            </w:r>
          </w:p>
          <w:p w14:paraId="1D27C4F7" w14:textId="77777777" w:rsidR="00542F82" w:rsidRPr="0050417F" w:rsidRDefault="00542F82">
            <w:pPr>
              <w:rPr>
                <w:i/>
                <w:iCs/>
                <w:sz w:val="18"/>
                <w:szCs w:val="18"/>
                <w:lang w:eastAsia="nb-NO"/>
              </w:rPr>
            </w:pPr>
            <w:r w:rsidRPr="002A3696">
              <w:rPr>
                <w:i/>
                <w:color w:val="0070C0"/>
                <w:sz w:val="18"/>
                <w:szCs w:val="18"/>
              </w:rPr>
              <w:t>Leverandøren skal bekrefte (Ja/Nei) at kravet er oppfylt.</w:t>
            </w:r>
          </w:p>
        </w:tc>
        <w:tc>
          <w:tcPr>
            <w:tcW w:w="709" w:type="dxa"/>
            <w:shd w:val="clear" w:color="auto" w:fill="F2F2F2" w:themeFill="background1" w:themeFillShade="F2"/>
          </w:tcPr>
          <w:p w14:paraId="19BC0AC1" w14:textId="77777777" w:rsidR="00542F82" w:rsidRPr="0050417F" w:rsidRDefault="00542F82">
            <w:pPr>
              <w:jc w:val="center"/>
              <w:rPr>
                <w:sz w:val="18"/>
                <w:szCs w:val="18"/>
                <w:lang w:eastAsia="nb-NO"/>
              </w:rPr>
            </w:pPr>
            <w:r w:rsidRPr="0050417F">
              <w:rPr>
                <w:sz w:val="18"/>
                <w:szCs w:val="18"/>
                <w:lang w:eastAsia="nb-NO"/>
              </w:rPr>
              <w:t>S</w:t>
            </w:r>
          </w:p>
        </w:tc>
        <w:tc>
          <w:tcPr>
            <w:tcW w:w="2126" w:type="dxa"/>
          </w:tcPr>
          <w:p w14:paraId="5DF54B7A" w14:textId="77777777" w:rsidR="00542F82" w:rsidRPr="003C576A" w:rsidRDefault="00542F82">
            <w:pPr>
              <w:jc w:val="center"/>
              <w:rPr>
                <w:sz w:val="18"/>
                <w:szCs w:val="18"/>
                <w:lang w:eastAsia="nb-NO"/>
              </w:rPr>
            </w:pPr>
          </w:p>
        </w:tc>
        <w:tc>
          <w:tcPr>
            <w:tcW w:w="5245" w:type="dxa"/>
            <w:shd w:val="clear" w:color="auto" w:fill="D9D9D9" w:themeFill="background1" w:themeFillShade="D9"/>
          </w:tcPr>
          <w:p w14:paraId="265D7E75" w14:textId="77777777" w:rsidR="00542F82" w:rsidRPr="003C576A" w:rsidRDefault="00542F82">
            <w:pPr>
              <w:jc w:val="center"/>
              <w:rPr>
                <w:sz w:val="18"/>
                <w:szCs w:val="18"/>
                <w:lang w:eastAsia="nb-NO"/>
              </w:rPr>
            </w:pPr>
          </w:p>
        </w:tc>
      </w:tr>
      <w:tr w:rsidR="002C690A" w:rsidRPr="0050417F" w14:paraId="4E9D1C09" w14:textId="77777777">
        <w:tc>
          <w:tcPr>
            <w:tcW w:w="562" w:type="dxa"/>
            <w:shd w:val="clear" w:color="auto" w:fill="D9D9D9" w:themeFill="background1" w:themeFillShade="D9"/>
          </w:tcPr>
          <w:p w14:paraId="01AF2D29" w14:textId="770FF812" w:rsidR="002C690A" w:rsidRPr="0050417F" w:rsidRDefault="00A466EB" w:rsidP="006E5813">
            <w:pPr>
              <w:jc w:val="center"/>
              <w:rPr>
                <w:sz w:val="18"/>
                <w:szCs w:val="18"/>
                <w:lang w:eastAsia="nb-NO"/>
              </w:rPr>
            </w:pPr>
            <w:r>
              <w:rPr>
                <w:sz w:val="18"/>
                <w:szCs w:val="18"/>
                <w:lang w:eastAsia="nb-NO"/>
              </w:rPr>
              <w:t>14</w:t>
            </w:r>
            <w:r w:rsidR="00925192">
              <w:rPr>
                <w:sz w:val="18"/>
                <w:szCs w:val="18"/>
                <w:lang w:eastAsia="nb-NO"/>
              </w:rPr>
              <w:t>7</w:t>
            </w:r>
          </w:p>
        </w:tc>
        <w:tc>
          <w:tcPr>
            <w:tcW w:w="5387" w:type="dxa"/>
            <w:shd w:val="clear" w:color="auto" w:fill="F2F2F2" w:themeFill="background1" w:themeFillShade="F2"/>
          </w:tcPr>
          <w:p w14:paraId="7C495344" w14:textId="7AB0ABED" w:rsidR="002C690A" w:rsidRPr="0050417F" w:rsidRDefault="002C690A" w:rsidP="002C690A">
            <w:pPr>
              <w:rPr>
                <w:sz w:val="18"/>
                <w:szCs w:val="18"/>
                <w:lang w:eastAsia="nb-NO"/>
              </w:rPr>
            </w:pPr>
            <w:r w:rsidRPr="0050417F">
              <w:rPr>
                <w:sz w:val="18"/>
                <w:szCs w:val="18"/>
                <w:lang w:eastAsia="nb-NO"/>
              </w:rPr>
              <w:t>Leverandøren</w:t>
            </w:r>
            <w:r>
              <w:rPr>
                <w:sz w:val="18"/>
                <w:szCs w:val="18"/>
                <w:lang w:eastAsia="nb-NO"/>
              </w:rPr>
              <w:t xml:space="preserve"> bør</w:t>
            </w:r>
            <w:r w:rsidRPr="0050417F">
              <w:rPr>
                <w:sz w:val="18"/>
                <w:szCs w:val="18"/>
                <w:lang w:eastAsia="nb-NO"/>
              </w:rPr>
              <w:t xml:space="preserve"> ha</w:t>
            </w:r>
            <w:r>
              <w:rPr>
                <w:sz w:val="18"/>
                <w:szCs w:val="18"/>
                <w:lang w:eastAsia="nb-NO"/>
              </w:rPr>
              <w:t xml:space="preserve"> </w:t>
            </w:r>
            <w:r w:rsidR="00E2054F">
              <w:rPr>
                <w:sz w:val="18"/>
                <w:szCs w:val="18"/>
                <w:lang w:eastAsia="nb-NO"/>
              </w:rPr>
              <w:t xml:space="preserve">god </w:t>
            </w:r>
            <w:r>
              <w:rPr>
                <w:sz w:val="18"/>
                <w:szCs w:val="18"/>
                <w:lang w:eastAsia="nb-NO"/>
              </w:rPr>
              <w:t>kontroll og</w:t>
            </w:r>
            <w:r w:rsidRPr="0050417F">
              <w:rPr>
                <w:sz w:val="18"/>
                <w:szCs w:val="18"/>
                <w:lang w:eastAsia="nb-NO"/>
              </w:rPr>
              <w:t xml:space="preserve"> oversikt over på alt eget utstyr og programvare som benyttes i </w:t>
            </w:r>
            <w:r w:rsidRPr="00A71438">
              <w:rPr>
                <w:sz w:val="18"/>
                <w:szCs w:val="18"/>
                <w:lang w:eastAsia="nb-NO"/>
              </w:rPr>
              <w:t>behandlingen av helse- og personopplysninger slik at konfidensialitet</w:t>
            </w:r>
            <w:r w:rsidRPr="0050417F">
              <w:rPr>
                <w:sz w:val="18"/>
                <w:szCs w:val="18"/>
                <w:lang w:eastAsia="nb-NO"/>
              </w:rPr>
              <w:t>, integritet og tilgjengelighet blir ivaretatt.</w:t>
            </w:r>
          </w:p>
          <w:p w14:paraId="115CC40F" w14:textId="77777777" w:rsidR="002C690A" w:rsidRDefault="00B7057B" w:rsidP="005F4E46">
            <w:pPr>
              <w:rPr>
                <w:i/>
                <w:color w:val="0070C0"/>
                <w:sz w:val="18"/>
                <w:szCs w:val="18"/>
              </w:rPr>
            </w:pPr>
            <w:r w:rsidRPr="009C5E76">
              <w:rPr>
                <w:i/>
                <w:color w:val="0070C0"/>
                <w:sz w:val="18"/>
                <w:szCs w:val="18"/>
              </w:rPr>
              <w:t>Leverandøren skal bekrefte (Ja/Nei) at kravet er oppfylt og beskriv</w:t>
            </w:r>
            <w:r>
              <w:rPr>
                <w:i/>
                <w:color w:val="0070C0"/>
                <w:sz w:val="18"/>
                <w:szCs w:val="18"/>
              </w:rPr>
              <w:t>e</w:t>
            </w:r>
            <w:r w:rsidRPr="009C5E76">
              <w:rPr>
                <w:i/>
                <w:color w:val="0070C0"/>
                <w:sz w:val="18"/>
                <w:szCs w:val="18"/>
              </w:rPr>
              <w:t xml:space="preserve"> </w:t>
            </w:r>
            <w:r w:rsidR="00D241AA">
              <w:rPr>
                <w:i/>
                <w:color w:val="0070C0"/>
                <w:sz w:val="18"/>
                <w:szCs w:val="18"/>
              </w:rPr>
              <w:t xml:space="preserve">hvordan </w:t>
            </w:r>
            <w:r w:rsidR="00412DCA">
              <w:rPr>
                <w:i/>
                <w:color w:val="0070C0"/>
                <w:sz w:val="18"/>
                <w:szCs w:val="18"/>
              </w:rPr>
              <w:t>kontroll på utstyr og pro</w:t>
            </w:r>
            <w:r w:rsidR="00583026">
              <w:rPr>
                <w:i/>
                <w:color w:val="0070C0"/>
                <w:sz w:val="18"/>
                <w:szCs w:val="18"/>
              </w:rPr>
              <w:t xml:space="preserve">gramvare </w:t>
            </w:r>
            <w:r w:rsidR="005F4E46">
              <w:rPr>
                <w:i/>
                <w:color w:val="0070C0"/>
                <w:sz w:val="18"/>
                <w:szCs w:val="18"/>
              </w:rPr>
              <w:t xml:space="preserve">ivaretas i løsningen. </w:t>
            </w:r>
          </w:p>
          <w:p w14:paraId="386426BB" w14:textId="2EDA28F3" w:rsidR="00FC61DD" w:rsidRPr="003E304E" w:rsidRDefault="00FC61DD" w:rsidP="005F4E46">
            <w:pPr>
              <w:rPr>
                <w:sz w:val="18"/>
                <w:szCs w:val="18"/>
                <w:lang w:eastAsia="nb-NO"/>
              </w:rPr>
            </w:pPr>
            <w:r w:rsidRPr="00E45499">
              <w:rPr>
                <w:i/>
                <w:iCs/>
                <w:color w:val="0070C0"/>
                <w:sz w:val="18"/>
                <w:szCs w:val="18"/>
                <w:lang w:eastAsia="nb-NO"/>
              </w:rPr>
              <w:lastRenderedPageBreak/>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752EAD8C" w14:textId="191246F9" w:rsidR="002C690A" w:rsidRPr="0050417F" w:rsidRDefault="00463183">
            <w:pPr>
              <w:jc w:val="center"/>
              <w:rPr>
                <w:sz w:val="18"/>
                <w:szCs w:val="18"/>
                <w:lang w:eastAsia="nb-NO"/>
              </w:rPr>
            </w:pPr>
            <w:r>
              <w:rPr>
                <w:sz w:val="18"/>
                <w:szCs w:val="18"/>
                <w:lang w:eastAsia="nb-NO"/>
              </w:rPr>
              <w:lastRenderedPageBreak/>
              <w:t>B</w:t>
            </w:r>
          </w:p>
        </w:tc>
        <w:tc>
          <w:tcPr>
            <w:tcW w:w="2126" w:type="dxa"/>
          </w:tcPr>
          <w:p w14:paraId="1AC4CDFF" w14:textId="77777777" w:rsidR="002C690A" w:rsidRPr="003C576A" w:rsidRDefault="002C690A">
            <w:pPr>
              <w:jc w:val="center"/>
              <w:rPr>
                <w:sz w:val="18"/>
                <w:szCs w:val="18"/>
                <w:lang w:eastAsia="nb-NO"/>
              </w:rPr>
            </w:pPr>
          </w:p>
        </w:tc>
        <w:tc>
          <w:tcPr>
            <w:tcW w:w="5245" w:type="dxa"/>
          </w:tcPr>
          <w:p w14:paraId="0B1F661D" w14:textId="77777777" w:rsidR="002C690A" w:rsidRPr="003C576A" w:rsidRDefault="002C690A">
            <w:pPr>
              <w:jc w:val="center"/>
              <w:rPr>
                <w:sz w:val="18"/>
                <w:szCs w:val="18"/>
                <w:lang w:eastAsia="nb-NO"/>
              </w:rPr>
            </w:pPr>
          </w:p>
        </w:tc>
      </w:tr>
    </w:tbl>
    <w:p w14:paraId="0A4E7EC7" w14:textId="77777777" w:rsidR="00530DBD" w:rsidRDefault="00530DBD" w:rsidP="00530DBD"/>
    <w:p w14:paraId="3763A916" w14:textId="77777777" w:rsidR="00530DBD" w:rsidRPr="00530DBD" w:rsidRDefault="00530DBD" w:rsidP="00530DBD">
      <w:pPr>
        <w:pStyle w:val="Overskrift2"/>
        <w:rPr>
          <w:rFonts w:ascii="Open Sans" w:hAnsi="Open Sans" w:cs="Open Sans"/>
          <w:b/>
          <w:bCs/>
        </w:rPr>
      </w:pPr>
      <w:bookmarkStart w:id="37" w:name="_Toc220057526"/>
      <w:r w:rsidRPr="00530DBD">
        <w:rPr>
          <w:rFonts w:ascii="Open Sans" w:hAnsi="Open Sans" w:cs="Open Sans"/>
          <w:b/>
          <w:bCs/>
        </w:rPr>
        <w:t>Klima og miljø</w:t>
      </w:r>
      <w:bookmarkEnd w:id="37"/>
    </w:p>
    <w:p w14:paraId="185193B7" w14:textId="057C325D" w:rsidR="00E14B5C" w:rsidRPr="004F4B15" w:rsidRDefault="00E14B5C" w:rsidP="00E14B5C">
      <w:pPr>
        <w:jc w:val="both"/>
      </w:pPr>
      <w:r w:rsidRPr="004F4B15">
        <w:t>Kunden har gjennomført en kartlegging av Avtalens påvirkning på klima og miljø. Kartleggingen har tatt utgangspunkt i tilbudte maskiner som skal leveres som en del av Leverandørens tjeneste, og vurdert påvirkninger gjennom hele livsløpet. Basert på tilgjengelige LCA-analyser er de mest vesentlige påvirkningene identifisert som forbruk av materiell i bruksfasen (toner og kassetter), vedlikehold (reservedeler og tekniske tjenester), utslipp knyttet til produksjon av maskinene, samt strømforbruk i bruksfasen. I lys av dette har Kunden definert tiltak som vurderes å ha betydelig effekt på disse påvirkningene, og omsatt dem til krav til klima og miljø.</w:t>
      </w:r>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E14B5C" w:rsidRPr="0050417F" w14:paraId="513DD46F" w14:textId="77777777">
        <w:tc>
          <w:tcPr>
            <w:tcW w:w="562" w:type="dxa"/>
            <w:shd w:val="clear" w:color="auto" w:fill="D9D9D9" w:themeFill="background1" w:themeFillShade="D9"/>
          </w:tcPr>
          <w:p w14:paraId="0C9C8F47" w14:textId="77777777" w:rsidR="00E14B5C" w:rsidRPr="0050417F" w:rsidRDefault="00E14B5C">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6D314851" w14:textId="77777777" w:rsidR="00E14B5C" w:rsidRPr="0050417F" w:rsidRDefault="00E14B5C">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16B04E1B" w14:textId="77777777" w:rsidR="00E14B5C" w:rsidRPr="0050417F" w:rsidRDefault="00E14B5C">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04B10CE5" w14:textId="77777777" w:rsidR="00E14B5C" w:rsidRPr="0050417F" w:rsidRDefault="00E14B5C">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174871AE" w14:textId="77777777" w:rsidR="00E14B5C" w:rsidRPr="0050417F" w:rsidRDefault="00E14B5C">
            <w:pPr>
              <w:jc w:val="center"/>
              <w:rPr>
                <w:sz w:val="18"/>
                <w:szCs w:val="18"/>
                <w:lang w:eastAsia="nb-NO"/>
              </w:rPr>
            </w:pPr>
            <w:r w:rsidRPr="0050417F">
              <w:rPr>
                <w:sz w:val="18"/>
                <w:szCs w:val="18"/>
                <w:lang w:eastAsia="nb-NO"/>
              </w:rPr>
              <w:t>Leverandørens besvarelse:</w:t>
            </w:r>
          </w:p>
        </w:tc>
      </w:tr>
      <w:tr w:rsidR="00E14B5C" w:rsidRPr="0050417F" w14:paraId="1072F371" w14:textId="77777777">
        <w:tc>
          <w:tcPr>
            <w:tcW w:w="562" w:type="dxa"/>
            <w:shd w:val="clear" w:color="auto" w:fill="D9D9D9" w:themeFill="background1" w:themeFillShade="D9"/>
          </w:tcPr>
          <w:p w14:paraId="3511758E" w14:textId="0FD404D4" w:rsidR="00E14B5C" w:rsidRPr="0050417F" w:rsidRDefault="00A466EB" w:rsidP="00CE7B96">
            <w:pPr>
              <w:jc w:val="center"/>
              <w:rPr>
                <w:sz w:val="18"/>
                <w:szCs w:val="18"/>
                <w:lang w:eastAsia="nb-NO"/>
              </w:rPr>
            </w:pPr>
            <w:r>
              <w:rPr>
                <w:sz w:val="18"/>
                <w:szCs w:val="18"/>
                <w:lang w:eastAsia="nb-NO"/>
              </w:rPr>
              <w:t>14</w:t>
            </w:r>
            <w:r w:rsidR="00925192">
              <w:rPr>
                <w:sz w:val="18"/>
                <w:szCs w:val="18"/>
                <w:lang w:eastAsia="nb-NO"/>
              </w:rPr>
              <w:t>8</w:t>
            </w:r>
          </w:p>
        </w:tc>
        <w:tc>
          <w:tcPr>
            <w:tcW w:w="5387" w:type="dxa"/>
            <w:shd w:val="clear" w:color="auto" w:fill="F2F2F2" w:themeFill="background1" w:themeFillShade="F2"/>
          </w:tcPr>
          <w:p w14:paraId="79D78B0B" w14:textId="77777777" w:rsidR="00E14B5C" w:rsidRPr="004F4B15" w:rsidRDefault="00E14B5C">
            <w:pPr>
              <w:rPr>
                <w:sz w:val="18"/>
                <w:szCs w:val="18"/>
                <w:lang w:eastAsia="nb-NO"/>
              </w:rPr>
            </w:pPr>
            <w:r w:rsidRPr="004F4B15">
              <w:rPr>
                <w:sz w:val="18"/>
                <w:szCs w:val="18"/>
                <w:lang w:eastAsia="nb-NO"/>
              </w:rPr>
              <w:t>Forbruk av materiell i bruksfasen</w:t>
            </w:r>
          </w:p>
          <w:p w14:paraId="5B61C4AF" w14:textId="77777777" w:rsidR="00DF764F" w:rsidRDefault="00DF764F">
            <w:pPr>
              <w:rPr>
                <w:sz w:val="18"/>
                <w:szCs w:val="18"/>
                <w:lang w:eastAsia="nb-NO"/>
              </w:rPr>
            </w:pPr>
            <w:r w:rsidRPr="00DF764F">
              <w:rPr>
                <w:sz w:val="18"/>
                <w:szCs w:val="18"/>
                <w:lang w:eastAsia="nb-NO"/>
              </w:rPr>
              <w:t>Tilbudte maskiner innenfor segment 1–5 bør være utformet for å støtte bruk av reproduserte toner- og/eller blekkpatroner og beholdere. Programvare eller andre mekanismer som hindrer bruk av reproduserte kassetter og beholdere bør ikke være til stede eller benyttes.</w:t>
            </w:r>
          </w:p>
          <w:p w14:paraId="05227ACF" w14:textId="77777777" w:rsidR="00E14B5C" w:rsidRDefault="00E14B5C">
            <w:pPr>
              <w:rPr>
                <w:i/>
                <w:iCs/>
                <w:color w:val="0070C0"/>
                <w:sz w:val="18"/>
                <w:szCs w:val="18"/>
                <w:lang w:eastAsia="nb-NO"/>
              </w:rPr>
            </w:pPr>
            <w:r w:rsidRPr="004F4B15">
              <w:rPr>
                <w:i/>
                <w:iCs/>
                <w:color w:val="0070C0"/>
                <w:sz w:val="18"/>
                <w:szCs w:val="18"/>
                <w:lang w:eastAsia="nb-NO"/>
              </w:rPr>
              <w:t>Leverandøren skal bekrefte (Ja/Nei) at kravet er oppfylt og beskrive/dokumentere hvordan kravet er oppfylt.</w:t>
            </w:r>
          </w:p>
          <w:p w14:paraId="1D8F7FB9" w14:textId="2D911372" w:rsidR="006323C9" w:rsidRPr="004F4B15" w:rsidRDefault="006323C9">
            <w:pPr>
              <w:rPr>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300</w:t>
            </w:r>
            <w:r w:rsidRPr="00E45499">
              <w:rPr>
                <w:i/>
                <w:iCs/>
                <w:color w:val="0070C0"/>
                <w:sz w:val="18"/>
                <w:szCs w:val="18"/>
                <w:lang w:eastAsia="nb-NO"/>
              </w:rPr>
              <w:t xml:space="preserve"> ord.</w:t>
            </w:r>
          </w:p>
        </w:tc>
        <w:tc>
          <w:tcPr>
            <w:tcW w:w="709" w:type="dxa"/>
            <w:shd w:val="clear" w:color="auto" w:fill="F2F2F2" w:themeFill="background1" w:themeFillShade="F2"/>
          </w:tcPr>
          <w:p w14:paraId="25239036" w14:textId="71E77907" w:rsidR="00E14B5C" w:rsidRPr="00BF58E4" w:rsidRDefault="00A2261C">
            <w:pPr>
              <w:jc w:val="center"/>
              <w:rPr>
                <w:sz w:val="18"/>
                <w:szCs w:val="18"/>
                <w:lang w:eastAsia="nb-NO"/>
              </w:rPr>
            </w:pPr>
            <w:r>
              <w:rPr>
                <w:sz w:val="18"/>
                <w:szCs w:val="18"/>
                <w:lang w:eastAsia="nb-NO"/>
              </w:rPr>
              <w:t>B</w:t>
            </w:r>
          </w:p>
        </w:tc>
        <w:tc>
          <w:tcPr>
            <w:tcW w:w="2126" w:type="dxa"/>
          </w:tcPr>
          <w:p w14:paraId="60601D57" w14:textId="77777777" w:rsidR="00E14B5C" w:rsidRPr="003C576A" w:rsidRDefault="00E14B5C">
            <w:pPr>
              <w:jc w:val="center"/>
              <w:rPr>
                <w:sz w:val="18"/>
                <w:szCs w:val="18"/>
                <w:lang w:eastAsia="nb-NO"/>
              </w:rPr>
            </w:pPr>
          </w:p>
        </w:tc>
        <w:tc>
          <w:tcPr>
            <w:tcW w:w="5245" w:type="dxa"/>
          </w:tcPr>
          <w:p w14:paraId="62527582" w14:textId="57157017" w:rsidR="00E14B5C" w:rsidRPr="003C576A" w:rsidRDefault="00D97BDD">
            <w:pPr>
              <w:jc w:val="center"/>
              <w:rPr>
                <w:sz w:val="18"/>
                <w:szCs w:val="18"/>
                <w:lang w:eastAsia="nb-NO"/>
              </w:rPr>
            </w:pPr>
            <w:r w:rsidRPr="003C576A">
              <w:rPr>
                <w:sz w:val="18"/>
                <w:szCs w:val="18"/>
                <w:lang w:eastAsia="nb-NO"/>
              </w:rPr>
              <w:t xml:space="preserve"> </w:t>
            </w:r>
          </w:p>
        </w:tc>
      </w:tr>
      <w:tr w:rsidR="00E14B5C" w:rsidRPr="0050417F" w14:paraId="56570D56" w14:textId="77777777">
        <w:tc>
          <w:tcPr>
            <w:tcW w:w="562" w:type="dxa"/>
            <w:shd w:val="clear" w:color="auto" w:fill="D9D9D9" w:themeFill="background1" w:themeFillShade="D9"/>
          </w:tcPr>
          <w:p w14:paraId="24F1E927" w14:textId="055FC57E" w:rsidR="00E14B5C" w:rsidRPr="0050417F" w:rsidRDefault="00A466EB" w:rsidP="00CE7B96">
            <w:pPr>
              <w:jc w:val="center"/>
              <w:rPr>
                <w:sz w:val="18"/>
                <w:szCs w:val="18"/>
                <w:lang w:eastAsia="nb-NO"/>
              </w:rPr>
            </w:pPr>
            <w:r>
              <w:rPr>
                <w:sz w:val="18"/>
                <w:szCs w:val="18"/>
                <w:lang w:eastAsia="nb-NO"/>
              </w:rPr>
              <w:t>14</w:t>
            </w:r>
            <w:r w:rsidR="00925192">
              <w:rPr>
                <w:sz w:val="18"/>
                <w:szCs w:val="18"/>
                <w:lang w:eastAsia="nb-NO"/>
              </w:rPr>
              <w:t>9</w:t>
            </w:r>
          </w:p>
        </w:tc>
        <w:tc>
          <w:tcPr>
            <w:tcW w:w="5387" w:type="dxa"/>
            <w:shd w:val="clear" w:color="auto" w:fill="F2F2F2" w:themeFill="background1" w:themeFillShade="F2"/>
          </w:tcPr>
          <w:p w14:paraId="6F8A525C" w14:textId="77777777" w:rsidR="00E14B5C" w:rsidRPr="004F4B15" w:rsidRDefault="00E14B5C">
            <w:pPr>
              <w:rPr>
                <w:sz w:val="18"/>
                <w:szCs w:val="18"/>
                <w:lang w:eastAsia="nb-NO"/>
              </w:rPr>
            </w:pPr>
            <w:r w:rsidRPr="004F4B15">
              <w:rPr>
                <w:sz w:val="18"/>
                <w:szCs w:val="18"/>
                <w:lang w:eastAsia="nb-NO"/>
              </w:rPr>
              <w:t>Forbruk av materiell i bruksfasen</w:t>
            </w:r>
          </w:p>
          <w:p w14:paraId="2886816B" w14:textId="77777777" w:rsidR="00E14B5C" w:rsidRPr="004F4B15" w:rsidRDefault="00E14B5C">
            <w:pPr>
              <w:rPr>
                <w:sz w:val="18"/>
                <w:szCs w:val="18"/>
                <w:lang w:eastAsia="nb-NO"/>
              </w:rPr>
            </w:pPr>
            <w:r w:rsidRPr="004F4B15">
              <w:rPr>
                <w:sz w:val="18"/>
                <w:szCs w:val="18"/>
                <w:lang w:eastAsia="nb-NO"/>
              </w:rPr>
              <w:t>Leverandøren bør forplikte seg til å bruke reproduserte toner- og/eller blekkpatroner til utskrift i de tilbudte maskinene under avtalen innenfor segment 1–5.</w:t>
            </w:r>
          </w:p>
          <w:p w14:paraId="4B1FB239" w14:textId="77777777" w:rsidR="00E14B5C" w:rsidRPr="004F4B15" w:rsidRDefault="00E14B5C">
            <w:pPr>
              <w:rPr>
                <w:sz w:val="18"/>
                <w:szCs w:val="18"/>
                <w:lang w:eastAsia="nb-NO"/>
              </w:rPr>
            </w:pPr>
            <w:r w:rsidRPr="004F4B15">
              <w:rPr>
                <w:sz w:val="18"/>
                <w:szCs w:val="18"/>
                <w:lang w:eastAsia="nb-NO"/>
              </w:rPr>
              <w:t xml:space="preserve">Reproduserte toner- og/eller blekkpatroner defineres her som brukte patroner som har vært i drift hos sluttbruker, og som etter innsamling via retur- eller avfallsordninger </w:t>
            </w:r>
            <w:r w:rsidRPr="004F4B15">
              <w:rPr>
                <w:sz w:val="18"/>
                <w:szCs w:val="18"/>
                <w:lang w:eastAsia="nb-NO"/>
              </w:rPr>
              <w:lastRenderedPageBreak/>
              <w:t>gjennomgår en industriell prosess der de renses, inspiseres, repareres og fylles med ny toner eller blekk. Prosessen sikrer at patronen oppfyller tilsvarende funksjonelle og kvalitetsmessige krav som en ny patron.</w:t>
            </w:r>
          </w:p>
          <w:p w14:paraId="7F0257B2" w14:textId="77777777" w:rsidR="00E14B5C" w:rsidRDefault="00E14B5C">
            <w:pPr>
              <w:rPr>
                <w:i/>
                <w:iCs/>
                <w:color w:val="0070C0"/>
                <w:sz w:val="18"/>
                <w:szCs w:val="18"/>
                <w:lang w:eastAsia="nb-NO"/>
              </w:rPr>
            </w:pPr>
            <w:r w:rsidRPr="004F4B15">
              <w:rPr>
                <w:i/>
                <w:iCs/>
                <w:color w:val="0070C0"/>
                <w:sz w:val="18"/>
                <w:szCs w:val="18"/>
                <w:lang w:eastAsia="nb-NO"/>
              </w:rPr>
              <w:t>Leverandøren skal bekrefte (Ja/Nei) at kravet er oppfylt og oppgi hvilke reproduserte produkter av toner- og/eller blekkpatroner og beholdere som tilbys og skal brukes til utskrift for hver av de ulike maskinene innenfor segment 1–5. Leverandøren skal sannsynliggjøre at tilbudte produkter har egenskaper som samsvarer med definisjonen av reproduserte toner-/blekkpatroner over.</w:t>
            </w:r>
          </w:p>
          <w:p w14:paraId="1A051212" w14:textId="04BC3E03" w:rsidR="0070710C" w:rsidRPr="004F4B15" w:rsidRDefault="0070710C">
            <w:pPr>
              <w:rPr>
                <w:sz w:val="18"/>
                <w:szCs w:val="18"/>
                <w:lang w:eastAsia="nb-NO"/>
              </w:rPr>
            </w:pPr>
            <w:r w:rsidRPr="00E45499">
              <w:rPr>
                <w:i/>
                <w:iCs/>
                <w:color w:val="0070C0"/>
                <w:sz w:val="18"/>
                <w:szCs w:val="18"/>
                <w:lang w:eastAsia="nb-NO"/>
              </w:rPr>
              <w:t xml:space="preserve">Leverandøren skal levere en beskrivelse på inntil </w:t>
            </w:r>
            <w:r w:rsidR="003945B7">
              <w:rPr>
                <w:i/>
                <w:iCs/>
                <w:color w:val="0070C0"/>
                <w:sz w:val="18"/>
                <w:szCs w:val="18"/>
                <w:lang w:eastAsia="nb-NO"/>
              </w:rPr>
              <w:t>300</w:t>
            </w:r>
            <w:r w:rsidRPr="00E45499">
              <w:rPr>
                <w:i/>
                <w:iCs/>
                <w:color w:val="0070C0"/>
                <w:sz w:val="18"/>
                <w:szCs w:val="18"/>
                <w:lang w:eastAsia="nb-NO"/>
              </w:rPr>
              <w:t xml:space="preserve"> ord.</w:t>
            </w:r>
          </w:p>
        </w:tc>
        <w:tc>
          <w:tcPr>
            <w:tcW w:w="709" w:type="dxa"/>
            <w:shd w:val="clear" w:color="auto" w:fill="F2F2F2" w:themeFill="background1" w:themeFillShade="F2"/>
          </w:tcPr>
          <w:p w14:paraId="4F92FC74" w14:textId="77777777" w:rsidR="00E14B5C" w:rsidRDefault="00E14B5C">
            <w:pPr>
              <w:jc w:val="center"/>
              <w:rPr>
                <w:sz w:val="18"/>
                <w:szCs w:val="18"/>
                <w:lang w:eastAsia="nb-NO"/>
              </w:rPr>
            </w:pPr>
            <w:r>
              <w:rPr>
                <w:sz w:val="18"/>
                <w:szCs w:val="18"/>
                <w:lang w:eastAsia="nb-NO"/>
              </w:rPr>
              <w:lastRenderedPageBreak/>
              <w:t>B</w:t>
            </w:r>
          </w:p>
        </w:tc>
        <w:tc>
          <w:tcPr>
            <w:tcW w:w="2126" w:type="dxa"/>
          </w:tcPr>
          <w:p w14:paraId="54EBC5A8" w14:textId="77777777" w:rsidR="00E14B5C" w:rsidRPr="003C576A" w:rsidRDefault="00E14B5C">
            <w:pPr>
              <w:jc w:val="center"/>
              <w:rPr>
                <w:sz w:val="18"/>
                <w:szCs w:val="18"/>
                <w:lang w:eastAsia="nb-NO"/>
              </w:rPr>
            </w:pPr>
          </w:p>
        </w:tc>
        <w:tc>
          <w:tcPr>
            <w:tcW w:w="5245" w:type="dxa"/>
          </w:tcPr>
          <w:p w14:paraId="740A9DDD" w14:textId="77777777" w:rsidR="00E14B5C" w:rsidRPr="003C576A" w:rsidRDefault="00E14B5C">
            <w:pPr>
              <w:jc w:val="center"/>
              <w:rPr>
                <w:sz w:val="18"/>
                <w:szCs w:val="18"/>
                <w:lang w:eastAsia="nb-NO"/>
              </w:rPr>
            </w:pPr>
          </w:p>
        </w:tc>
      </w:tr>
      <w:tr w:rsidR="00E14B5C" w:rsidRPr="0050417F" w14:paraId="24CD65EB" w14:textId="77777777">
        <w:tc>
          <w:tcPr>
            <w:tcW w:w="562" w:type="dxa"/>
            <w:shd w:val="clear" w:color="auto" w:fill="D9D9D9" w:themeFill="background1" w:themeFillShade="D9"/>
          </w:tcPr>
          <w:p w14:paraId="64A7855D" w14:textId="3B5E8D73" w:rsidR="00E14B5C" w:rsidRPr="0050417F" w:rsidRDefault="00A466EB" w:rsidP="00CE7B96">
            <w:pPr>
              <w:jc w:val="center"/>
              <w:rPr>
                <w:sz w:val="18"/>
                <w:szCs w:val="18"/>
                <w:lang w:eastAsia="nb-NO"/>
              </w:rPr>
            </w:pPr>
            <w:r>
              <w:rPr>
                <w:sz w:val="18"/>
                <w:szCs w:val="18"/>
                <w:lang w:eastAsia="nb-NO"/>
              </w:rPr>
              <w:t>1</w:t>
            </w:r>
            <w:r w:rsidR="00925192">
              <w:rPr>
                <w:sz w:val="18"/>
                <w:szCs w:val="18"/>
                <w:lang w:eastAsia="nb-NO"/>
              </w:rPr>
              <w:t>50</w:t>
            </w:r>
          </w:p>
        </w:tc>
        <w:tc>
          <w:tcPr>
            <w:tcW w:w="5387" w:type="dxa"/>
            <w:shd w:val="clear" w:color="auto" w:fill="F2F2F2" w:themeFill="background1" w:themeFillShade="F2"/>
          </w:tcPr>
          <w:p w14:paraId="09B43AEC" w14:textId="77777777" w:rsidR="00E14B5C" w:rsidRPr="004F4B15" w:rsidRDefault="00E14B5C">
            <w:pPr>
              <w:rPr>
                <w:sz w:val="18"/>
                <w:szCs w:val="18"/>
                <w:lang w:eastAsia="nb-NO"/>
              </w:rPr>
            </w:pPr>
            <w:r w:rsidRPr="004F4B15">
              <w:rPr>
                <w:sz w:val="18"/>
                <w:szCs w:val="18"/>
                <w:lang w:eastAsia="nb-NO"/>
              </w:rPr>
              <w:t>Vedlikehold</w:t>
            </w:r>
          </w:p>
          <w:p w14:paraId="6245260E" w14:textId="77777777" w:rsidR="00E14B5C" w:rsidRPr="004F4B15" w:rsidRDefault="00E14B5C">
            <w:pPr>
              <w:rPr>
                <w:sz w:val="18"/>
                <w:szCs w:val="18"/>
                <w:lang w:eastAsia="nb-NO"/>
              </w:rPr>
            </w:pPr>
            <w:r w:rsidRPr="004F4B15">
              <w:rPr>
                <w:sz w:val="18"/>
                <w:szCs w:val="18"/>
                <w:lang w:eastAsia="nb-NO"/>
              </w:rPr>
              <w:t>Leverandøren skal forplikte seg til å tilby og benytte reservedeler og slitedeler ved vedlikehold og reparasjon av maskiner innen segment 1–5 under Avtalen. Disse delene skal, i størst mulig grad, være reproduserte eller fremstilt av resirkulert materiale.</w:t>
            </w:r>
          </w:p>
          <w:p w14:paraId="11D1DB61" w14:textId="77777777" w:rsidR="00E14B5C" w:rsidRPr="002972A5" w:rsidRDefault="00E14B5C">
            <w:pPr>
              <w:rPr>
                <w:sz w:val="18"/>
                <w:szCs w:val="18"/>
                <w:lang w:eastAsia="nb-NO"/>
              </w:rPr>
            </w:pPr>
            <w:r w:rsidRPr="002972A5">
              <w:rPr>
                <w:sz w:val="18"/>
                <w:szCs w:val="18"/>
                <w:lang w:eastAsia="nb-NO"/>
              </w:rPr>
              <w:t>Reproduserte deler: Dette omfatter komponenter som har vært i bruk hos sluttbruker, og som etter innsamling gjennomgår en industriell prosess der de renses, inspiseres, repareres og klargjøres for ny bruk.</w:t>
            </w:r>
          </w:p>
          <w:p w14:paraId="3AD9C81E" w14:textId="77777777" w:rsidR="00E14B5C" w:rsidRPr="002972A5" w:rsidRDefault="00E14B5C">
            <w:pPr>
              <w:rPr>
                <w:i/>
                <w:iCs/>
                <w:color w:val="0070C0"/>
                <w:sz w:val="18"/>
                <w:szCs w:val="18"/>
                <w:lang w:eastAsia="nb-NO"/>
              </w:rPr>
            </w:pPr>
            <w:r w:rsidRPr="002972A5">
              <w:rPr>
                <w:sz w:val="18"/>
                <w:szCs w:val="18"/>
                <w:lang w:eastAsia="nb-NO"/>
              </w:rPr>
              <w:t>Resirkulert materiale: Materialet skal stamme fra produkter som har vært i bruk hos sluttbruker og er samlet inn via avfallsordninger. Overskuddsmateriale fra produksjon, som rester, avskjær og lignende, kan også inngå i prosentandelen.</w:t>
            </w:r>
          </w:p>
          <w:p w14:paraId="4FDF035C" w14:textId="77777777" w:rsidR="00E14B5C" w:rsidRPr="004F4B15" w:rsidRDefault="00E14B5C">
            <w:pPr>
              <w:rPr>
                <w:sz w:val="18"/>
                <w:szCs w:val="18"/>
                <w:lang w:eastAsia="nb-NO"/>
              </w:rPr>
            </w:pPr>
            <w:r w:rsidRPr="004F4B15">
              <w:rPr>
                <w:i/>
                <w:iCs/>
                <w:color w:val="0070C0"/>
                <w:sz w:val="18"/>
                <w:szCs w:val="18"/>
                <w:lang w:eastAsia="nb-NO"/>
              </w:rPr>
              <w:t xml:space="preserve">Leverandøren skal bekrefte (Ja/Nei) at kravet er oppfylt, og oppgi hvilke dele-produkter som tilbys og brukes til vedlikehold og reparasjon av maskinene i segment 1–5. For hver del som tilbys </w:t>
            </w:r>
            <w:r w:rsidRPr="004F4B15">
              <w:rPr>
                <w:i/>
                <w:iCs/>
                <w:color w:val="0070C0"/>
                <w:sz w:val="18"/>
                <w:szCs w:val="18"/>
                <w:lang w:eastAsia="nb-NO"/>
              </w:rPr>
              <w:lastRenderedPageBreak/>
              <w:t>skal leverandøren angi om delen er reprodusert og/eller laget av resirkulert materiale. For produkter som er laget av resirkulert materiale, skal Leverandøren oppgi vektprosent (%) av resirkulert materiale i forhold til produktets totalvekt Oppgitte prosentandeler skal sannsynliggjøres gjennom dokumentasjon fra produsent eller tilsvarende.</w:t>
            </w:r>
          </w:p>
        </w:tc>
        <w:tc>
          <w:tcPr>
            <w:tcW w:w="709" w:type="dxa"/>
            <w:shd w:val="clear" w:color="auto" w:fill="F2F2F2" w:themeFill="background1" w:themeFillShade="F2"/>
          </w:tcPr>
          <w:p w14:paraId="3990BFCE" w14:textId="77777777" w:rsidR="00E14B5C" w:rsidRDefault="00E14B5C">
            <w:pPr>
              <w:jc w:val="center"/>
              <w:rPr>
                <w:sz w:val="18"/>
                <w:szCs w:val="18"/>
                <w:lang w:eastAsia="nb-NO"/>
              </w:rPr>
            </w:pPr>
            <w:r>
              <w:rPr>
                <w:sz w:val="18"/>
                <w:szCs w:val="18"/>
                <w:lang w:eastAsia="nb-NO"/>
              </w:rPr>
              <w:lastRenderedPageBreak/>
              <w:t>B</w:t>
            </w:r>
          </w:p>
        </w:tc>
        <w:tc>
          <w:tcPr>
            <w:tcW w:w="2126" w:type="dxa"/>
          </w:tcPr>
          <w:p w14:paraId="011B2472" w14:textId="77777777" w:rsidR="00E14B5C" w:rsidRPr="003C576A" w:rsidRDefault="00E14B5C">
            <w:pPr>
              <w:jc w:val="center"/>
              <w:rPr>
                <w:sz w:val="18"/>
                <w:szCs w:val="18"/>
                <w:lang w:eastAsia="nb-NO"/>
              </w:rPr>
            </w:pPr>
          </w:p>
        </w:tc>
        <w:tc>
          <w:tcPr>
            <w:tcW w:w="5245" w:type="dxa"/>
          </w:tcPr>
          <w:p w14:paraId="0951DE64" w14:textId="77777777" w:rsidR="00E14B5C" w:rsidRPr="003C576A" w:rsidRDefault="00E14B5C">
            <w:pPr>
              <w:jc w:val="center"/>
              <w:rPr>
                <w:sz w:val="18"/>
                <w:szCs w:val="18"/>
                <w:lang w:eastAsia="nb-NO"/>
              </w:rPr>
            </w:pPr>
          </w:p>
        </w:tc>
      </w:tr>
      <w:tr w:rsidR="00E14B5C" w:rsidRPr="0050417F" w14:paraId="1EA85830" w14:textId="77777777">
        <w:tc>
          <w:tcPr>
            <w:tcW w:w="562" w:type="dxa"/>
            <w:shd w:val="clear" w:color="auto" w:fill="D9D9D9" w:themeFill="background1" w:themeFillShade="D9"/>
          </w:tcPr>
          <w:p w14:paraId="76CBA134" w14:textId="0A3278D3" w:rsidR="00E14B5C" w:rsidRPr="0050417F" w:rsidRDefault="00A466EB" w:rsidP="00CE7B96">
            <w:pPr>
              <w:jc w:val="center"/>
              <w:rPr>
                <w:sz w:val="18"/>
                <w:szCs w:val="18"/>
                <w:lang w:eastAsia="nb-NO"/>
              </w:rPr>
            </w:pPr>
            <w:r>
              <w:rPr>
                <w:sz w:val="18"/>
                <w:szCs w:val="18"/>
                <w:lang w:eastAsia="nb-NO"/>
              </w:rPr>
              <w:t>15</w:t>
            </w:r>
            <w:r w:rsidR="00925192">
              <w:rPr>
                <w:sz w:val="18"/>
                <w:szCs w:val="18"/>
                <w:lang w:eastAsia="nb-NO"/>
              </w:rPr>
              <w:t>1</w:t>
            </w:r>
          </w:p>
        </w:tc>
        <w:tc>
          <w:tcPr>
            <w:tcW w:w="5387" w:type="dxa"/>
            <w:shd w:val="clear" w:color="auto" w:fill="F2F2F2" w:themeFill="background1" w:themeFillShade="F2"/>
          </w:tcPr>
          <w:p w14:paraId="7CF42C41" w14:textId="77777777" w:rsidR="00E14B5C" w:rsidRPr="004F4B15" w:rsidRDefault="00E14B5C">
            <w:pPr>
              <w:rPr>
                <w:sz w:val="18"/>
                <w:szCs w:val="18"/>
                <w:lang w:eastAsia="nb-NO"/>
              </w:rPr>
            </w:pPr>
            <w:r w:rsidRPr="004F4B15">
              <w:rPr>
                <w:sz w:val="18"/>
                <w:szCs w:val="18"/>
                <w:lang w:eastAsia="nb-NO"/>
              </w:rPr>
              <w:t>Utslipp knyttet til produksjon</w:t>
            </w:r>
          </w:p>
          <w:p w14:paraId="3E52B279" w14:textId="77777777" w:rsidR="00E14B5C" w:rsidRPr="004F4B15" w:rsidRDefault="00E14B5C">
            <w:pPr>
              <w:rPr>
                <w:sz w:val="18"/>
                <w:szCs w:val="18"/>
                <w:lang w:eastAsia="nb-NO"/>
              </w:rPr>
            </w:pPr>
            <w:r w:rsidRPr="004F4B15">
              <w:rPr>
                <w:sz w:val="18"/>
                <w:szCs w:val="18"/>
                <w:lang w:eastAsia="nb-NO"/>
              </w:rPr>
              <w:t>Leverandøren bør forplikte seg til å tilby maskiner innenfor segment 1–5 med høyest mulig vektprosent av resirkulert materiale, inkludert både sluttbrukeravfall og overskuddsmateriale fra produksjon.</w:t>
            </w:r>
          </w:p>
          <w:p w14:paraId="0595A55A" w14:textId="77777777" w:rsidR="00E14B5C" w:rsidRPr="004F4B15" w:rsidRDefault="00E14B5C">
            <w:pPr>
              <w:rPr>
                <w:i/>
                <w:iCs/>
                <w:color w:val="0070C0"/>
                <w:sz w:val="18"/>
                <w:szCs w:val="18"/>
                <w:lang w:eastAsia="nb-NO"/>
              </w:rPr>
            </w:pPr>
            <w:r w:rsidRPr="004F4B15">
              <w:rPr>
                <w:i/>
                <w:iCs/>
                <w:color w:val="0070C0"/>
                <w:sz w:val="18"/>
                <w:szCs w:val="18"/>
                <w:lang w:eastAsia="nb-NO"/>
              </w:rPr>
              <w:t>Leverandøren skal bekrefte (Ja/Nei) at kravet er oppfylt og oppgi totalvekten (kg) for hver enkelt tilbudt maskin innenfor segment 1–5. For hver maskin skal leverandøren oppgi vektprosent (%) av resirkulert materiale i forhold til maskinens totalvekt. Beskrivelsen skal tydelig angi hvilken maskin som tilbys per segment og den tilhørende vektprosenten.</w:t>
            </w:r>
          </w:p>
          <w:p w14:paraId="58F5158E" w14:textId="77777777" w:rsidR="00E14B5C" w:rsidRPr="004F4B15" w:rsidRDefault="00E14B5C">
            <w:pPr>
              <w:rPr>
                <w:i/>
                <w:iCs/>
                <w:color w:val="0070C0"/>
                <w:sz w:val="18"/>
                <w:szCs w:val="18"/>
                <w:lang w:eastAsia="nb-NO"/>
              </w:rPr>
            </w:pPr>
            <w:r w:rsidRPr="004F4B15">
              <w:rPr>
                <w:i/>
                <w:iCs/>
                <w:color w:val="0070C0"/>
                <w:sz w:val="18"/>
                <w:szCs w:val="18"/>
                <w:lang w:eastAsia="nb-NO"/>
              </w:rPr>
              <w:t xml:space="preserve">Leverandøren skal sannsynliggjøre at oppgitt vektprosent er reell gjennom dokumentasjon fra produsent eller tilsvarende. </w:t>
            </w:r>
          </w:p>
          <w:p w14:paraId="58F741B9" w14:textId="77777777" w:rsidR="00E14B5C" w:rsidRDefault="00E14B5C">
            <w:pPr>
              <w:rPr>
                <w:i/>
                <w:iCs/>
                <w:color w:val="0070C0"/>
                <w:sz w:val="18"/>
                <w:szCs w:val="18"/>
                <w:lang w:eastAsia="nb-NO"/>
              </w:rPr>
            </w:pPr>
            <w:r w:rsidRPr="004F4B15">
              <w:rPr>
                <w:i/>
                <w:iCs/>
                <w:color w:val="0070C0"/>
                <w:sz w:val="18"/>
                <w:szCs w:val="18"/>
                <w:lang w:eastAsia="nb-NO"/>
              </w:rPr>
              <w:t>Kunden ønsker at leverandøren i tillegg beskriver hvordan den oppgitte vektprosenten fordeler seg mellom sluttbrukeravfall og overskuddsmateriale fra produksjon.</w:t>
            </w:r>
          </w:p>
          <w:p w14:paraId="4D48DAB4" w14:textId="4BB256B0" w:rsidR="006C3635" w:rsidRPr="004F4B15" w:rsidRDefault="006C3635">
            <w:pPr>
              <w:rPr>
                <w:sz w:val="18"/>
                <w:szCs w:val="18"/>
                <w:lang w:eastAsia="nb-NO"/>
              </w:rPr>
            </w:pPr>
            <w:r w:rsidRPr="00E45499">
              <w:rPr>
                <w:i/>
                <w:iCs/>
                <w:color w:val="0070C0"/>
                <w:sz w:val="18"/>
                <w:szCs w:val="18"/>
                <w:lang w:eastAsia="nb-NO"/>
              </w:rPr>
              <w:t xml:space="preserve">Leverandøren skal levere en beskrivelse på inntil </w:t>
            </w:r>
            <w:r w:rsidR="00386ADB">
              <w:rPr>
                <w:i/>
                <w:iCs/>
                <w:color w:val="0070C0"/>
                <w:sz w:val="18"/>
                <w:szCs w:val="18"/>
                <w:lang w:eastAsia="nb-NO"/>
              </w:rPr>
              <w:t>300</w:t>
            </w:r>
            <w:r w:rsidRPr="00E45499">
              <w:rPr>
                <w:i/>
                <w:iCs/>
                <w:color w:val="0070C0"/>
                <w:sz w:val="18"/>
                <w:szCs w:val="18"/>
                <w:lang w:eastAsia="nb-NO"/>
              </w:rPr>
              <w:t xml:space="preserve"> ord.</w:t>
            </w:r>
          </w:p>
        </w:tc>
        <w:tc>
          <w:tcPr>
            <w:tcW w:w="709" w:type="dxa"/>
            <w:shd w:val="clear" w:color="auto" w:fill="F2F2F2" w:themeFill="background1" w:themeFillShade="F2"/>
          </w:tcPr>
          <w:p w14:paraId="7EFAF75D" w14:textId="77777777" w:rsidR="00E14B5C" w:rsidRDefault="00E14B5C">
            <w:pPr>
              <w:jc w:val="center"/>
              <w:rPr>
                <w:sz w:val="18"/>
                <w:szCs w:val="18"/>
                <w:lang w:eastAsia="nb-NO"/>
              </w:rPr>
            </w:pPr>
            <w:r>
              <w:rPr>
                <w:sz w:val="18"/>
                <w:szCs w:val="18"/>
                <w:lang w:eastAsia="nb-NO"/>
              </w:rPr>
              <w:t>B</w:t>
            </w:r>
          </w:p>
        </w:tc>
        <w:tc>
          <w:tcPr>
            <w:tcW w:w="2126" w:type="dxa"/>
          </w:tcPr>
          <w:p w14:paraId="7CF0B207" w14:textId="77777777" w:rsidR="00E14B5C" w:rsidRPr="003C576A" w:rsidRDefault="00E14B5C">
            <w:pPr>
              <w:jc w:val="center"/>
              <w:rPr>
                <w:sz w:val="18"/>
                <w:szCs w:val="18"/>
                <w:lang w:eastAsia="nb-NO"/>
              </w:rPr>
            </w:pPr>
          </w:p>
        </w:tc>
        <w:tc>
          <w:tcPr>
            <w:tcW w:w="5245" w:type="dxa"/>
          </w:tcPr>
          <w:p w14:paraId="38EAB180" w14:textId="77777777" w:rsidR="00E14B5C" w:rsidRPr="003C576A" w:rsidRDefault="00E14B5C">
            <w:pPr>
              <w:jc w:val="center"/>
              <w:rPr>
                <w:sz w:val="18"/>
                <w:szCs w:val="18"/>
                <w:lang w:eastAsia="nb-NO"/>
              </w:rPr>
            </w:pPr>
          </w:p>
        </w:tc>
      </w:tr>
      <w:tr w:rsidR="00E14B5C" w:rsidRPr="0050417F" w14:paraId="0765880A" w14:textId="77777777">
        <w:tc>
          <w:tcPr>
            <w:tcW w:w="562" w:type="dxa"/>
            <w:shd w:val="clear" w:color="auto" w:fill="D9D9D9" w:themeFill="background1" w:themeFillShade="D9"/>
          </w:tcPr>
          <w:p w14:paraId="3B4BF75D" w14:textId="5B281ECE" w:rsidR="00E14B5C" w:rsidRPr="0050417F" w:rsidRDefault="00A466EB" w:rsidP="00CE7B96">
            <w:pPr>
              <w:jc w:val="center"/>
              <w:rPr>
                <w:sz w:val="18"/>
                <w:szCs w:val="18"/>
                <w:lang w:eastAsia="nb-NO"/>
              </w:rPr>
            </w:pPr>
            <w:r>
              <w:rPr>
                <w:sz w:val="18"/>
                <w:szCs w:val="18"/>
                <w:lang w:eastAsia="nb-NO"/>
              </w:rPr>
              <w:t>15</w:t>
            </w:r>
            <w:r w:rsidR="00925192">
              <w:rPr>
                <w:sz w:val="18"/>
                <w:szCs w:val="18"/>
                <w:lang w:eastAsia="nb-NO"/>
              </w:rPr>
              <w:t>2</w:t>
            </w:r>
          </w:p>
        </w:tc>
        <w:tc>
          <w:tcPr>
            <w:tcW w:w="5387" w:type="dxa"/>
            <w:shd w:val="clear" w:color="auto" w:fill="F2F2F2" w:themeFill="background1" w:themeFillShade="F2"/>
          </w:tcPr>
          <w:p w14:paraId="6C5D8106" w14:textId="77777777" w:rsidR="00E14B5C" w:rsidRPr="004F4B15" w:rsidRDefault="00E14B5C">
            <w:pPr>
              <w:rPr>
                <w:sz w:val="18"/>
                <w:szCs w:val="18"/>
                <w:lang w:eastAsia="nb-NO"/>
              </w:rPr>
            </w:pPr>
            <w:r w:rsidRPr="004F4B15">
              <w:rPr>
                <w:sz w:val="18"/>
                <w:szCs w:val="18"/>
                <w:lang w:eastAsia="nb-NO"/>
              </w:rPr>
              <w:t>Strømforbruk i bruksfasen</w:t>
            </w:r>
          </w:p>
          <w:p w14:paraId="5A2BC601" w14:textId="77777777" w:rsidR="00E14B5C" w:rsidRPr="004F4B15" w:rsidRDefault="00E14B5C">
            <w:pPr>
              <w:rPr>
                <w:sz w:val="18"/>
                <w:szCs w:val="18"/>
                <w:lang w:eastAsia="nb-NO"/>
              </w:rPr>
            </w:pPr>
            <w:r w:rsidRPr="004F4B15">
              <w:rPr>
                <w:sz w:val="18"/>
                <w:szCs w:val="18"/>
                <w:lang w:eastAsia="nb-NO"/>
              </w:rPr>
              <w:t>Leverandøren bør forplikte seg til å tilby maskiner innenfor segment 1–5 med lavest mulig energiforbruk (kWh/uke) målt som typisk strømforbruk.</w:t>
            </w:r>
          </w:p>
          <w:p w14:paraId="5C57F3E5" w14:textId="2848DCA4" w:rsidR="00E14B5C" w:rsidRPr="004F4B15" w:rsidRDefault="00E14B5C">
            <w:pPr>
              <w:rPr>
                <w:i/>
                <w:iCs/>
                <w:color w:val="0070C0"/>
                <w:sz w:val="18"/>
                <w:szCs w:val="18"/>
                <w:lang w:eastAsia="nb-NO"/>
              </w:rPr>
            </w:pPr>
            <w:r w:rsidRPr="004F4B15">
              <w:rPr>
                <w:i/>
                <w:iCs/>
                <w:color w:val="0070C0"/>
                <w:sz w:val="18"/>
                <w:szCs w:val="18"/>
                <w:lang w:eastAsia="nb-NO"/>
              </w:rPr>
              <w:lastRenderedPageBreak/>
              <w:t>Leverandøren skal bekrefte (Ja/Nei) at kravet er oppfylt og oppgi TEC-verdi* for hver av de tilbudte maskinene, fordelt per segment. Beskrivelsen skal inneholde hvilken maskin som tilbys i hvert segment og den tilhørende TEC-verdien. Leverandøren skal sannsynliggjøre at oppgitt TEC-verdi er reell gjennom dokumentasjon fra produsent eller tilsvarende dokumentasjon.</w:t>
            </w:r>
          </w:p>
          <w:p w14:paraId="353488BC" w14:textId="77777777" w:rsidR="00E14B5C" w:rsidRPr="004F4B15" w:rsidRDefault="00E14B5C">
            <w:pPr>
              <w:rPr>
                <w:sz w:val="18"/>
                <w:szCs w:val="18"/>
                <w:lang w:eastAsia="nb-NO"/>
              </w:rPr>
            </w:pPr>
            <w:r w:rsidRPr="004F4B15">
              <w:rPr>
                <w:i/>
                <w:iCs/>
                <w:color w:val="0070C0"/>
                <w:sz w:val="18"/>
                <w:szCs w:val="18"/>
                <w:lang w:eastAsia="nb-NO"/>
              </w:rPr>
              <w:t>* TEC (</w:t>
            </w:r>
            <w:proofErr w:type="spellStart"/>
            <w:r w:rsidRPr="004F4B15">
              <w:rPr>
                <w:i/>
                <w:iCs/>
                <w:color w:val="0070C0"/>
                <w:sz w:val="18"/>
                <w:szCs w:val="18"/>
                <w:lang w:eastAsia="nb-NO"/>
              </w:rPr>
              <w:t>Typical</w:t>
            </w:r>
            <w:proofErr w:type="spellEnd"/>
            <w:r w:rsidRPr="004F4B15">
              <w:rPr>
                <w:i/>
                <w:iCs/>
                <w:color w:val="0070C0"/>
                <w:sz w:val="18"/>
                <w:szCs w:val="18"/>
                <w:lang w:eastAsia="nb-NO"/>
              </w:rPr>
              <w:t xml:space="preserve"> Energy </w:t>
            </w:r>
            <w:proofErr w:type="spellStart"/>
            <w:r w:rsidRPr="004F4B15">
              <w:rPr>
                <w:i/>
                <w:iCs/>
                <w:color w:val="0070C0"/>
                <w:sz w:val="18"/>
                <w:szCs w:val="18"/>
                <w:lang w:eastAsia="nb-NO"/>
              </w:rPr>
              <w:t>Consumption</w:t>
            </w:r>
            <w:proofErr w:type="spellEnd"/>
            <w:r w:rsidRPr="004F4B15">
              <w:rPr>
                <w:i/>
                <w:iCs/>
                <w:color w:val="0070C0"/>
                <w:sz w:val="18"/>
                <w:szCs w:val="18"/>
                <w:lang w:eastAsia="nb-NO"/>
              </w:rPr>
              <w:t>) angir typisk strømforbruk (kWh/uke) og beregnes under forutsetning av at maskinen kontinuerlig veksler mellom driftsmodus, dvalemodus og avslått modus i fem dager, og at den er i dvalemodus eller avslått modus de resterende to dagene i samme uke.</w:t>
            </w:r>
          </w:p>
        </w:tc>
        <w:tc>
          <w:tcPr>
            <w:tcW w:w="709" w:type="dxa"/>
            <w:shd w:val="clear" w:color="auto" w:fill="F2F2F2" w:themeFill="background1" w:themeFillShade="F2"/>
          </w:tcPr>
          <w:p w14:paraId="3B6E6765" w14:textId="77777777" w:rsidR="00E14B5C" w:rsidRDefault="00E14B5C">
            <w:pPr>
              <w:jc w:val="center"/>
              <w:rPr>
                <w:sz w:val="18"/>
                <w:szCs w:val="18"/>
                <w:lang w:eastAsia="nb-NO"/>
              </w:rPr>
            </w:pPr>
            <w:r>
              <w:rPr>
                <w:sz w:val="18"/>
                <w:szCs w:val="18"/>
                <w:lang w:eastAsia="nb-NO"/>
              </w:rPr>
              <w:lastRenderedPageBreak/>
              <w:t>B</w:t>
            </w:r>
          </w:p>
        </w:tc>
        <w:tc>
          <w:tcPr>
            <w:tcW w:w="2126" w:type="dxa"/>
          </w:tcPr>
          <w:p w14:paraId="15815207" w14:textId="77777777" w:rsidR="00E14B5C" w:rsidRPr="003C576A" w:rsidRDefault="00E14B5C">
            <w:pPr>
              <w:jc w:val="center"/>
              <w:rPr>
                <w:sz w:val="18"/>
                <w:szCs w:val="18"/>
                <w:lang w:eastAsia="nb-NO"/>
              </w:rPr>
            </w:pPr>
          </w:p>
        </w:tc>
        <w:tc>
          <w:tcPr>
            <w:tcW w:w="5245" w:type="dxa"/>
          </w:tcPr>
          <w:p w14:paraId="1D34A332" w14:textId="77777777" w:rsidR="00E14B5C" w:rsidRPr="003C576A" w:rsidRDefault="00E14B5C">
            <w:pPr>
              <w:jc w:val="center"/>
              <w:rPr>
                <w:sz w:val="18"/>
                <w:szCs w:val="18"/>
                <w:lang w:eastAsia="nb-NO"/>
              </w:rPr>
            </w:pPr>
          </w:p>
        </w:tc>
      </w:tr>
      <w:tr w:rsidR="00E14B5C" w:rsidRPr="0050417F" w14:paraId="422C10DB" w14:textId="77777777" w:rsidTr="00E1462F">
        <w:tc>
          <w:tcPr>
            <w:tcW w:w="562" w:type="dxa"/>
            <w:shd w:val="clear" w:color="auto" w:fill="D9D9D9" w:themeFill="background1" w:themeFillShade="D9"/>
          </w:tcPr>
          <w:p w14:paraId="5D209710" w14:textId="668F1014" w:rsidR="00E14B5C" w:rsidRPr="0050417F" w:rsidRDefault="00A466EB" w:rsidP="00CE7B96">
            <w:pPr>
              <w:jc w:val="center"/>
              <w:rPr>
                <w:sz w:val="18"/>
                <w:szCs w:val="18"/>
                <w:lang w:eastAsia="nb-NO"/>
              </w:rPr>
            </w:pPr>
            <w:r>
              <w:rPr>
                <w:sz w:val="18"/>
                <w:szCs w:val="18"/>
                <w:lang w:eastAsia="nb-NO"/>
              </w:rPr>
              <w:t>15</w:t>
            </w:r>
            <w:r w:rsidR="00A40454">
              <w:rPr>
                <w:sz w:val="18"/>
                <w:szCs w:val="18"/>
                <w:lang w:eastAsia="nb-NO"/>
              </w:rPr>
              <w:t>3</w:t>
            </w:r>
          </w:p>
        </w:tc>
        <w:tc>
          <w:tcPr>
            <w:tcW w:w="5387" w:type="dxa"/>
            <w:shd w:val="clear" w:color="auto" w:fill="F2F2F2" w:themeFill="background1" w:themeFillShade="F2"/>
          </w:tcPr>
          <w:p w14:paraId="465019D4" w14:textId="77777777" w:rsidR="00E14B5C" w:rsidRPr="004F4B15" w:rsidRDefault="00E14B5C">
            <w:pPr>
              <w:rPr>
                <w:sz w:val="18"/>
                <w:szCs w:val="18"/>
                <w:lang w:eastAsia="nb-NO"/>
              </w:rPr>
            </w:pPr>
            <w:r w:rsidRPr="004F4B15">
              <w:rPr>
                <w:sz w:val="18"/>
                <w:szCs w:val="18"/>
                <w:lang w:eastAsia="nb-NO"/>
              </w:rPr>
              <w:t>Ingen stoffer fra REACH-listen skal tilsettes som bestanddeler til plasten i hylstre og hylsterdeler i tilbudte maskiner. Kravene gjelder også for resirkulert materiale.</w:t>
            </w:r>
          </w:p>
          <w:p w14:paraId="09FBABC4" w14:textId="77777777" w:rsidR="00E14B5C" w:rsidRPr="004F4B15" w:rsidRDefault="00E14B5C">
            <w:pPr>
              <w:rPr>
                <w:sz w:val="18"/>
                <w:szCs w:val="18"/>
                <w:lang w:eastAsia="nb-NO"/>
              </w:rPr>
            </w:pPr>
            <w:r w:rsidRPr="004F4B15">
              <w:rPr>
                <w:sz w:val="18"/>
                <w:szCs w:val="18"/>
                <w:lang w:eastAsia="nb-NO"/>
              </w:rPr>
              <w:t>Samsvar skal sikres for den siste versjonen av listen over svært bekymringsfulle stoffer, tilgjengelig ett år før produktets produksjonsdato.</w:t>
            </w:r>
          </w:p>
          <w:p w14:paraId="16F93833" w14:textId="0889C941" w:rsidR="00E14B5C" w:rsidRPr="004F4B15" w:rsidRDefault="00EE4DBB">
            <w:pPr>
              <w:rPr>
                <w:i/>
                <w:iCs/>
                <w:color w:val="0070C0"/>
                <w:sz w:val="18"/>
                <w:szCs w:val="18"/>
                <w:lang w:eastAsia="nb-NO"/>
              </w:rPr>
            </w:pPr>
            <w:r w:rsidRPr="004F4B15">
              <w:rPr>
                <w:i/>
                <w:iCs/>
                <w:color w:val="0070C0"/>
                <w:sz w:val="18"/>
                <w:szCs w:val="18"/>
                <w:lang w:eastAsia="nb-NO"/>
              </w:rPr>
              <w:t>Leverandøren skal bekrefte (Ja/Nei) at kravet er oppfylt</w:t>
            </w:r>
            <w:r>
              <w:rPr>
                <w:i/>
                <w:iCs/>
                <w:color w:val="0070C0"/>
                <w:sz w:val="18"/>
                <w:szCs w:val="18"/>
                <w:lang w:eastAsia="nb-NO"/>
              </w:rPr>
              <w:t>.</w:t>
            </w:r>
          </w:p>
        </w:tc>
        <w:tc>
          <w:tcPr>
            <w:tcW w:w="709" w:type="dxa"/>
            <w:shd w:val="clear" w:color="auto" w:fill="F2F2F2" w:themeFill="background1" w:themeFillShade="F2"/>
          </w:tcPr>
          <w:p w14:paraId="71EDC6A1" w14:textId="77777777" w:rsidR="00E14B5C" w:rsidRDefault="00E14B5C">
            <w:pPr>
              <w:jc w:val="center"/>
              <w:rPr>
                <w:sz w:val="18"/>
                <w:szCs w:val="18"/>
                <w:lang w:eastAsia="nb-NO"/>
              </w:rPr>
            </w:pPr>
            <w:r w:rsidRPr="00637239">
              <w:rPr>
                <w:sz w:val="18"/>
                <w:szCs w:val="18"/>
                <w:lang w:eastAsia="nb-NO"/>
              </w:rPr>
              <w:t>S</w:t>
            </w:r>
          </w:p>
        </w:tc>
        <w:tc>
          <w:tcPr>
            <w:tcW w:w="2126" w:type="dxa"/>
          </w:tcPr>
          <w:p w14:paraId="49EA00FA" w14:textId="77777777" w:rsidR="00E14B5C" w:rsidRPr="003C576A" w:rsidRDefault="00E14B5C">
            <w:pPr>
              <w:jc w:val="center"/>
              <w:rPr>
                <w:sz w:val="18"/>
                <w:szCs w:val="18"/>
                <w:lang w:eastAsia="nb-NO"/>
              </w:rPr>
            </w:pPr>
          </w:p>
        </w:tc>
        <w:tc>
          <w:tcPr>
            <w:tcW w:w="5245" w:type="dxa"/>
            <w:shd w:val="clear" w:color="auto" w:fill="D9D9D9" w:themeFill="background1" w:themeFillShade="D9"/>
          </w:tcPr>
          <w:p w14:paraId="313465A4" w14:textId="5010B16B" w:rsidR="00E14B5C" w:rsidRPr="003C576A" w:rsidRDefault="00E14B5C">
            <w:pPr>
              <w:jc w:val="center"/>
              <w:rPr>
                <w:sz w:val="18"/>
                <w:szCs w:val="18"/>
                <w:lang w:eastAsia="nb-NO"/>
              </w:rPr>
            </w:pPr>
          </w:p>
        </w:tc>
      </w:tr>
      <w:tr w:rsidR="00E14B5C" w:rsidRPr="0050417F" w14:paraId="2B5C6E1A" w14:textId="77777777">
        <w:tc>
          <w:tcPr>
            <w:tcW w:w="562" w:type="dxa"/>
            <w:shd w:val="clear" w:color="auto" w:fill="D9D9D9" w:themeFill="background1" w:themeFillShade="D9"/>
          </w:tcPr>
          <w:p w14:paraId="2F8F77F4" w14:textId="638D500B" w:rsidR="00E14B5C" w:rsidRPr="0050417F" w:rsidRDefault="00A466EB" w:rsidP="00CE7B96">
            <w:pPr>
              <w:jc w:val="center"/>
              <w:rPr>
                <w:sz w:val="18"/>
                <w:szCs w:val="18"/>
                <w:lang w:eastAsia="nb-NO"/>
              </w:rPr>
            </w:pPr>
            <w:r>
              <w:rPr>
                <w:sz w:val="18"/>
                <w:szCs w:val="18"/>
                <w:lang w:eastAsia="nb-NO"/>
              </w:rPr>
              <w:t>15</w:t>
            </w:r>
            <w:r w:rsidR="00A40454">
              <w:rPr>
                <w:sz w:val="18"/>
                <w:szCs w:val="18"/>
                <w:lang w:eastAsia="nb-NO"/>
              </w:rPr>
              <w:t>4</w:t>
            </w:r>
          </w:p>
        </w:tc>
        <w:tc>
          <w:tcPr>
            <w:tcW w:w="5387" w:type="dxa"/>
            <w:shd w:val="clear" w:color="auto" w:fill="F2F2F2" w:themeFill="background1" w:themeFillShade="F2"/>
          </w:tcPr>
          <w:p w14:paraId="2DF98FAD" w14:textId="77777777" w:rsidR="00E14B5C" w:rsidRPr="004F4B15" w:rsidRDefault="00E14B5C">
            <w:pPr>
              <w:rPr>
                <w:sz w:val="18"/>
                <w:szCs w:val="18"/>
                <w:lang w:eastAsia="nb-NO"/>
              </w:rPr>
            </w:pPr>
            <w:r w:rsidRPr="004F4B15">
              <w:rPr>
                <w:sz w:val="18"/>
                <w:szCs w:val="18"/>
                <w:lang w:eastAsia="nb-NO"/>
              </w:rPr>
              <w:t xml:space="preserve">Leverandøren bør forplikte seg til å tilby maskiner innenfor segment </w:t>
            </w:r>
            <w:r>
              <w:rPr>
                <w:sz w:val="18"/>
                <w:szCs w:val="18"/>
                <w:lang w:eastAsia="nb-NO"/>
              </w:rPr>
              <w:t>2</w:t>
            </w:r>
            <w:r w:rsidRPr="004F4B15">
              <w:rPr>
                <w:sz w:val="18"/>
                <w:szCs w:val="18"/>
                <w:lang w:eastAsia="nb-NO"/>
              </w:rPr>
              <w:t>-</w:t>
            </w:r>
            <w:r>
              <w:rPr>
                <w:sz w:val="18"/>
                <w:szCs w:val="18"/>
                <w:lang w:eastAsia="nb-NO"/>
              </w:rPr>
              <w:t>4</w:t>
            </w:r>
            <w:r w:rsidRPr="004F4B15">
              <w:rPr>
                <w:sz w:val="18"/>
                <w:szCs w:val="18"/>
                <w:lang w:eastAsia="nb-NO"/>
              </w:rPr>
              <w:t xml:space="preserve"> med mulighet for å påføre utskrift miljøstifting. Det vil si hjørnestifting uten stift.</w:t>
            </w:r>
          </w:p>
          <w:p w14:paraId="628DCCAD" w14:textId="77777777" w:rsidR="00E14B5C" w:rsidRDefault="00E14B5C">
            <w:pPr>
              <w:rPr>
                <w:i/>
                <w:iCs/>
                <w:color w:val="0070C0"/>
                <w:sz w:val="18"/>
                <w:szCs w:val="18"/>
                <w:lang w:eastAsia="nb-NO"/>
              </w:rPr>
            </w:pPr>
            <w:r w:rsidRPr="004F4B15">
              <w:rPr>
                <w:i/>
                <w:iCs/>
                <w:color w:val="0070C0"/>
                <w:sz w:val="18"/>
                <w:szCs w:val="18"/>
                <w:lang w:eastAsia="nb-NO"/>
              </w:rPr>
              <w:t xml:space="preserve">Leverandøren skal bekrefte (Ja/Nei) at kravet er oppfylt og beskrive </w:t>
            </w:r>
            <w:r w:rsidR="00A04334">
              <w:rPr>
                <w:i/>
                <w:iCs/>
                <w:color w:val="0070C0"/>
                <w:sz w:val="18"/>
                <w:szCs w:val="18"/>
                <w:lang w:eastAsia="nb-NO"/>
              </w:rPr>
              <w:t>hvorvidt tilbudte maskiner støtter miljø</w:t>
            </w:r>
            <w:r w:rsidR="001F243F">
              <w:rPr>
                <w:i/>
                <w:iCs/>
                <w:color w:val="0070C0"/>
                <w:sz w:val="18"/>
                <w:szCs w:val="18"/>
                <w:lang w:eastAsia="nb-NO"/>
              </w:rPr>
              <w:t>stifting,</w:t>
            </w:r>
            <w:r w:rsidRPr="004F4B15">
              <w:rPr>
                <w:i/>
                <w:iCs/>
                <w:color w:val="0070C0"/>
                <w:sz w:val="18"/>
                <w:szCs w:val="18"/>
                <w:lang w:eastAsia="nb-NO"/>
              </w:rPr>
              <w:t xml:space="preserve"> per tilbudte maskin innenfor segment 1-5.</w:t>
            </w:r>
          </w:p>
          <w:p w14:paraId="5A09B6FD" w14:textId="74F1F8DD" w:rsidR="009366CC" w:rsidRPr="004F4B15" w:rsidRDefault="009366CC">
            <w:pPr>
              <w:rPr>
                <w:i/>
                <w:iCs/>
                <w:color w:val="0070C0"/>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41BDEB44" w14:textId="77777777" w:rsidR="00E14B5C" w:rsidRDefault="00E14B5C">
            <w:pPr>
              <w:jc w:val="center"/>
              <w:rPr>
                <w:sz w:val="18"/>
                <w:szCs w:val="18"/>
                <w:lang w:eastAsia="nb-NO"/>
              </w:rPr>
            </w:pPr>
            <w:r w:rsidRPr="0050417F">
              <w:rPr>
                <w:sz w:val="18"/>
                <w:szCs w:val="18"/>
                <w:lang w:eastAsia="nb-NO"/>
              </w:rPr>
              <w:t>B</w:t>
            </w:r>
          </w:p>
        </w:tc>
        <w:tc>
          <w:tcPr>
            <w:tcW w:w="2126" w:type="dxa"/>
          </w:tcPr>
          <w:p w14:paraId="2DF76400" w14:textId="77777777" w:rsidR="00E14B5C" w:rsidRPr="003C576A" w:rsidRDefault="00E14B5C">
            <w:pPr>
              <w:jc w:val="center"/>
              <w:rPr>
                <w:sz w:val="18"/>
                <w:szCs w:val="18"/>
                <w:lang w:eastAsia="nb-NO"/>
              </w:rPr>
            </w:pPr>
          </w:p>
        </w:tc>
        <w:tc>
          <w:tcPr>
            <w:tcW w:w="5245" w:type="dxa"/>
          </w:tcPr>
          <w:p w14:paraId="06C414BE" w14:textId="77777777" w:rsidR="00E14B5C" w:rsidRPr="003C576A" w:rsidRDefault="00E14B5C">
            <w:pPr>
              <w:jc w:val="center"/>
              <w:rPr>
                <w:sz w:val="18"/>
                <w:szCs w:val="18"/>
                <w:lang w:eastAsia="nb-NO"/>
              </w:rPr>
            </w:pPr>
          </w:p>
        </w:tc>
      </w:tr>
      <w:tr w:rsidR="00831DA8" w:rsidRPr="0050417F" w14:paraId="381DC8F3" w14:textId="77777777">
        <w:tc>
          <w:tcPr>
            <w:tcW w:w="562" w:type="dxa"/>
            <w:shd w:val="clear" w:color="auto" w:fill="D9D9D9" w:themeFill="background1" w:themeFillShade="D9"/>
          </w:tcPr>
          <w:p w14:paraId="354A0DDF" w14:textId="44D8D035" w:rsidR="00831DA8" w:rsidRPr="0050417F" w:rsidRDefault="00A466EB" w:rsidP="00CE7B96">
            <w:pPr>
              <w:jc w:val="center"/>
              <w:rPr>
                <w:sz w:val="18"/>
                <w:szCs w:val="18"/>
                <w:lang w:eastAsia="nb-NO"/>
              </w:rPr>
            </w:pPr>
            <w:r>
              <w:rPr>
                <w:sz w:val="18"/>
                <w:szCs w:val="18"/>
                <w:lang w:eastAsia="nb-NO"/>
              </w:rPr>
              <w:t>15</w:t>
            </w:r>
            <w:r w:rsidR="00A40454">
              <w:rPr>
                <w:sz w:val="18"/>
                <w:szCs w:val="18"/>
                <w:lang w:eastAsia="nb-NO"/>
              </w:rPr>
              <w:t>5</w:t>
            </w:r>
          </w:p>
        </w:tc>
        <w:tc>
          <w:tcPr>
            <w:tcW w:w="5387" w:type="dxa"/>
            <w:shd w:val="clear" w:color="auto" w:fill="F2F2F2" w:themeFill="background1" w:themeFillShade="F2"/>
          </w:tcPr>
          <w:p w14:paraId="06CDA1D3" w14:textId="35999A1D" w:rsidR="00831DA8" w:rsidRDefault="006F155F">
            <w:pPr>
              <w:rPr>
                <w:sz w:val="18"/>
                <w:szCs w:val="18"/>
                <w:lang w:eastAsia="nb-NO"/>
              </w:rPr>
            </w:pPr>
            <w:r>
              <w:rPr>
                <w:sz w:val="18"/>
                <w:szCs w:val="18"/>
                <w:lang w:eastAsia="nb-NO"/>
              </w:rPr>
              <w:t xml:space="preserve">Leverandøren bør </w:t>
            </w:r>
            <w:r w:rsidR="00BD0D92">
              <w:rPr>
                <w:sz w:val="18"/>
                <w:szCs w:val="18"/>
                <w:lang w:eastAsia="nb-NO"/>
              </w:rPr>
              <w:t xml:space="preserve">forplikte seg til å </w:t>
            </w:r>
            <w:r w:rsidR="00C35A76">
              <w:rPr>
                <w:sz w:val="18"/>
                <w:szCs w:val="18"/>
                <w:lang w:eastAsia="nb-NO"/>
              </w:rPr>
              <w:t xml:space="preserve">benytte </w:t>
            </w:r>
            <w:r w:rsidR="00555099">
              <w:rPr>
                <w:sz w:val="18"/>
                <w:szCs w:val="18"/>
                <w:lang w:eastAsia="nb-NO"/>
              </w:rPr>
              <w:t>nullutslippskjøretøy ved transport kn</w:t>
            </w:r>
            <w:r w:rsidR="00DA4C55">
              <w:rPr>
                <w:sz w:val="18"/>
                <w:szCs w:val="18"/>
                <w:lang w:eastAsia="nb-NO"/>
              </w:rPr>
              <w:t xml:space="preserve">yttet til </w:t>
            </w:r>
            <w:r w:rsidR="002F20A5">
              <w:rPr>
                <w:sz w:val="18"/>
                <w:szCs w:val="18"/>
                <w:lang w:eastAsia="nb-NO"/>
              </w:rPr>
              <w:t>oppfyllelse av løpende tjeneste</w:t>
            </w:r>
            <w:r w:rsidR="00EE4DBB">
              <w:rPr>
                <w:sz w:val="18"/>
                <w:szCs w:val="18"/>
                <w:lang w:eastAsia="nb-NO"/>
              </w:rPr>
              <w:t>leveranse</w:t>
            </w:r>
            <w:r w:rsidR="002E185E">
              <w:rPr>
                <w:sz w:val="18"/>
                <w:szCs w:val="18"/>
                <w:lang w:eastAsia="nb-NO"/>
              </w:rPr>
              <w:t>r</w:t>
            </w:r>
            <w:r w:rsidR="00EE4DBB">
              <w:rPr>
                <w:sz w:val="18"/>
                <w:szCs w:val="18"/>
                <w:lang w:eastAsia="nb-NO"/>
              </w:rPr>
              <w:t>.</w:t>
            </w:r>
          </w:p>
          <w:p w14:paraId="4422A81A" w14:textId="77777777" w:rsidR="00EE4DBB" w:rsidRDefault="00EE4DBB">
            <w:pPr>
              <w:rPr>
                <w:i/>
                <w:iCs/>
                <w:color w:val="0070C0"/>
                <w:sz w:val="18"/>
                <w:szCs w:val="18"/>
                <w:lang w:eastAsia="nb-NO"/>
              </w:rPr>
            </w:pPr>
            <w:r w:rsidRPr="004F4B15">
              <w:rPr>
                <w:i/>
                <w:iCs/>
                <w:color w:val="0070C0"/>
                <w:sz w:val="18"/>
                <w:szCs w:val="18"/>
                <w:lang w:eastAsia="nb-NO"/>
              </w:rPr>
              <w:lastRenderedPageBreak/>
              <w:t>Leverandøren skal bekrefte (Ja/Nei) at kravet er oppfylt</w:t>
            </w:r>
            <w:r w:rsidR="00A613D1">
              <w:rPr>
                <w:i/>
                <w:iCs/>
                <w:color w:val="0070C0"/>
                <w:sz w:val="18"/>
                <w:szCs w:val="18"/>
                <w:lang w:eastAsia="nb-NO"/>
              </w:rPr>
              <w:t xml:space="preserve"> og beskrive hvordan transport skal </w:t>
            </w:r>
            <w:r w:rsidR="006D65FF">
              <w:rPr>
                <w:i/>
                <w:iCs/>
                <w:color w:val="0070C0"/>
                <w:sz w:val="18"/>
                <w:szCs w:val="18"/>
                <w:lang w:eastAsia="nb-NO"/>
              </w:rPr>
              <w:t xml:space="preserve">håndteres i Avtaleperioden. </w:t>
            </w:r>
          </w:p>
          <w:p w14:paraId="7502E4F9" w14:textId="0097BB00" w:rsidR="007E0A04" w:rsidRPr="004F4B15" w:rsidRDefault="007E0A04">
            <w:pPr>
              <w:rPr>
                <w:sz w:val="18"/>
                <w:szCs w:val="18"/>
                <w:lang w:eastAsia="nb-NO"/>
              </w:rPr>
            </w:pPr>
            <w:r w:rsidRPr="00E45499">
              <w:rPr>
                <w:i/>
                <w:iCs/>
                <w:color w:val="0070C0"/>
                <w:sz w:val="18"/>
                <w:szCs w:val="18"/>
                <w:lang w:eastAsia="nb-NO"/>
              </w:rPr>
              <w:t xml:space="preserve">Leverandøren skal levere en beskrivelse på inntil </w:t>
            </w:r>
            <w:r>
              <w:rPr>
                <w:i/>
                <w:iCs/>
                <w:color w:val="0070C0"/>
                <w:sz w:val="18"/>
                <w:szCs w:val="18"/>
                <w:lang w:eastAsia="nb-NO"/>
              </w:rPr>
              <w:t>250</w:t>
            </w:r>
            <w:r w:rsidRPr="00E45499">
              <w:rPr>
                <w:i/>
                <w:iCs/>
                <w:color w:val="0070C0"/>
                <w:sz w:val="18"/>
                <w:szCs w:val="18"/>
                <w:lang w:eastAsia="nb-NO"/>
              </w:rPr>
              <w:t xml:space="preserve"> ord.</w:t>
            </w:r>
          </w:p>
        </w:tc>
        <w:tc>
          <w:tcPr>
            <w:tcW w:w="709" w:type="dxa"/>
            <w:shd w:val="clear" w:color="auto" w:fill="F2F2F2" w:themeFill="background1" w:themeFillShade="F2"/>
          </w:tcPr>
          <w:p w14:paraId="0B1710CF" w14:textId="359B1B1A" w:rsidR="00831DA8" w:rsidRPr="0050417F" w:rsidRDefault="006D65FF">
            <w:pPr>
              <w:jc w:val="center"/>
              <w:rPr>
                <w:sz w:val="18"/>
                <w:szCs w:val="18"/>
                <w:lang w:eastAsia="nb-NO"/>
              </w:rPr>
            </w:pPr>
            <w:r>
              <w:rPr>
                <w:sz w:val="18"/>
                <w:szCs w:val="18"/>
                <w:lang w:eastAsia="nb-NO"/>
              </w:rPr>
              <w:lastRenderedPageBreak/>
              <w:t>B</w:t>
            </w:r>
          </w:p>
        </w:tc>
        <w:tc>
          <w:tcPr>
            <w:tcW w:w="2126" w:type="dxa"/>
          </w:tcPr>
          <w:p w14:paraId="0EEC7B7E" w14:textId="77777777" w:rsidR="00831DA8" w:rsidRPr="003C576A" w:rsidRDefault="00831DA8">
            <w:pPr>
              <w:jc w:val="center"/>
              <w:rPr>
                <w:sz w:val="18"/>
                <w:szCs w:val="18"/>
                <w:lang w:eastAsia="nb-NO"/>
              </w:rPr>
            </w:pPr>
          </w:p>
        </w:tc>
        <w:tc>
          <w:tcPr>
            <w:tcW w:w="5245" w:type="dxa"/>
          </w:tcPr>
          <w:p w14:paraId="214A3D48" w14:textId="77777777" w:rsidR="00831DA8" w:rsidRPr="003C576A" w:rsidRDefault="00831DA8">
            <w:pPr>
              <w:jc w:val="center"/>
              <w:rPr>
                <w:sz w:val="18"/>
                <w:szCs w:val="18"/>
                <w:lang w:eastAsia="nb-NO"/>
              </w:rPr>
            </w:pPr>
          </w:p>
        </w:tc>
      </w:tr>
    </w:tbl>
    <w:p w14:paraId="4F895B73" w14:textId="77777777" w:rsidR="00843435" w:rsidRDefault="00843435" w:rsidP="00530DBD"/>
    <w:p w14:paraId="2DEC7F6A" w14:textId="5F80F23F" w:rsidR="00843435" w:rsidRPr="00843435" w:rsidRDefault="00843435" w:rsidP="00843435">
      <w:pPr>
        <w:pStyle w:val="Overskrift2"/>
        <w:rPr>
          <w:rFonts w:ascii="Open Sans" w:hAnsi="Open Sans" w:cs="Open Sans"/>
          <w:b/>
          <w:bCs/>
        </w:rPr>
      </w:pPr>
      <w:bookmarkStart w:id="38" w:name="_Toc220057527"/>
      <w:r w:rsidRPr="00843435">
        <w:rPr>
          <w:rFonts w:ascii="Open Sans" w:hAnsi="Open Sans" w:cs="Open Sans"/>
          <w:b/>
          <w:bCs/>
        </w:rPr>
        <w:t>Avhending</w:t>
      </w:r>
      <w:r>
        <w:rPr>
          <w:rFonts w:ascii="Open Sans" w:hAnsi="Open Sans" w:cs="Open Sans"/>
          <w:b/>
          <w:bCs/>
        </w:rPr>
        <w:t>/Avslutning av avtale</w:t>
      </w:r>
      <w:bookmarkEnd w:id="38"/>
      <w:r w:rsidRPr="00843435">
        <w:rPr>
          <w:rFonts w:ascii="Open Sans" w:hAnsi="Open Sans" w:cs="Open Sans"/>
          <w:b/>
          <w:bCs/>
        </w:rPr>
        <w:t xml:space="preserve"> </w:t>
      </w:r>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87174A" w:rsidRPr="0050417F" w14:paraId="6743556A" w14:textId="77777777">
        <w:tc>
          <w:tcPr>
            <w:tcW w:w="562" w:type="dxa"/>
            <w:shd w:val="clear" w:color="auto" w:fill="D9D9D9" w:themeFill="background1" w:themeFillShade="D9"/>
          </w:tcPr>
          <w:p w14:paraId="03B2A7AA" w14:textId="77777777" w:rsidR="0087174A" w:rsidRPr="0050417F" w:rsidRDefault="0087174A">
            <w:pPr>
              <w:rPr>
                <w:sz w:val="18"/>
                <w:szCs w:val="18"/>
                <w:lang w:eastAsia="nb-NO"/>
              </w:rPr>
            </w:pPr>
            <w:r w:rsidRPr="0050417F">
              <w:rPr>
                <w:sz w:val="18"/>
                <w:szCs w:val="18"/>
                <w:lang w:eastAsia="nb-NO"/>
              </w:rPr>
              <w:t>Nr.</w:t>
            </w:r>
          </w:p>
        </w:tc>
        <w:tc>
          <w:tcPr>
            <w:tcW w:w="5387" w:type="dxa"/>
            <w:shd w:val="clear" w:color="auto" w:fill="D9D9D9" w:themeFill="background1" w:themeFillShade="D9"/>
          </w:tcPr>
          <w:p w14:paraId="77D6DEAD" w14:textId="77777777" w:rsidR="0087174A" w:rsidRPr="0050417F" w:rsidRDefault="0087174A">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09297C5A" w14:textId="77777777" w:rsidR="0087174A" w:rsidRPr="0050417F" w:rsidRDefault="0087174A">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17943295" w14:textId="77777777" w:rsidR="0087174A" w:rsidRPr="0050417F" w:rsidRDefault="0087174A">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2B654636" w14:textId="77777777" w:rsidR="0087174A" w:rsidRPr="0050417F" w:rsidRDefault="0087174A">
            <w:pPr>
              <w:jc w:val="center"/>
              <w:rPr>
                <w:sz w:val="18"/>
                <w:szCs w:val="18"/>
                <w:lang w:eastAsia="nb-NO"/>
              </w:rPr>
            </w:pPr>
            <w:r w:rsidRPr="0050417F">
              <w:rPr>
                <w:sz w:val="18"/>
                <w:szCs w:val="18"/>
                <w:lang w:eastAsia="nb-NO"/>
              </w:rPr>
              <w:t>Leverandørens besvarelse:</w:t>
            </w:r>
          </w:p>
        </w:tc>
      </w:tr>
      <w:tr w:rsidR="0087174A" w:rsidRPr="0050417F" w14:paraId="182F4059" w14:textId="77777777" w:rsidTr="00E1462F">
        <w:tc>
          <w:tcPr>
            <w:tcW w:w="562" w:type="dxa"/>
            <w:shd w:val="clear" w:color="auto" w:fill="D9D9D9" w:themeFill="background2" w:themeFillShade="D9"/>
          </w:tcPr>
          <w:p w14:paraId="103A1DBD" w14:textId="56944483" w:rsidR="0087174A" w:rsidRPr="0050417F" w:rsidRDefault="00A466EB" w:rsidP="00CE7B96">
            <w:pPr>
              <w:jc w:val="center"/>
              <w:rPr>
                <w:sz w:val="18"/>
                <w:szCs w:val="18"/>
                <w:lang w:eastAsia="nb-NO"/>
              </w:rPr>
            </w:pPr>
            <w:r>
              <w:rPr>
                <w:sz w:val="18"/>
                <w:szCs w:val="18"/>
                <w:lang w:eastAsia="nb-NO"/>
              </w:rPr>
              <w:t>15</w:t>
            </w:r>
            <w:r w:rsidR="00A40454">
              <w:rPr>
                <w:sz w:val="18"/>
                <w:szCs w:val="18"/>
                <w:lang w:eastAsia="nb-NO"/>
              </w:rPr>
              <w:t>6</w:t>
            </w:r>
          </w:p>
        </w:tc>
        <w:tc>
          <w:tcPr>
            <w:tcW w:w="5387" w:type="dxa"/>
            <w:shd w:val="clear" w:color="auto" w:fill="F2F2F2" w:themeFill="background2" w:themeFillShade="F2"/>
          </w:tcPr>
          <w:p w14:paraId="20939B34" w14:textId="77777777" w:rsidR="0087174A" w:rsidRPr="0050417F" w:rsidRDefault="0087174A">
            <w:pPr>
              <w:pStyle w:val="Default"/>
              <w:spacing w:after="160"/>
              <w:rPr>
                <w:rFonts w:ascii="Open Sans" w:hAnsi="Open Sans" w:cs="Open Sans"/>
                <w:sz w:val="18"/>
                <w:szCs w:val="18"/>
              </w:rPr>
            </w:pPr>
            <w:r w:rsidRPr="0050417F">
              <w:rPr>
                <w:rFonts w:ascii="Open Sans" w:hAnsi="Open Sans" w:cs="Open Sans"/>
                <w:sz w:val="18"/>
                <w:szCs w:val="18"/>
              </w:rPr>
              <w:t xml:space="preserve">Utstyr som inneholder lagringsmedier, skal kontrolleres for å sikre at alle sensitive data og lisensiert programvare er trygt fjernet eller overskrevet før avvikling eller gjenbruk. </w:t>
            </w:r>
          </w:p>
          <w:p w14:paraId="59B5CE90" w14:textId="77777777" w:rsidR="0087174A" w:rsidRPr="0050417F" w:rsidRDefault="0087174A">
            <w:pPr>
              <w:pStyle w:val="Default"/>
              <w:spacing w:after="160"/>
              <w:rPr>
                <w:rFonts w:ascii="Open Sans" w:hAnsi="Open Sans" w:cs="Open Sans"/>
                <w:sz w:val="18"/>
                <w:szCs w:val="18"/>
              </w:rPr>
            </w:pPr>
            <w:r w:rsidRPr="002A3696">
              <w:rPr>
                <w:rFonts w:ascii="Open Sans" w:hAnsi="Open Sans" w:cs="Open Sans"/>
                <w:i/>
                <w:color w:val="0070C0"/>
                <w:sz w:val="18"/>
                <w:szCs w:val="18"/>
              </w:rPr>
              <w:t>Leverandøren skal bekrefte (Ja/Nei) at kravet er oppfylt.</w:t>
            </w:r>
          </w:p>
        </w:tc>
        <w:tc>
          <w:tcPr>
            <w:tcW w:w="709" w:type="dxa"/>
            <w:shd w:val="clear" w:color="auto" w:fill="F2F2F2" w:themeFill="background2" w:themeFillShade="F2"/>
          </w:tcPr>
          <w:p w14:paraId="2EC25EC1" w14:textId="77777777" w:rsidR="0087174A" w:rsidRPr="0050417F" w:rsidRDefault="0087174A">
            <w:pPr>
              <w:jc w:val="center"/>
              <w:rPr>
                <w:sz w:val="18"/>
                <w:szCs w:val="18"/>
                <w:lang w:eastAsia="nb-NO"/>
              </w:rPr>
            </w:pPr>
            <w:r w:rsidRPr="0050417F">
              <w:rPr>
                <w:sz w:val="18"/>
                <w:szCs w:val="18"/>
                <w:lang w:eastAsia="nb-NO"/>
              </w:rPr>
              <w:t>S</w:t>
            </w:r>
          </w:p>
        </w:tc>
        <w:tc>
          <w:tcPr>
            <w:tcW w:w="2126" w:type="dxa"/>
          </w:tcPr>
          <w:p w14:paraId="71B9CFED" w14:textId="77777777" w:rsidR="0087174A" w:rsidRPr="003C576A" w:rsidRDefault="0087174A">
            <w:pPr>
              <w:jc w:val="center"/>
              <w:rPr>
                <w:sz w:val="18"/>
                <w:szCs w:val="18"/>
                <w:lang w:eastAsia="nb-NO"/>
              </w:rPr>
            </w:pPr>
          </w:p>
        </w:tc>
        <w:tc>
          <w:tcPr>
            <w:tcW w:w="5245" w:type="dxa"/>
            <w:shd w:val="clear" w:color="auto" w:fill="D9D9D9" w:themeFill="background1" w:themeFillShade="D9"/>
          </w:tcPr>
          <w:p w14:paraId="006AB1AF" w14:textId="77777777" w:rsidR="0087174A" w:rsidRPr="003C576A" w:rsidRDefault="0087174A">
            <w:pPr>
              <w:jc w:val="center"/>
              <w:rPr>
                <w:sz w:val="18"/>
                <w:szCs w:val="18"/>
                <w:lang w:eastAsia="nb-NO"/>
              </w:rPr>
            </w:pPr>
          </w:p>
        </w:tc>
      </w:tr>
    </w:tbl>
    <w:p w14:paraId="36BE18A9" w14:textId="58F1ED12" w:rsidR="00AC7A7F" w:rsidRDefault="00AC7A7F" w:rsidP="000B14A7">
      <w:pPr>
        <w:spacing w:after="120" w:line="264" w:lineRule="auto"/>
      </w:pPr>
    </w:p>
    <w:p w14:paraId="30E8C5B9" w14:textId="77777777" w:rsidR="00C2577E" w:rsidRPr="00305E66" w:rsidRDefault="00C2577E" w:rsidP="00C2577E">
      <w:pPr>
        <w:pStyle w:val="Overskrift2"/>
        <w:rPr>
          <w:rFonts w:ascii="Open Sans" w:hAnsi="Open Sans" w:cs="Open Sans"/>
          <w:b/>
          <w:bCs/>
        </w:rPr>
      </w:pPr>
      <w:bookmarkStart w:id="39" w:name="_Toc220057528"/>
      <w:bookmarkStart w:id="40" w:name="_Toc213761729"/>
      <w:r w:rsidRPr="00305E66">
        <w:rPr>
          <w:rFonts w:ascii="Open Sans" w:hAnsi="Open Sans" w:cs="Open Sans"/>
          <w:b/>
          <w:bCs/>
        </w:rPr>
        <w:t>Krav til oppfølging og utvikling</w:t>
      </w:r>
      <w:bookmarkEnd w:id="39"/>
    </w:p>
    <w:tbl>
      <w:tblPr>
        <w:tblW w:w="14029" w:type="dxa"/>
        <w:tblInd w:w="-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5387"/>
        <w:gridCol w:w="709"/>
        <w:gridCol w:w="2126"/>
        <w:gridCol w:w="5245"/>
      </w:tblGrid>
      <w:tr w:rsidR="00C2577E" w:rsidRPr="0050417F" w14:paraId="05D8C575" w14:textId="77777777">
        <w:tc>
          <w:tcPr>
            <w:tcW w:w="562" w:type="dxa"/>
            <w:shd w:val="clear" w:color="auto" w:fill="D9D9D9" w:themeFill="background1" w:themeFillShade="D9"/>
          </w:tcPr>
          <w:p w14:paraId="6CF609AB" w14:textId="77777777" w:rsidR="00C2577E" w:rsidRPr="0050417F" w:rsidRDefault="00C2577E">
            <w:pPr>
              <w:rPr>
                <w:sz w:val="18"/>
                <w:szCs w:val="18"/>
                <w:lang w:eastAsia="nb-NO"/>
              </w:rPr>
            </w:pPr>
            <w:bookmarkStart w:id="41" w:name="_Hlk130479551"/>
            <w:r w:rsidRPr="0050417F">
              <w:rPr>
                <w:sz w:val="18"/>
                <w:szCs w:val="18"/>
                <w:lang w:eastAsia="nb-NO"/>
              </w:rPr>
              <w:t>Nr.</w:t>
            </w:r>
          </w:p>
        </w:tc>
        <w:tc>
          <w:tcPr>
            <w:tcW w:w="5387" w:type="dxa"/>
            <w:shd w:val="clear" w:color="auto" w:fill="D9D9D9" w:themeFill="background1" w:themeFillShade="D9"/>
          </w:tcPr>
          <w:p w14:paraId="35DDDF8E" w14:textId="77777777" w:rsidR="00C2577E" w:rsidRPr="0050417F" w:rsidRDefault="00C2577E">
            <w:pPr>
              <w:rPr>
                <w:sz w:val="18"/>
                <w:szCs w:val="18"/>
                <w:lang w:eastAsia="nb-NO"/>
              </w:rPr>
            </w:pPr>
            <w:r w:rsidRPr="0050417F">
              <w:rPr>
                <w:sz w:val="18"/>
                <w:szCs w:val="18"/>
                <w:lang w:eastAsia="nb-NO"/>
              </w:rPr>
              <w:t>Krav</w:t>
            </w:r>
          </w:p>
        </w:tc>
        <w:tc>
          <w:tcPr>
            <w:tcW w:w="709" w:type="dxa"/>
            <w:shd w:val="clear" w:color="auto" w:fill="D9D9D9" w:themeFill="background1" w:themeFillShade="D9"/>
          </w:tcPr>
          <w:p w14:paraId="1BD61CEF" w14:textId="77777777" w:rsidR="00C2577E" w:rsidRPr="0050417F" w:rsidRDefault="00C2577E">
            <w:pPr>
              <w:jc w:val="center"/>
              <w:rPr>
                <w:sz w:val="18"/>
                <w:szCs w:val="18"/>
                <w:lang w:eastAsia="nb-NO"/>
              </w:rPr>
            </w:pPr>
            <w:r w:rsidRPr="0050417F">
              <w:rPr>
                <w:sz w:val="18"/>
                <w:szCs w:val="18"/>
                <w:lang w:eastAsia="nb-NO"/>
              </w:rPr>
              <w:t>Type krav:</w:t>
            </w:r>
          </w:p>
        </w:tc>
        <w:tc>
          <w:tcPr>
            <w:tcW w:w="2126" w:type="dxa"/>
            <w:shd w:val="clear" w:color="auto" w:fill="D9D9D9" w:themeFill="background1" w:themeFillShade="D9"/>
          </w:tcPr>
          <w:p w14:paraId="0020C835" w14:textId="77777777" w:rsidR="00C2577E" w:rsidRPr="0050417F" w:rsidRDefault="00C2577E">
            <w:pPr>
              <w:jc w:val="center"/>
              <w:rPr>
                <w:sz w:val="18"/>
                <w:szCs w:val="18"/>
                <w:lang w:eastAsia="nb-NO"/>
              </w:rPr>
            </w:pPr>
            <w:r w:rsidRPr="0050417F">
              <w:rPr>
                <w:sz w:val="18"/>
                <w:szCs w:val="18"/>
                <w:lang w:eastAsia="nb-NO"/>
              </w:rPr>
              <w:t>Leverandørens bekreftelse (Ja/Nei):</w:t>
            </w:r>
          </w:p>
        </w:tc>
        <w:tc>
          <w:tcPr>
            <w:tcW w:w="5245" w:type="dxa"/>
            <w:shd w:val="clear" w:color="auto" w:fill="D9D9D9" w:themeFill="background1" w:themeFillShade="D9"/>
          </w:tcPr>
          <w:p w14:paraId="04AD4265" w14:textId="77777777" w:rsidR="00C2577E" w:rsidRPr="0050417F" w:rsidRDefault="00C2577E">
            <w:pPr>
              <w:jc w:val="center"/>
              <w:rPr>
                <w:sz w:val="18"/>
                <w:szCs w:val="18"/>
                <w:lang w:eastAsia="nb-NO"/>
              </w:rPr>
            </w:pPr>
            <w:r w:rsidRPr="0050417F">
              <w:rPr>
                <w:sz w:val="18"/>
                <w:szCs w:val="18"/>
                <w:lang w:eastAsia="nb-NO"/>
              </w:rPr>
              <w:t>Leverandørens besvarelse:</w:t>
            </w:r>
          </w:p>
        </w:tc>
      </w:tr>
      <w:tr w:rsidR="00C2577E" w:rsidRPr="0050417F" w14:paraId="5C2DF1B3" w14:textId="77777777">
        <w:tc>
          <w:tcPr>
            <w:tcW w:w="562" w:type="dxa"/>
            <w:shd w:val="clear" w:color="auto" w:fill="D9D9D9" w:themeFill="background1" w:themeFillShade="D9"/>
          </w:tcPr>
          <w:p w14:paraId="681BD428" w14:textId="7616D1A1" w:rsidR="00C2577E" w:rsidRPr="00CE7B96" w:rsidRDefault="00A466EB" w:rsidP="00CE7B96">
            <w:pPr>
              <w:jc w:val="center"/>
              <w:rPr>
                <w:sz w:val="18"/>
                <w:szCs w:val="18"/>
                <w:lang w:eastAsia="nb-NO"/>
              </w:rPr>
            </w:pPr>
            <w:r>
              <w:rPr>
                <w:sz w:val="18"/>
                <w:szCs w:val="18"/>
                <w:lang w:eastAsia="nb-NO"/>
              </w:rPr>
              <w:t>15</w:t>
            </w:r>
            <w:r w:rsidR="00A40454">
              <w:rPr>
                <w:sz w:val="18"/>
                <w:szCs w:val="18"/>
                <w:lang w:eastAsia="nb-NO"/>
              </w:rPr>
              <w:t>7</w:t>
            </w:r>
          </w:p>
        </w:tc>
        <w:tc>
          <w:tcPr>
            <w:tcW w:w="5387" w:type="dxa"/>
            <w:shd w:val="clear" w:color="auto" w:fill="F2F2F2" w:themeFill="background1" w:themeFillShade="F2"/>
          </w:tcPr>
          <w:p w14:paraId="0EA6F478" w14:textId="77777777" w:rsidR="00C2577E" w:rsidRPr="00C97A8A" w:rsidRDefault="00C2577E">
            <w:pPr>
              <w:rPr>
                <w:sz w:val="18"/>
                <w:szCs w:val="18"/>
                <w:lang w:eastAsia="nb-NO"/>
              </w:rPr>
            </w:pPr>
            <w:r>
              <w:rPr>
                <w:sz w:val="18"/>
                <w:szCs w:val="18"/>
                <w:lang w:eastAsia="nb-NO"/>
              </w:rPr>
              <w:t>K</w:t>
            </w:r>
            <w:r w:rsidRPr="00C97A8A">
              <w:rPr>
                <w:sz w:val="18"/>
                <w:szCs w:val="18"/>
                <w:lang w:eastAsia="nb-NO"/>
              </w:rPr>
              <w:t>unden ønsker at leverandøren medvirker i utviklingen av Kundens løsninger og prosesser underveis i avtaleperioden. Kunden ønsker videre at leverandøren opptrer som en strategisk partner for Kunden som aktivt bistår med utvikling og effektivisering av løsninger og prosesser underveis i avtaleperioden, blant annet:</w:t>
            </w:r>
          </w:p>
          <w:p w14:paraId="35FD4E93" w14:textId="77777777" w:rsidR="00C2577E" w:rsidRDefault="00C2577E">
            <w:pPr>
              <w:pStyle w:val="Listeavsnitt"/>
              <w:numPr>
                <w:ilvl w:val="2"/>
                <w:numId w:val="21"/>
              </w:numPr>
              <w:rPr>
                <w:sz w:val="18"/>
                <w:szCs w:val="18"/>
              </w:rPr>
            </w:pPr>
            <w:r w:rsidRPr="009540FE">
              <w:rPr>
                <w:sz w:val="18"/>
                <w:szCs w:val="18"/>
              </w:rPr>
              <w:t>Utarbeidelse av strategiske planer for videre utvikling i avtaleperioden</w:t>
            </w:r>
          </w:p>
          <w:p w14:paraId="51BC32F8" w14:textId="77777777" w:rsidR="00C2577E" w:rsidRDefault="00C2577E">
            <w:pPr>
              <w:pStyle w:val="Listeavsnitt"/>
              <w:numPr>
                <w:ilvl w:val="2"/>
                <w:numId w:val="21"/>
              </w:numPr>
              <w:rPr>
                <w:sz w:val="18"/>
                <w:szCs w:val="18"/>
              </w:rPr>
            </w:pPr>
            <w:r w:rsidRPr="009540FE">
              <w:rPr>
                <w:sz w:val="18"/>
                <w:szCs w:val="18"/>
              </w:rPr>
              <w:t>Løpende forbedring av løsninger i tråd med teknologisk utvikling og markedets behov</w:t>
            </w:r>
          </w:p>
          <w:p w14:paraId="3BFC3E91" w14:textId="77777777" w:rsidR="00C2577E" w:rsidRDefault="00C2577E">
            <w:pPr>
              <w:pStyle w:val="Listeavsnitt"/>
              <w:numPr>
                <w:ilvl w:val="2"/>
                <w:numId w:val="21"/>
              </w:numPr>
              <w:rPr>
                <w:sz w:val="18"/>
                <w:szCs w:val="18"/>
              </w:rPr>
            </w:pPr>
            <w:r w:rsidRPr="009540FE">
              <w:rPr>
                <w:sz w:val="18"/>
                <w:szCs w:val="18"/>
              </w:rPr>
              <w:t xml:space="preserve">Sikring av tilgang til ny teknologi, innovative </w:t>
            </w:r>
            <w:r w:rsidRPr="009540FE">
              <w:rPr>
                <w:sz w:val="18"/>
                <w:szCs w:val="18"/>
              </w:rPr>
              <w:lastRenderedPageBreak/>
              <w:t>løsninger og vesentlige forbedringer gjennom hele avtaleperioden</w:t>
            </w:r>
          </w:p>
          <w:p w14:paraId="56F91EC9" w14:textId="77777777" w:rsidR="00C2577E" w:rsidRDefault="00C2577E">
            <w:pPr>
              <w:pStyle w:val="Listeavsnitt"/>
              <w:numPr>
                <w:ilvl w:val="2"/>
                <w:numId w:val="21"/>
              </w:numPr>
              <w:rPr>
                <w:sz w:val="18"/>
                <w:szCs w:val="18"/>
              </w:rPr>
            </w:pPr>
            <w:r w:rsidRPr="009540FE">
              <w:rPr>
                <w:sz w:val="18"/>
                <w:szCs w:val="18"/>
              </w:rPr>
              <w:t>Tilpasning av utstyr og systemer basert på regelmessige behovsanalyser</w:t>
            </w:r>
          </w:p>
          <w:p w14:paraId="2E1EE441" w14:textId="77777777" w:rsidR="00C2577E" w:rsidRPr="009540FE" w:rsidRDefault="00C2577E">
            <w:pPr>
              <w:pStyle w:val="Listeavsnitt"/>
              <w:numPr>
                <w:ilvl w:val="2"/>
                <w:numId w:val="21"/>
              </w:numPr>
              <w:rPr>
                <w:sz w:val="18"/>
                <w:szCs w:val="18"/>
              </w:rPr>
            </w:pPr>
            <w:r w:rsidRPr="009540FE">
              <w:rPr>
                <w:sz w:val="18"/>
                <w:szCs w:val="18"/>
              </w:rPr>
              <w:t>Implementering av nye løsninger og prosesser som bidrar til digitalisering, automatisering og effektivisering</w:t>
            </w:r>
          </w:p>
          <w:p w14:paraId="72276648" w14:textId="3E1C8EA0" w:rsidR="001F243F" w:rsidRPr="00E300FD" w:rsidRDefault="00C2577E">
            <w:pPr>
              <w:spacing w:before="240"/>
              <w:rPr>
                <w:i/>
                <w:color w:val="0070C0"/>
                <w:sz w:val="18"/>
                <w:szCs w:val="18"/>
              </w:rPr>
            </w:pPr>
            <w:r w:rsidRPr="005A1741">
              <w:rPr>
                <w:i/>
                <w:color w:val="0070C0"/>
                <w:sz w:val="18"/>
                <w:szCs w:val="18"/>
              </w:rPr>
              <w:t>Leverandøren bes bekrefte om kravet er oppfylt (Ja/Nei) og beskrive hvordan behovet ivaretas</w:t>
            </w:r>
            <w:r w:rsidR="001F243F">
              <w:rPr>
                <w:i/>
                <w:color w:val="0070C0"/>
                <w:sz w:val="18"/>
                <w:szCs w:val="18"/>
              </w:rPr>
              <w:t>.</w:t>
            </w:r>
            <w:r w:rsidR="00E300FD">
              <w:rPr>
                <w:i/>
                <w:color w:val="0070C0"/>
                <w:sz w:val="18"/>
                <w:szCs w:val="18"/>
              </w:rPr>
              <w:t xml:space="preserve"> </w:t>
            </w:r>
            <w:r w:rsidR="00E300FD" w:rsidRPr="00E300FD">
              <w:rPr>
                <w:i/>
                <w:iCs/>
                <w:color w:val="0070C0"/>
                <w:sz w:val="18"/>
                <w:szCs w:val="18"/>
                <w:lang w:eastAsia="nb-NO"/>
              </w:rPr>
              <w:t>Leverandøren skal levere en utdypende beskrivelse på inntil 500 ord.</w:t>
            </w:r>
          </w:p>
        </w:tc>
        <w:tc>
          <w:tcPr>
            <w:tcW w:w="709" w:type="dxa"/>
            <w:shd w:val="clear" w:color="auto" w:fill="F2F2F2" w:themeFill="background1" w:themeFillShade="F2"/>
          </w:tcPr>
          <w:p w14:paraId="6C8BBBBC" w14:textId="5F6F1465" w:rsidR="00C2577E" w:rsidRPr="00A3270A" w:rsidRDefault="00A3270A">
            <w:pPr>
              <w:jc w:val="center"/>
              <w:rPr>
                <w:sz w:val="18"/>
                <w:szCs w:val="18"/>
                <w:lang w:eastAsia="nb-NO"/>
              </w:rPr>
            </w:pPr>
            <w:r w:rsidRPr="00A3270A">
              <w:rPr>
                <w:sz w:val="18"/>
                <w:szCs w:val="18"/>
                <w:lang w:eastAsia="nb-NO"/>
              </w:rPr>
              <w:lastRenderedPageBreak/>
              <w:t>B</w:t>
            </w:r>
          </w:p>
        </w:tc>
        <w:tc>
          <w:tcPr>
            <w:tcW w:w="2126" w:type="dxa"/>
            <w:shd w:val="clear" w:color="auto" w:fill="FFFFFF" w:themeFill="background1"/>
          </w:tcPr>
          <w:p w14:paraId="47AE0492" w14:textId="77777777" w:rsidR="00C2577E" w:rsidRPr="003C576A" w:rsidRDefault="00C2577E">
            <w:pPr>
              <w:jc w:val="center"/>
              <w:rPr>
                <w:sz w:val="18"/>
                <w:szCs w:val="18"/>
                <w:lang w:eastAsia="nb-NO"/>
              </w:rPr>
            </w:pPr>
          </w:p>
        </w:tc>
        <w:tc>
          <w:tcPr>
            <w:tcW w:w="5245" w:type="dxa"/>
            <w:shd w:val="clear" w:color="auto" w:fill="FFFFFF" w:themeFill="background1"/>
          </w:tcPr>
          <w:p w14:paraId="7BF6A9CE" w14:textId="77777777" w:rsidR="00421E16" w:rsidRPr="003C576A" w:rsidRDefault="00421E16">
            <w:pPr>
              <w:jc w:val="center"/>
              <w:rPr>
                <w:sz w:val="18"/>
                <w:szCs w:val="18"/>
                <w:lang w:eastAsia="nb-NO"/>
              </w:rPr>
            </w:pPr>
          </w:p>
          <w:p w14:paraId="79F236D1" w14:textId="77777777" w:rsidR="00421E16" w:rsidRPr="003C576A" w:rsidRDefault="00421E16">
            <w:pPr>
              <w:jc w:val="center"/>
              <w:rPr>
                <w:sz w:val="18"/>
                <w:szCs w:val="18"/>
                <w:lang w:eastAsia="nb-NO"/>
              </w:rPr>
            </w:pPr>
          </w:p>
        </w:tc>
      </w:tr>
      <w:bookmarkEnd w:id="41"/>
    </w:tbl>
    <w:p w14:paraId="699E50F1" w14:textId="77777777" w:rsidR="00C2577E" w:rsidRDefault="00C2577E" w:rsidP="00C2577E"/>
    <w:p w14:paraId="03505B6C" w14:textId="1B583D13" w:rsidR="00E46D25" w:rsidRDefault="00C251B2" w:rsidP="007B6436">
      <w:pPr>
        <w:pStyle w:val="Overskrift2"/>
        <w:rPr>
          <w:rFonts w:ascii="Open Sans" w:hAnsi="Open Sans" w:cs="Open Sans"/>
          <w:b/>
          <w:bCs/>
          <w:color w:val="auto"/>
        </w:rPr>
      </w:pPr>
      <w:bookmarkStart w:id="42" w:name="_Toc220057529"/>
      <w:r>
        <w:rPr>
          <w:rFonts w:ascii="Open Sans" w:hAnsi="Open Sans" w:cs="Open Sans"/>
          <w:b/>
          <w:bCs/>
          <w:color w:val="auto"/>
        </w:rPr>
        <w:t>Opp</w:t>
      </w:r>
      <w:r w:rsidR="00A14EA5">
        <w:rPr>
          <w:rFonts w:ascii="Open Sans" w:hAnsi="Open Sans" w:cs="Open Sans"/>
          <w:b/>
          <w:bCs/>
          <w:color w:val="auto"/>
        </w:rPr>
        <w:t>gave</w:t>
      </w:r>
      <w:r>
        <w:rPr>
          <w:rFonts w:ascii="Open Sans" w:hAnsi="Open Sans" w:cs="Open Sans"/>
          <w:b/>
          <w:bCs/>
          <w:color w:val="auto"/>
        </w:rPr>
        <w:t>forståelse</w:t>
      </w:r>
      <w:bookmarkEnd w:id="42"/>
    </w:p>
    <w:p w14:paraId="578A7C29" w14:textId="04F698CB" w:rsidR="007B6436" w:rsidRPr="00E46D25" w:rsidRDefault="007B6436" w:rsidP="00E46D25">
      <w:pPr>
        <w:pStyle w:val="Overskrift3"/>
        <w:rPr>
          <w:rFonts w:ascii="Open Sans" w:hAnsi="Open Sans" w:cs="Open Sans"/>
        </w:rPr>
      </w:pPr>
      <w:bookmarkStart w:id="43" w:name="_Toc220057530"/>
      <w:r w:rsidRPr="00E46D25">
        <w:rPr>
          <w:rFonts w:ascii="Open Sans" w:hAnsi="Open Sans" w:cs="Open Sans"/>
        </w:rPr>
        <w:t>Brukerhistorier (</w:t>
      </w:r>
      <w:proofErr w:type="gramStart"/>
      <w:r w:rsidRPr="00E46D25">
        <w:rPr>
          <w:rFonts w:ascii="Open Sans" w:hAnsi="Open Sans" w:cs="Open Sans"/>
        </w:rPr>
        <w:t>case</w:t>
      </w:r>
      <w:proofErr w:type="gramEnd"/>
      <w:r w:rsidRPr="00E46D25">
        <w:rPr>
          <w:rFonts w:ascii="Open Sans" w:hAnsi="Open Sans" w:cs="Open Sans"/>
        </w:rPr>
        <w:t>)</w:t>
      </w:r>
      <w:bookmarkEnd w:id="40"/>
      <w:bookmarkEnd w:id="43"/>
      <w:r w:rsidRPr="00E46D25">
        <w:rPr>
          <w:rFonts w:ascii="Open Sans" w:hAnsi="Open Sans" w:cs="Open Sans"/>
        </w:rPr>
        <w:t xml:space="preserve"> </w:t>
      </w:r>
    </w:p>
    <w:p w14:paraId="7DE24822" w14:textId="77777777" w:rsidR="00230FBF" w:rsidRDefault="00230FBF" w:rsidP="007B6436">
      <w:pPr>
        <w:rPr>
          <w:lang w:eastAsia="nb-NO"/>
        </w:rPr>
      </w:pPr>
      <w:r w:rsidRPr="00230FBF">
        <w:rPr>
          <w:lang w:eastAsia="nb-NO"/>
        </w:rPr>
        <w:t xml:space="preserve">Casene under beskriver konkrete og praktiske situasjoner som er sentrale for Kundens behov. Formålet med </w:t>
      </w:r>
      <w:proofErr w:type="gramStart"/>
      <w:r w:rsidRPr="00230FBF">
        <w:rPr>
          <w:lang w:eastAsia="nb-NO"/>
        </w:rPr>
        <w:t>casene</w:t>
      </w:r>
      <w:proofErr w:type="gramEnd"/>
      <w:r w:rsidRPr="00230FBF">
        <w:rPr>
          <w:lang w:eastAsia="nb-NO"/>
        </w:rPr>
        <w:t xml:space="preserve"> er å gi Leverandøren anledning til å demonstrere sin oppgaveforståelse gjennom å skissere hvordan tilbudt løsning håndterer faktiske arbeidsprosesser, informasjonsflyt og sikkerhetskrav i praksis. I besvarelsene skal Leverandøren vise hvordan løsningen støtter behovet i </w:t>
      </w:r>
      <w:proofErr w:type="gramStart"/>
      <w:r w:rsidRPr="00230FBF">
        <w:rPr>
          <w:lang w:eastAsia="nb-NO"/>
        </w:rPr>
        <w:t>hvert enkelt case</w:t>
      </w:r>
      <w:proofErr w:type="gramEnd"/>
      <w:r w:rsidRPr="00230FBF">
        <w:rPr>
          <w:lang w:eastAsia="nb-NO"/>
        </w:rPr>
        <w:t xml:space="preserve">, herunder relevante mekanismer, arbeidsmåter og tekniske egenskaper, innenfor en ramme på inntil 500 ord per </w:t>
      </w:r>
      <w:proofErr w:type="gramStart"/>
      <w:r w:rsidRPr="00230FBF">
        <w:rPr>
          <w:lang w:eastAsia="nb-NO"/>
        </w:rPr>
        <w:t>case</w:t>
      </w:r>
      <w:proofErr w:type="gramEnd"/>
      <w:r w:rsidRPr="00230FBF">
        <w:rPr>
          <w:lang w:eastAsia="nb-NO"/>
        </w:rPr>
        <w:t>.</w:t>
      </w:r>
    </w:p>
    <w:p w14:paraId="31E40BD2" w14:textId="77777777" w:rsidR="00957FB4" w:rsidRDefault="00957FB4" w:rsidP="007B6436">
      <w:pPr>
        <w:rPr>
          <w:lang w:eastAsia="nb-NO"/>
        </w:rPr>
      </w:pPr>
    </w:p>
    <w:p w14:paraId="56EC8C38" w14:textId="657E1B23" w:rsidR="007B6436" w:rsidRPr="00F24890" w:rsidRDefault="007B6436" w:rsidP="007B6436">
      <w:pPr>
        <w:rPr>
          <w:lang w:eastAsia="nb-NO"/>
        </w:rPr>
      </w:pPr>
      <w:r w:rsidRPr="00F24890">
        <w:rPr>
          <w:b/>
          <w:bCs/>
          <w:lang w:eastAsia="nb-NO"/>
        </w:rPr>
        <w:t xml:space="preserve">Case 1: </w:t>
      </w:r>
    </w:p>
    <w:p w14:paraId="51520BB2" w14:textId="06F96E7D" w:rsidR="00E8748A" w:rsidRPr="007B0ADE" w:rsidRDefault="007B6436" w:rsidP="007B6436">
      <w:pPr>
        <w:rPr>
          <w:lang w:eastAsia="nb-NO"/>
        </w:rPr>
      </w:pPr>
      <w:r w:rsidRPr="0050417F">
        <w:rPr>
          <w:lang w:eastAsia="nb-NO"/>
        </w:rPr>
        <w:t>En medarbeider sitter på hjemmekontor med PC</w:t>
      </w:r>
      <w:r>
        <w:rPr>
          <w:lang w:eastAsia="nb-NO"/>
        </w:rPr>
        <w:t xml:space="preserve"> </w:t>
      </w:r>
      <w:r w:rsidRPr="34ADF7EE">
        <w:rPr>
          <w:lang w:eastAsia="nb-NO"/>
        </w:rPr>
        <w:t xml:space="preserve">(a) </w:t>
      </w:r>
      <w:r>
        <w:rPr>
          <w:lang w:eastAsia="nb-NO"/>
        </w:rPr>
        <w:t>eller nettbrett</w:t>
      </w:r>
      <w:r w:rsidRPr="0050417F">
        <w:rPr>
          <w:lang w:eastAsia="nb-NO"/>
        </w:rPr>
        <w:t xml:space="preserve"> </w:t>
      </w:r>
      <w:r w:rsidRPr="4952C987">
        <w:rPr>
          <w:lang w:eastAsia="nb-NO"/>
        </w:rPr>
        <w:t xml:space="preserve">(b) </w:t>
      </w:r>
      <w:r w:rsidRPr="0050417F">
        <w:rPr>
          <w:lang w:eastAsia="nb-NO"/>
        </w:rPr>
        <w:t>fra arbeidsgiver. Hen har behov for å sende et dokument med særlige kategorier personopplysninger til utskrift for å hente på skriver når hen er tilbake på kontoret neste dag. Hvordan sikrer løsningen at det dokumentet som hentes på skriver neste dag er uendret (integritet) og at ingen andre har sett eller har mulighet til å lese innholdet (konfidensialitet)? Hvordan sikrer løsningen at det ikke ligger igjen informasjon på skriver eller i skytjeneste når utskriften er hentet</w:t>
      </w:r>
      <w:r w:rsidRPr="1D879547">
        <w:rPr>
          <w:lang w:eastAsia="nb-NO"/>
        </w:rPr>
        <w:t xml:space="preserve">, eller avglemt. </w:t>
      </w:r>
    </w:p>
    <w:tbl>
      <w:tblPr>
        <w:tblW w:w="13659" w:type="dxa"/>
        <w:tblLook w:val="04A0" w:firstRow="1" w:lastRow="0" w:firstColumn="1" w:lastColumn="0" w:noHBand="0" w:noVBand="1"/>
      </w:tblPr>
      <w:tblGrid>
        <w:gridCol w:w="13659"/>
      </w:tblGrid>
      <w:tr w:rsidR="007B6436" w:rsidRPr="00955E2F" w14:paraId="753964C9" w14:textId="77777777" w:rsidTr="00957FB4">
        <w:trPr>
          <w:trHeight w:val="646"/>
        </w:trPr>
        <w:tc>
          <w:tcPr>
            <w:tcW w:w="136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E85B1" w14:textId="77777777" w:rsidR="007B6436" w:rsidRPr="0072375D" w:rsidRDefault="007B6436">
            <w:pPr>
              <w:spacing w:before="80" w:after="240"/>
              <w:rPr>
                <w:color w:val="0070C0"/>
                <w:szCs w:val="18"/>
              </w:rPr>
            </w:pPr>
            <w:r w:rsidRPr="0072375D">
              <w:rPr>
                <w:color w:val="0070C0"/>
                <w:szCs w:val="18"/>
              </w:rPr>
              <w:t>[Leverandørens besvarelse]</w:t>
            </w:r>
          </w:p>
          <w:p w14:paraId="23BBC320" w14:textId="77777777" w:rsidR="007B6436" w:rsidRPr="00B4261E" w:rsidRDefault="007B6436">
            <w:pPr>
              <w:spacing w:before="80" w:after="240"/>
              <w:rPr>
                <w:iCs/>
                <w:color w:val="0070C0"/>
                <w:szCs w:val="20"/>
              </w:rPr>
            </w:pPr>
          </w:p>
        </w:tc>
      </w:tr>
    </w:tbl>
    <w:p w14:paraId="61B96C02" w14:textId="77777777" w:rsidR="007B6436" w:rsidRPr="0050417F" w:rsidRDefault="007B6436" w:rsidP="007B6436">
      <w:pPr>
        <w:rPr>
          <w:lang w:eastAsia="nb-NO"/>
        </w:rPr>
      </w:pPr>
    </w:p>
    <w:p w14:paraId="21716198" w14:textId="77777777" w:rsidR="007B6436" w:rsidRPr="0050417F" w:rsidRDefault="007B6436" w:rsidP="007B6436">
      <w:pPr>
        <w:rPr>
          <w:lang w:eastAsia="nb-NO"/>
        </w:rPr>
      </w:pPr>
      <w:r w:rsidRPr="0050417F">
        <w:rPr>
          <w:b/>
          <w:bCs/>
          <w:lang w:eastAsia="nb-NO"/>
        </w:rPr>
        <w:t xml:space="preserve">Case 2: </w:t>
      </w:r>
    </w:p>
    <w:p w14:paraId="15B9C808" w14:textId="6521C15F" w:rsidR="007B6436" w:rsidRPr="007B0ADE" w:rsidRDefault="00BA6FFE" w:rsidP="007B6436">
      <w:pPr>
        <w:rPr>
          <w:lang w:eastAsia="nb-NO"/>
        </w:rPr>
      </w:pPr>
      <w:r w:rsidRPr="00BA6FFE">
        <w:rPr>
          <w:lang w:eastAsia="nb-NO"/>
        </w:rPr>
        <w:t>En medarbeider har behov for å skanne et dokument med særlige kategorier personopplysninger inn til virksomhetens SharePoint Online</w:t>
      </w:r>
      <w:r w:rsidRPr="00BA6FFE">
        <w:rPr>
          <w:rFonts w:ascii="Cambria Math" w:hAnsi="Cambria Math" w:cs="Cambria Math"/>
          <w:lang w:eastAsia="nb-NO"/>
        </w:rPr>
        <w:t>‑</w:t>
      </w:r>
      <w:r w:rsidRPr="00BA6FFE">
        <w:rPr>
          <w:lang w:eastAsia="nb-NO"/>
        </w:rPr>
        <w:t xml:space="preserve">løsning. Skanningen gjøres fra en multifunksjonsmaskin på kontoret. Spørsmålet er hvordan løsningen sikrer </w:t>
      </w:r>
      <w:r w:rsidR="007B6436" w:rsidRPr="0050417F">
        <w:rPr>
          <w:lang w:eastAsia="nb-NO"/>
        </w:rPr>
        <w:t xml:space="preserve">dataflyten mellom </w:t>
      </w:r>
      <w:r w:rsidRPr="00BA6FFE">
        <w:rPr>
          <w:lang w:eastAsia="nb-NO"/>
        </w:rPr>
        <w:t>skannermaskinen</w:t>
      </w:r>
      <w:r w:rsidR="007B6436" w:rsidRPr="0050417F">
        <w:rPr>
          <w:lang w:eastAsia="nb-NO"/>
        </w:rPr>
        <w:t xml:space="preserve"> og </w:t>
      </w:r>
      <w:r w:rsidRPr="00BA6FFE">
        <w:rPr>
          <w:lang w:eastAsia="nb-NO"/>
        </w:rPr>
        <w:t>SharePoint Online</w:t>
      </w:r>
      <w:r w:rsidR="007B6436" w:rsidRPr="0050417F">
        <w:rPr>
          <w:lang w:eastAsia="nb-NO"/>
        </w:rPr>
        <w:t xml:space="preserve">, hvordan dokumentet plasseres i </w:t>
      </w:r>
      <w:r w:rsidRPr="00BA6FFE">
        <w:rPr>
          <w:lang w:eastAsia="nb-NO"/>
        </w:rPr>
        <w:t>riktig SharePoint</w:t>
      </w:r>
      <w:r w:rsidRPr="00BA6FFE">
        <w:rPr>
          <w:rFonts w:ascii="Cambria Math" w:hAnsi="Cambria Math" w:cs="Cambria Math"/>
          <w:lang w:eastAsia="nb-NO"/>
        </w:rPr>
        <w:t>‑</w:t>
      </w:r>
      <w:r w:rsidRPr="00BA6FFE">
        <w:rPr>
          <w:lang w:eastAsia="nb-NO"/>
        </w:rPr>
        <w:t>område</w:t>
      </w:r>
      <w:r w:rsidR="007B6436" w:rsidRPr="0050417F">
        <w:rPr>
          <w:lang w:eastAsia="nb-NO"/>
        </w:rPr>
        <w:t xml:space="preserve">, </w:t>
      </w:r>
      <w:r w:rsidR="007B6436" w:rsidRPr="358565F6">
        <w:rPr>
          <w:lang w:eastAsia="nb-NO"/>
        </w:rPr>
        <w:t>Teams</w:t>
      </w:r>
      <w:r w:rsidRPr="00BA6FFE">
        <w:rPr>
          <w:rFonts w:ascii="Cambria Math" w:hAnsi="Cambria Math" w:cs="Cambria Math"/>
          <w:lang w:eastAsia="nb-NO"/>
        </w:rPr>
        <w:t>‑</w:t>
      </w:r>
      <w:r w:rsidRPr="00BA6FFE">
        <w:rPr>
          <w:lang w:eastAsia="nb-NO"/>
        </w:rPr>
        <w:t>område eller mappe,</w:t>
      </w:r>
      <w:r w:rsidR="007B6436" w:rsidRPr="0050417F">
        <w:rPr>
          <w:lang w:eastAsia="nb-NO"/>
        </w:rPr>
        <w:t xml:space="preserve"> og hvordan løsningen sikrer at det er den aktuelle brukerens identifikasjon som registreres på dokumentet. </w:t>
      </w:r>
      <w:r w:rsidRPr="00BA6FFE">
        <w:rPr>
          <w:lang w:eastAsia="nb-NO"/>
        </w:rPr>
        <w:t>Det må også belyses hvordan løsningen sikrer at ingen andre får tilgang til dokumentet under overføringen, og om det er behov for spesifikke lisensnivåer i M365 for at denne funksjonaliteten skal fungere.</w:t>
      </w:r>
    </w:p>
    <w:tbl>
      <w:tblPr>
        <w:tblW w:w="13692" w:type="dxa"/>
        <w:tblLook w:val="04A0" w:firstRow="1" w:lastRow="0" w:firstColumn="1" w:lastColumn="0" w:noHBand="0" w:noVBand="1"/>
      </w:tblPr>
      <w:tblGrid>
        <w:gridCol w:w="13692"/>
      </w:tblGrid>
      <w:tr w:rsidR="007B6436" w:rsidRPr="00955E2F" w14:paraId="69032E47" w14:textId="77777777" w:rsidTr="00957FB4">
        <w:trPr>
          <w:trHeight w:val="1020"/>
        </w:trPr>
        <w:tc>
          <w:tcPr>
            <w:tcW w:w="136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3B9D25" w14:textId="77777777" w:rsidR="007B6436" w:rsidRPr="0072375D" w:rsidRDefault="007B6436">
            <w:pPr>
              <w:spacing w:before="80" w:after="240"/>
              <w:rPr>
                <w:color w:val="0070C0"/>
                <w:szCs w:val="18"/>
              </w:rPr>
            </w:pPr>
            <w:r w:rsidRPr="0072375D">
              <w:rPr>
                <w:color w:val="0070C0"/>
                <w:szCs w:val="18"/>
              </w:rPr>
              <w:t>[Leverandørens besvarelse]</w:t>
            </w:r>
          </w:p>
          <w:p w14:paraId="71085DCB" w14:textId="77777777" w:rsidR="007B6436" w:rsidRPr="00B4261E" w:rsidRDefault="007B6436">
            <w:pPr>
              <w:spacing w:before="80" w:after="240"/>
              <w:rPr>
                <w:iCs/>
                <w:color w:val="0070C0"/>
                <w:szCs w:val="20"/>
              </w:rPr>
            </w:pPr>
          </w:p>
        </w:tc>
      </w:tr>
    </w:tbl>
    <w:p w14:paraId="11487624" w14:textId="77777777" w:rsidR="007B6436" w:rsidRPr="0050417F" w:rsidRDefault="007B6436" w:rsidP="007B6436">
      <w:pPr>
        <w:rPr>
          <w:lang w:eastAsia="nb-NO"/>
        </w:rPr>
      </w:pPr>
    </w:p>
    <w:p w14:paraId="23E90E15" w14:textId="77777777" w:rsidR="007B6436" w:rsidRPr="0050417F" w:rsidRDefault="007B6436" w:rsidP="007B6436">
      <w:pPr>
        <w:rPr>
          <w:lang w:eastAsia="nb-NO"/>
        </w:rPr>
      </w:pPr>
      <w:r w:rsidRPr="0050417F">
        <w:rPr>
          <w:b/>
          <w:bCs/>
          <w:lang w:eastAsia="nb-NO"/>
        </w:rPr>
        <w:t xml:space="preserve">Case 3: </w:t>
      </w:r>
    </w:p>
    <w:p w14:paraId="0214DA0A" w14:textId="79097B33" w:rsidR="007B6436" w:rsidRPr="007B0ADE" w:rsidRDefault="00AF7B5E" w:rsidP="007B6436">
      <w:pPr>
        <w:rPr>
          <w:lang w:eastAsia="nb-NO"/>
        </w:rPr>
      </w:pPr>
      <w:r w:rsidRPr="00AF7B5E">
        <w:rPr>
          <w:lang w:eastAsia="nb-NO"/>
        </w:rPr>
        <w:t>En medarbeider har behov for å skanne et dokument med særlige kategorier personopplysninger til en filmappe på en lokal server. Spørsmålet er hvordan dataflyten mellom skannermaskinen og servermappen fungerer, hvordan løsningen synliggjør hvilken bruker som har skannet dokumentet, og hvordan data sikres både under transport og ved eventuell mellomlagring. Det må også beskrives hvordan konfidensialitet og integritet ivaretas slik at ingen uvedkommende får tilgang til dokumentet og at innholdet ikke kan endres eller manipuleres.</w:t>
      </w:r>
    </w:p>
    <w:tbl>
      <w:tblPr>
        <w:tblW w:w="1370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709"/>
      </w:tblGrid>
      <w:tr w:rsidR="007B6436" w:rsidRPr="00955E2F" w14:paraId="210AA618" w14:textId="77777777" w:rsidTr="00E8748A">
        <w:trPr>
          <w:trHeight w:val="1189"/>
        </w:trPr>
        <w:tc>
          <w:tcPr>
            <w:tcW w:w="13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D5C0A" w14:textId="77777777" w:rsidR="007B6436" w:rsidRPr="0072375D" w:rsidRDefault="007B6436">
            <w:pPr>
              <w:spacing w:before="80" w:after="240"/>
              <w:rPr>
                <w:color w:val="0070C0"/>
                <w:szCs w:val="18"/>
              </w:rPr>
            </w:pPr>
            <w:r w:rsidRPr="0072375D">
              <w:rPr>
                <w:color w:val="0070C0"/>
                <w:szCs w:val="18"/>
              </w:rPr>
              <w:t>[Leverandørens besvarelse]</w:t>
            </w:r>
          </w:p>
          <w:p w14:paraId="36C0E47F" w14:textId="77777777" w:rsidR="007B6436" w:rsidRPr="00B4261E" w:rsidRDefault="007B6436">
            <w:pPr>
              <w:spacing w:before="80" w:after="240"/>
              <w:rPr>
                <w:iCs/>
                <w:color w:val="0070C0"/>
                <w:szCs w:val="20"/>
              </w:rPr>
            </w:pPr>
          </w:p>
        </w:tc>
      </w:tr>
    </w:tbl>
    <w:p w14:paraId="04CD4F59" w14:textId="77777777" w:rsidR="007B6436" w:rsidRPr="0050417F" w:rsidRDefault="007B6436" w:rsidP="007B6436">
      <w:pPr>
        <w:rPr>
          <w:lang w:eastAsia="nb-NO"/>
        </w:rPr>
      </w:pPr>
    </w:p>
    <w:p w14:paraId="5369AE7F" w14:textId="77777777" w:rsidR="007B6436" w:rsidRPr="0050417F" w:rsidRDefault="007B6436" w:rsidP="007B6436">
      <w:pPr>
        <w:rPr>
          <w:lang w:eastAsia="nb-NO"/>
        </w:rPr>
      </w:pPr>
      <w:r w:rsidRPr="0050417F">
        <w:rPr>
          <w:b/>
          <w:bCs/>
          <w:lang w:eastAsia="nb-NO"/>
        </w:rPr>
        <w:t xml:space="preserve">Case 4: </w:t>
      </w:r>
    </w:p>
    <w:p w14:paraId="18581B93" w14:textId="4993D19C" w:rsidR="007B6436" w:rsidRPr="007B0ADE" w:rsidRDefault="00AF7B5E" w:rsidP="007B6436">
      <w:pPr>
        <w:rPr>
          <w:lang w:eastAsia="nb-NO"/>
        </w:rPr>
      </w:pPr>
      <w:r w:rsidRPr="00AF7B5E">
        <w:rPr>
          <w:lang w:eastAsia="nb-NO"/>
        </w:rPr>
        <w:lastRenderedPageBreak/>
        <w:t>En medarbeider har</w:t>
      </w:r>
      <w:r w:rsidR="007B6436" w:rsidRPr="0050417F">
        <w:rPr>
          <w:lang w:eastAsia="nb-NO"/>
        </w:rPr>
        <w:t xml:space="preserve"> behov for </w:t>
      </w:r>
      <w:r w:rsidR="2C42F194" w:rsidRPr="3A2EECC0">
        <w:rPr>
          <w:lang w:eastAsia="nb-NO"/>
        </w:rPr>
        <w:t>å skrive ut</w:t>
      </w:r>
      <w:r w:rsidR="007B6436" w:rsidRPr="0050417F">
        <w:rPr>
          <w:lang w:eastAsia="nb-NO"/>
        </w:rPr>
        <w:t xml:space="preserve"> dokumenter med særlige kategorier personopplysninger eller </w:t>
      </w:r>
      <w:r w:rsidRPr="00AF7B5E">
        <w:rPr>
          <w:lang w:eastAsia="nb-NO"/>
        </w:rPr>
        <w:t>dokumenter fra et</w:t>
      </w:r>
      <w:r w:rsidR="007B6436" w:rsidRPr="0050417F">
        <w:rPr>
          <w:lang w:eastAsia="nb-NO"/>
        </w:rPr>
        <w:t xml:space="preserve"> fagsystem som kjører på terminalserver i sikker sone</w:t>
      </w:r>
      <w:r w:rsidRPr="00AF7B5E">
        <w:rPr>
          <w:lang w:eastAsia="nb-NO"/>
        </w:rPr>
        <w:t>, og disse</w:t>
      </w:r>
      <w:r w:rsidR="007B6436" w:rsidRPr="0050417F">
        <w:rPr>
          <w:lang w:eastAsia="nb-NO"/>
        </w:rPr>
        <w:t xml:space="preserve"> skal </w:t>
      </w:r>
      <w:r w:rsidRPr="00AF7B5E">
        <w:rPr>
          <w:lang w:eastAsia="nb-NO"/>
        </w:rPr>
        <w:t xml:space="preserve">ikke </w:t>
      </w:r>
      <w:r w:rsidR="007B6436" w:rsidRPr="0050417F">
        <w:rPr>
          <w:lang w:eastAsia="nb-NO"/>
        </w:rPr>
        <w:t xml:space="preserve">sendes ut via sky. </w:t>
      </w:r>
      <w:r w:rsidRPr="00AF7B5E">
        <w:rPr>
          <w:lang w:eastAsia="nb-NO"/>
        </w:rPr>
        <w:t>Spørsmålet er hvordan løsningen etableres slik at utskrift kan gjennomføres uten bruk av skytjenester, hvordan data sikres både under transport og ved eventuell mellomlagring, og hvordan konfidensialitet og integritet ivaretas slik at ingen uvedkommende får tilgang til innholdet og at dokumentet ikke kan endres eller manipuleres.</w:t>
      </w:r>
    </w:p>
    <w:tbl>
      <w:tblPr>
        <w:tblW w:w="13675" w:type="dxa"/>
        <w:tblLook w:val="04A0" w:firstRow="1" w:lastRow="0" w:firstColumn="1" w:lastColumn="0" w:noHBand="0" w:noVBand="1"/>
      </w:tblPr>
      <w:tblGrid>
        <w:gridCol w:w="13675"/>
      </w:tblGrid>
      <w:tr w:rsidR="007B6436" w:rsidRPr="00955E2F" w14:paraId="3BFE0D37" w14:textId="77777777" w:rsidTr="000571D8">
        <w:trPr>
          <w:trHeight w:val="1205"/>
        </w:trPr>
        <w:tc>
          <w:tcPr>
            <w:tcW w:w="136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269D4A" w14:textId="77777777" w:rsidR="007B6436" w:rsidRPr="0072375D" w:rsidRDefault="007B6436">
            <w:pPr>
              <w:spacing w:before="80" w:after="240"/>
              <w:rPr>
                <w:color w:val="0070C0"/>
                <w:szCs w:val="18"/>
              </w:rPr>
            </w:pPr>
            <w:r w:rsidRPr="0072375D">
              <w:rPr>
                <w:color w:val="0070C0"/>
                <w:szCs w:val="18"/>
              </w:rPr>
              <w:t>[Leverandørens besvarelse]</w:t>
            </w:r>
          </w:p>
          <w:p w14:paraId="6F6CCCEA" w14:textId="77777777" w:rsidR="007B6436" w:rsidRPr="00B4261E" w:rsidRDefault="007B6436">
            <w:pPr>
              <w:spacing w:before="80" w:after="240"/>
              <w:rPr>
                <w:iCs/>
                <w:color w:val="0070C0"/>
                <w:szCs w:val="20"/>
              </w:rPr>
            </w:pPr>
          </w:p>
        </w:tc>
      </w:tr>
    </w:tbl>
    <w:p w14:paraId="0489685A" w14:textId="77777777" w:rsidR="004C326F" w:rsidRDefault="004C326F" w:rsidP="004C326F"/>
    <w:sectPr w:rsidR="004C326F"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C190" w14:textId="77777777" w:rsidR="00BC47B0" w:rsidRDefault="00BC47B0" w:rsidP="00956D83">
      <w:r>
        <w:separator/>
      </w:r>
    </w:p>
    <w:p w14:paraId="6F277E7C" w14:textId="77777777" w:rsidR="00BC47B0" w:rsidRDefault="00BC47B0" w:rsidP="00956D83"/>
  </w:endnote>
  <w:endnote w:type="continuationSeparator" w:id="0">
    <w:p w14:paraId="1639B20D" w14:textId="77777777" w:rsidR="00BC47B0" w:rsidRDefault="00BC47B0" w:rsidP="00956D83">
      <w:r>
        <w:continuationSeparator/>
      </w:r>
    </w:p>
    <w:p w14:paraId="3E7058F7" w14:textId="77777777" w:rsidR="00BC47B0" w:rsidRDefault="00BC47B0" w:rsidP="0095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iryani Black">
    <w:panose1 w:val="00000A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panose1 w:val="020B09060308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Biryani">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Open Sans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1BB24" w14:textId="77777777" w:rsidR="00BC47B0" w:rsidRDefault="00BC47B0" w:rsidP="00956D83">
      <w:r>
        <w:separator/>
      </w:r>
    </w:p>
    <w:p w14:paraId="5DF551F5" w14:textId="77777777" w:rsidR="00BC47B0" w:rsidRDefault="00BC47B0" w:rsidP="00956D83"/>
  </w:footnote>
  <w:footnote w:type="continuationSeparator" w:id="0">
    <w:p w14:paraId="29DE0ECC" w14:textId="77777777" w:rsidR="00BC47B0" w:rsidRDefault="00BC47B0" w:rsidP="00956D83">
      <w:r>
        <w:continuationSeparator/>
      </w:r>
    </w:p>
    <w:p w14:paraId="46EA6AB8" w14:textId="77777777" w:rsidR="00BC47B0" w:rsidRDefault="00BC47B0" w:rsidP="0095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55EB" w14:textId="65B8029D" w:rsidR="007E14FE" w:rsidRPr="00AF737E" w:rsidRDefault="00AF737E" w:rsidP="007E14FE">
    <w:pPr>
      <w:pStyle w:val="Topptekst"/>
    </w:pPr>
    <w:r>
      <w:rPr>
        <w:noProof/>
      </w:rPr>
      <w:drawing>
        <wp:anchor distT="0" distB="0" distL="114300" distR="114300" simplePos="0" relativeHeight="251658241" behindDoc="0" locked="0" layoutInCell="1" allowOverlap="1" wp14:anchorId="3E3F43ED" wp14:editId="5256C69F">
          <wp:simplePos x="0" y="0"/>
          <wp:positionH relativeFrom="margin">
            <wp:align>right</wp:align>
          </wp:positionH>
          <wp:positionV relativeFrom="paragraph">
            <wp:posOffset>761</wp:posOffset>
          </wp:positionV>
          <wp:extent cx="1602000" cy="364812"/>
          <wp:effectExtent l="0" t="0" r="0" b="0"/>
          <wp:wrapSquare wrapText="bothSides"/>
          <wp:docPr id="1620772382" name="Bilde 2" descr="Indigo IKT | Sterkere sam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digo IKT | Sterkere samm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2000" cy="3648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737E">
      <w:t>Skrivere og multifunksjonsmaskiner med sikker print</w:t>
    </w:r>
    <w:r w:rsidR="007E14FE" w:rsidRPr="00AF737E">
      <w:rPr>
        <w:noProof/>
      </w:rPr>
      <w:br/>
    </w:r>
    <w:r w:rsidR="007E14FE" w:rsidRPr="00AF737E">
      <w:t xml:space="preserve">Bilag </w:t>
    </w:r>
    <w:r w:rsidR="002E1A45">
      <w:t>1</w:t>
    </w:r>
    <w:r w:rsidR="007E14FE" w:rsidRPr="00AF737E">
      <w:t xml:space="preserve"> Vedlegg </w:t>
    </w:r>
    <w:r w:rsidRPr="00AF737E">
      <w:t>1</w:t>
    </w:r>
    <w:r w:rsidR="007E14FE" w:rsidRPr="00AF737E">
      <w:t xml:space="preserve"> - Kundens kravspesifikasjon og Leverandørens løsningsbeskrivelse</w:t>
    </w:r>
  </w:p>
  <w:p w14:paraId="007E7AD2" w14:textId="77777777" w:rsidR="00223CC9" w:rsidRPr="007E14FE" w:rsidRDefault="00223CC9" w:rsidP="007E14F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1ED424A3" w:rsidR="007E14FE" w:rsidRPr="004C070F" w:rsidRDefault="00AF737E" w:rsidP="007E14FE">
    <w:pPr>
      <w:pStyle w:val="Topptekst"/>
      <w:rPr>
        <w:color w:val="FF0000"/>
      </w:rPr>
    </w:pPr>
    <w:r w:rsidRPr="00AF737E">
      <w:rPr>
        <w:noProof/>
      </w:rPr>
      <w:drawing>
        <wp:anchor distT="0" distB="0" distL="114300" distR="114300" simplePos="0" relativeHeight="251658240" behindDoc="0" locked="0" layoutInCell="1" allowOverlap="1" wp14:anchorId="1B249F90" wp14:editId="1D061D3A">
          <wp:simplePos x="0" y="0"/>
          <wp:positionH relativeFrom="margin">
            <wp:align>right</wp:align>
          </wp:positionH>
          <wp:positionV relativeFrom="paragraph">
            <wp:posOffset>6985</wp:posOffset>
          </wp:positionV>
          <wp:extent cx="1600200" cy="362585"/>
          <wp:effectExtent l="0" t="0" r="0" b="0"/>
          <wp:wrapSquare wrapText="bothSides"/>
          <wp:docPr id="1284581052" name="Bilde 1" descr="Et bilde som inneholder Font, logo, Grafikk, Elektrisk blå&#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568638" name="Bilde 1" descr="Et bilde som inneholder Font, logo, Grafikk, Elektrisk blå&#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62585"/>
                  </a:xfrm>
                  <a:prstGeom prst="rect">
                    <a:avLst/>
                  </a:prstGeom>
                  <a:noFill/>
                </pic:spPr>
              </pic:pic>
            </a:graphicData>
          </a:graphic>
          <wp14:sizeRelH relativeFrom="page">
            <wp14:pctWidth>0</wp14:pctWidth>
          </wp14:sizeRelH>
          <wp14:sizeRelV relativeFrom="page">
            <wp14:pctHeight>0</wp14:pctHeight>
          </wp14:sizeRelV>
        </wp:anchor>
      </w:drawing>
    </w:r>
    <w:r w:rsidRPr="00AF737E">
      <w:t>Skrivere og multifunksjonsmaskiner med sikker print</w:t>
    </w:r>
    <w:r w:rsidR="007E14FE" w:rsidRPr="004C070F">
      <w:rPr>
        <w:noProof/>
        <w:color w:val="FF0000"/>
      </w:rPr>
      <w:br/>
    </w:r>
    <w:r w:rsidR="007E14FE" w:rsidRPr="00AF737E">
      <w:t xml:space="preserve">Bilag </w:t>
    </w:r>
    <w:r w:rsidR="008B291F">
      <w:t>1</w:t>
    </w:r>
    <w:r w:rsidR="007E14FE" w:rsidRPr="00AF737E">
      <w:t xml:space="preserve"> Vedlegg </w:t>
    </w:r>
    <w:r w:rsidRPr="00AF737E">
      <w:t>1</w:t>
    </w:r>
    <w:r w:rsidR="007E14FE" w:rsidRPr="00AF737E">
      <w:t xml:space="preserve"> - Kundens kravspesifikasjon og Leverandørens løsningsbeskrivelse</w:t>
    </w:r>
  </w:p>
  <w:p w14:paraId="3323E341" w14:textId="66ABA331" w:rsidR="00094112" w:rsidRPr="007E14FE" w:rsidRDefault="00094112" w:rsidP="007E14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2227"/>
    <w:multiLevelType w:val="hybridMultilevel"/>
    <w:tmpl w:val="D3DC156E"/>
    <w:lvl w:ilvl="0" w:tplc="C706EC06">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BF7F88"/>
    <w:multiLevelType w:val="hybridMultilevel"/>
    <w:tmpl w:val="7668F320"/>
    <w:lvl w:ilvl="0" w:tplc="287A3012">
      <w:start w:val="20"/>
      <w:numFmt w:val="bullet"/>
      <w:lvlText w:val="›"/>
      <w:lvlJc w:val="left"/>
      <w:pPr>
        <w:ind w:left="720" w:hanging="360"/>
      </w:pPr>
      <w:rPr>
        <w:rFonts w:ascii="Open Sans" w:eastAsiaTheme="minorHAnsi" w:hAnsi="Open San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D35574D"/>
    <w:multiLevelType w:val="hybridMultilevel"/>
    <w:tmpl w:val="34480528"/>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A2CE2"/>
    <w:multiLevelType w:val="hybridMultilevel"/>
    <w:tmpl w:val="343C32BE"/>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947837"/>
    <w:multiLevelType w:val="hybridMultilevel"/>
    <w:tmpl w:val="494413E4"/>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6184D42"/>
    <w:multiLevelType w:val="hybridMultilevel"/>
    <w:tmpl w:val="C2DE343E"/>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4B307D"/>
    <w:multiLevelType w:val="hybridMultilevel"/>
    <w:tmpl w:val="DC08CA8C"/>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5B6AA1"/>
    <w:multiLevelType w:val="multilevel"/>
    <w:tmpl w:val="0202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F1A96"/>
    <w:multiLevelType w:val="hybridMultilevel"/>
    <w:tmpl w:val="7550DBC8"/>
    <w:lvl w:ilvl="0" w:tplc="FFFFFFFF">
      <w:start w:val="1"/>
      <w:numFmt w:val="bullet"/>
      <w:lvlText w:val="&gt;"/>
      <w:lvlJc w:val="left"/>
      <w:pPr>
        <w:ind w:left="720" w:hanging="360"/>
      </w:pPr>
      <w:rPr>
        <w:rFonts w:ascii="Symbol" w:hAnsi="Symbol" w:hint="default"/>
        <w:b/>
      </w:rPr>
    </w:lvl>
    <w:lvl w:ilvl="1" w:tplc="FFFFFFFF">
      <w:numFmt w:val="bullet"/>
      <w:lvlText w:val="-"/>
      <w:lvlJc w:val="left"/>
      <w:pPr>
        <w:ind w:left="1440" w:hanging="360"/>
      </w:pPr>
      <w:rPr>
        <w:rFonts w:ascii="Open Sans" w:eastAsiaTheme="minorHAnsi" w:hAnsi="Open Sans" w:cs="Open Sans"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C56992"/>
    <w:multiLevelType w:val="hybridMultilevel"/>
    <w:tmpl w:val="C6CAE994"/>
    <w:lvl w:ilvl="0" w:tplc="63E852DC">
      <w:start w:val="1"/>
      <w:numFmt w:val="bullet"/>
      <w:lvlText w:val=""/>
      <w:lvlJc w:val="left"/>
      <w:pPr>
        <w:ind w:left="720" w:hanging="360"/>
      </w:pPr>
      <w:rPr>
        <w:rFonts w:ascii="Symbol" w:hAnsi="Symbol"/>
      </w:rPr>
    </w:lvl>
    <w:lvl w:ilvl="1" w:tplc="29A64858">
      <w:start w:val="1"/>
      <w:numFmt w:val="bullet"/>
      <w:lvlText w:val=""/>
      <w:lvlJc w:val="left"/>
      <w:pPr>
        <w:ind w:left="720" w:hanging="360"/>
      </w:pPr>
      <w:rPr>
        <w:rFonts w:ascii="Symbol" w:hAnsi="Symbol"/>
      </w:rPr>
    </w:lvl>
    <w:lvl w:ilvl="2" w:tplc="C6704C24">
      <w:start w:val="1"/>
      <w:numFmt w:val="bullet"/>
      <w:lvlText w:val=""/>
      <w:lvlJc w:val="left"/>
      <w:pPr>
        <w:ind w:left="720" w:hanging="360"/>
      </w:pPr>
      <w:rPr>
        <w:rFonts w:ascii="Symbol" w:hAnsi="Symbol"/>
      </w:rPr>
    </w:lvl>
    <w:lvl w:ilvl="3" w:tplc="60589F5C">
      <w:start w:val="1"/>
      <w:numFmt w:val="bullet"/>
      <w:lvlText w:val=""/>
      <w:lvlJc w:val="left"/>
      <w:pPr>
        <w:ind w:left="720" w:hanging="360"/>
      </w:pPr>
      <w:rPr>
        <w:rFonts w:ascii="Symbol" w:hAnsi="Symbol"/>
      </w:rPr>
    </w:lvl>
    <w:lvl w:ilvl="4" w:tplc="1F58B29A">
      <w:start w:val="1"/>
      <w:numFmt w:val="bullet"/>
      <w:lvlText w:val=""/>
      <w:lvlJc w:val="left"/>
      <w:pPr>
        <w:ind w:left="720" w:hanging="360"/>
      </w:pPr>
      <w:rPr>
        <w:rFonts w:ascii="Symbol" w:hAnsi="Symbol"/>
      </w:rPr>
    </w:lvl>
    <w:lvl w:ilvl="5" w:tplc="650C085A">
      <w:start w:val="1"/>
      <w:numFmt w:val="bullet"/>
      <w:lvlText w:val=""/>
      <w:lvlJc w:val="left"/>
      <w:pPr>
        <w:ind w:left="720" w:hanging="360"/>
      </w:pPr>
      <w:rPr>
        <w:rFonts w:ascii="Symbol" w:hAnsi="Symbol"/>
      </w:rPr>
    </w:lvl>
    <w:lvl w:ilvl="6" w:tplc="B06C9F12">
      <w:start w:val="1"/>
      <w:numFmt w:val="bullet"/>
      <w:lvlText w:val=""/>
      <w:lvlJc w:val="left"/>
      <w:pPr>
        <w:ind w:left="720" w:hanging="360"/>
      </w:pPr>
      <w:rPr>
        <w:rFonts w:ascii="Symbol" w:hAnsi="Symbol"/>
      </w:rPr>
    </w:lvl>
    <w:lvl w:ilvl="7" w:tplc="20908092">
      <w:start w:val="1"/>
      <w:numFmt w:val="bullet"/>
      <w:lvlText w:val=""/>
      <w:lvlJc w:val="left"/>
      <w:pPr>
        <w:ind w:left="720" w:hanging="360"/>
      </w:pPr>
      <w:rPr>
        <w:rFonts w:ascii="Symbol" w:hAnsi="Symbol"/>
      </w:rPr>
    </w:lvl>
    <w:lvl w:ilvl="8" w:tplc="D02CCA08">
      <w:start w:val="1"/>
      <w:numFmt w:val="bullet"/>
      <w:lvlText w:val=""/>
      <w:lvlJc w:val="left"/>
      <w:pPr>
        <w:ind w:left="720" w:hanging="360"/>
      </w:pPr>
      <w:rPr>
        <w:rFonts w:ascii="Symbol" w:hAnsi="Symbol"/>
      </w:rPr>
    </w:lvl>
  </w:abstractNum>
  <w:abstractNum w:abstractNumId="10"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17B0BAF"/>
    <w:multiLevelType w:val="hybridMultilevel"/>
    <w:tmpl w:val="AF8C3204"/>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3CC6468"/>
    <w:multiLevelType w:val="hybridMultilevel"/>
    <w:tmpl w:val="686C640A"/>
    <w:lvl w:ilvl="0" w:tplc="2932AB5C">
      <w:start w:val="1"/>
      <w:numFmt w:val="bullet"/>
      <w:lvlText w:val=""/>
      <w:lvlJc w:val="left"/>
      <w:pPr>
        <w:ind w:left="1080" w:hanging="360"/>
      </w:pPr>
      <w:rPr>
        <w:rFonts w:ascii="Symbol" w:hAnsi="Symbol"/>
      </w:rPr>
    </w:lvl>
    <w:lvl w:ilvl="1" w:tplc="6B0E79D4">
      <w:start w:val="1"/>
      <w:numFmt w:val="bullet"/>
      <w:lvlText w:val=""/>
      <w:lvlJc w:val="left"/>
      <w:pPr>
        <w:ind w:left="1080" w:hanging="360"/>
      </w:pPr>
      <w:rPr>
        <w:rFonts w:ascii="Symbol" w:hAnsi="Symbol"/>
      </w:rPr>
    </w:lvl>
    <w:lvl w:ilvl="2" w:tplc="4B1CDF36">
      <w:start w:val="1"/>
      <w:numFmt w:val="bullet"/>
      <w:lvlText w:val=""/>
      <w:lvlJc w:val="left"/>
      <w:pPr>
        <w:ind w:left="1080" w:hanging="360"/>
      </w:pPr>
      <w:rPr>
        <w:rFonts w:ascii="Symbol" w:hAnsi="Symbol"/>
      </w:rPr>
    </w:lvl>
    <w:lvl w:ilvl="3" w:tplc="C88C15A0">
      <w:start w:val="1"/>
      <w:numFmt w:val="bullet"/>
      <w:lvlText w:val=""/>
      <w:lvlJc w:val="left"/>
      <w:pPr>
        <w:ind w:left="1080" w:hanging="360"/>
      </w:pPr>
      <w:rPr>
        <w:rFonts w:ascii="Symbol" w:hAnsi="Symbol"/>
      </w:rPr>
    </w:lvl>
    <w:lvl w:ilvl="4" w:tplc="FBFEFF3C">
      <w:start w:val="1"/>
      <w:numFmt w:val="bullet"/>
      <w:lvlText w:val=""/>
      <w:lvlJc w:val="left"/>
      <w:pPr>
        <w:ind w:left="1080" w:hanging="360"/>
      </w:pPr>
      <w:rPr>
        <w:rFonts w:ascii="Symbol" w:hAnsi="Symbol"/>
      </w:rPr>
    </w:lvl>
    <w:lvl w:ilvl="5" w:tplc="4CE6AD06">
      <w:start w:val="1"/>
      <w:numFmt w:val="bullet"/>
      <w:lvlText w:val=""/>
      <w:lvlJc w:val="left"/>
      <w:pPr>
        <w:ind w:left="1080" w:hanging="360"/>
      </w:pPr>
      <w:rPr>
        <w:rFonts w:ascii="Symbol" w:hAnsi="Symbol"/>
      </w:rPr>
    </w:lvl>
    <w:lvl w:ilvl="6" w:tplc="2A904466">
      <w:start w:val="1"/>
      <w:numFmt w:val="bullet"/>
      <w:lvlText w:val=""/>
      <w:lvlJc w:val="left"/>
      <w:pPr>
        <w:ind w:left="1080" w:hanging="360"/>
      </w:pPr>
      <w:rPr>
        <w:rFonts w:ascii="Symbol" w:hAnsi="Symbol"/>
      </w:rPr>
    </w:lvl>
    <w:lvl w:ilvl="7" w:tplc="7B4C6FA6">
      <w:start w:val="1"/>
      <w:numFmt w:val="bullet"/>
      <w:lvlText w:val=""/>
      <w:lvlJc w:val="left"/>
      <w:pPr>
        <w:ind w:left="1080" w:hanging="360"/>
      </w:pPr>
      <w:rPr>
        <w:rFonts w:ascii="Symbol" w:hAnsi="Symbol"/>
      </w:rPr>
    </w:lvl>
    <w:lvl w:ilvl="8" w:tplc="9162E74E">
      <w:start w:val="1"/>
      <w:numFmt w:val="bullet"/>
      <w:lvlText w:val=""/>
      <w:lvlJc w:val="left"/>
      <w:pPr>
        <w:ind w:left="1080" w:hanging="360"/>
      </w:pPr>
      <w:rPr>
        <w:rFonts w:ascii="Symbol" w:hAnsi="Symbol"/>
      </w:rPr>
    </w:lvl>
  </w:abstractNum>
  <w:abstractNum w:abstractNumId="14" w15:restartNumberingAfterBreak="0">
    <w:nsid w:val="35BE66AF"/>
    <w:multiLevelType w:val="hybridMultilevel"/>
    <w:tmpl w:val="1FF44F98"/>
    <w:lvl w:ilvl="0" w:tplc="D596869C">
      <w:start w:val="1"/>
      <w:numFmt w:val="bullet"/>
      <w:lvlText w:val=""/>
      <w:lvlJc w:val="left"/>
      <w:pPr>
        <w:ind w:left="1080" w:hanging="360"/>
      </w:pPr>
      <w:rPr>
        <w:rFonts w:ascii="Symbol" w:hAnsi="Symbol"/>
      </w:rPr>
    </w:lvl>
    <w:lvl w:ilvl="1" w:tplc="902C4AEC">
      <w:start w:val="1"/>
      <w:numFmt w:val="bullet"/>
      <w:lvlText w:val=""/>
      <w:lvlJc w:val="left"/>
      <w:pPr>
        <w:ind w:left="1080" w:hanging="360"/>
      </w:pPr>
      <w:rPr>
        <w:rFonts w:ascii="Symbol" w:hAnsi="Symbol"/>
      </w:rPr>
    </w:lvl>
    <w:lvl w:ilvl="2" w:tplc="9DFC6A06">
      <w:start w:val="1"/>
      <w:numFmt w:val="bullet"/>
      <w:lvlText w:val=""/>
      <w:lvlJc w:val="left"/>
      <w:pPr>
        <w:ind w:left="1080" w:hanging="360"/>
      </w:pPr>
      <w:rPr>
        <w:rFonts w:ascii="Symbol" w:hAnsi="Symbol"/>
      </w:rPr>
    </w:lvl>
    <w:lvl w:ilvl="3" w:tplc="CFF2F9C4">
      <w:start w:val="1"/>
      <w:numFmt w:val="bullet"/>
      <w:lvlText w:val=""/>
      <w:lvlJc w:val="left"/>
      <w:pPr>
        <w:ind w:left="1080" w:hanging="360"/>
      </w:pPr>
      <w:rPr>
        <w:rFonts w:ascii="Symbol" w:hAnsi="Symbol"/>
      </w:rPr>
    </w:lvl>
    <w:lvl w:ilvl="4" w:tplc="8F541180">
      <w:start w:val="1"/>
      <w:numFmt w:val="bullet"/>
      <w:lvlText w:val=""/>
      <w:lvlJc w:val="left"/>
      <w:pPr>
        <w:ind w:left="1080" w:hanging="360"/>
      </w:pPr>
      <w:rPr>
        <w:rFonts w:ascii="Symbol" w:hAnsi="Symbol"/>
      </w:rPr>
    </w:lvl>
    <w:lvl w:ilvl="5" w:tplc="DE3AD884">
      <w:start w:val="1"/>
      <w:numFmt w:val="bullet"/>
      <w:lvlText w:val=""/>
      <w:lvlJc w:val="left"/>
      <w:pPr>
        <w:ind w:left="1080" w:hanging="360"/>
      </w:pPr>
      <w:rPr>
        <w:rFonts w:ascii="Symbol" w:hAnsi="Symbol"/>
      </w:rPr>
    </w:lvl>
    <w:lvl w:ilvl="6" w:tplc="D47ACE62">
      <w:start w:val="1"/>
      <w:numFmt w:val="bullet"/>
      <w:lvlText w:val=""/>
      <w:lvlJc w:val="left"/>
      <w:pPr>
        <w:ind w:left="1080" w:hanging="360"/>
      </w:pPr>
      <w:rPr>
        <w:rFonts w:ascii="Symbol" w:hAnsi="Symbol"/>
      </w:rPr>
    </w:lvl>
    <w:lvl w:ilvl="7" w:tplc="0A54BAB0">
      <w:start w:val="1"/>
      <w:numFmt w:val="bullet"/>
      <w:lvlText w:val=""/>
      <w:lvlJc w:val="left"/>
      <w:pPr>
        <w:ind w:left="1080" w:hanging="360"/>
      </w:pPr>
      <w:rPr>
        <w:rFonts w:ascii="Symbol" w:hAnsi="Symbol"/>
      </w:rPr>
    </w:lvl>
    <w:lvl w:ilvl="8" w:tplc="7D2A582C">
      <w:start w:val="1"/>
      <w:numFmt w:val="bullet"/>
      <w:lvlText w:val=""/>
      <w:lvlJc w:val="left"/>
      <w:pPr>
        <w:ind w:left="1080" w:hanging="360"/>
      </w:pPr>
      <w:rPr>
        <w:rFonts w:ascii="Symbol" w:hAnsi="Symbol"/>
      </w:rPr>
    </w:lvl>
  </w:abstractNum>
  <w:abstractNum w:abstractNumId="15" w15:restartNumberingAfterBreak="0">
    <w:nsid w:val="367C68F7"/>
    <w:multiLevelType w:val="hybridMultilevel"/>
    <w:tmpl w:val="FD264816"/>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450541"/>
    <w:multiLevelType w:val="hybridMultilevel"/>
    <w:tmpl w:val="68D6629C"/>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9373BE2"/>
    <w:multiLevelType w:val="hybridMultilevel"/>
    <w:tmpl w:val="DD4650EC"/>
    <w:lvl w:ilvl="0" w:tplc="287A3012">
      <w:start w:val="20"/>
      <w:numFmt w:val="bullet"/>
      <w:lvlText w:val="›"/>
      <w:lvlJc w:val="left"/>
      <w:pPr>
        <w:ind w:left="720" w:hanging="360"/>
      </w:pPr>
      <w:rPr>
        <w:rFonts w:ascii="Open Sans" w:eastAsiaTheme="minorHAnsi" w:hAnsi="Open San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0110A20"/>
    <w:multiLevelType w:val="hybridMultilevel"/>
    <w:tmpl w:val="2460B7EC"/>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B342F7"/>
    <w:multiLevelType w:val="hybridMultilevel"/>
    <w:tmpl w:val="47B0C314"/>
    <w:lvl w:ilvl="0" w:tplc="FFFFFFFF">
      <w:start w:val="20"/>
      <w:numFmt w:val="bullet"/>
      <w:lvlText w:val="›"/>
      <w:lvlJc w:val="left"/>
      <w:pPr>
        <w:ind w:left="720" w:hanging="360"/>
      </w:pPr>
      <w:rPr>
        <w:rFonts w:ascii="Open Sans" w:eastAsiaTheme="minorHAnsi" w:hAnsi="Open Sans" w:hint="default"/>
      </w:rPr>
    </w:lvl>
    <w:lvl w:ilvl="1" w:tplc="287A3012">
      <w:start w:val="20"/>
      <w:numFmt w:val="bullet"/>
      <w:lvlText w:val="›"/>
      <w:lvlJc w:val="left"/>
      <w:pPr>
        <w:ind w:left="720" w:hanging="360"/>
      </w:pPr>
      <w:rPr>
        <w:rFonts w:ascii="Open Sans" w:eastAsiaTheme="minorHAnsi" w:hAnsi="Open San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0D7366"/>
    <w:multiLevelType w:val="hybridMultilevel"/>
    <w:tmpl w:val="AAF2AB10"/>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7181E9F"/>
    <w:multiLevelType w:val="hybridMultilevel"/>
    <w:tmpl w:val="C40EF670"/>
    <w:lvl w:ilvl="0" w:tplc="EAF0A4D4">
      <w:start w:val="1"/>
      <w:numFmt w:val="bullet"/>
      <w:lvlText w:val=""/>
      <w:lvlJc w:val="left"/>
      <w:pPr>
        <w:ind w:left="1080" w:hanging="360"/>
      </w:pPr>
      <w:rPr>
        <w:rFonts w:ascii="Symbol" w:hAnsi="Symbol"/>
      </w:rPr>
    </w:lvl>
    <w:lvl w:ilvl="1" w:tplc="E43A35D6">
      <w:start w:val="1"/>
      <w:numFmt w:val="bullet"/>
      <w:lvlText w:val=""/>
      <w:lvlJc w:val="left"/>
      <w:pPr>
        <w:ind w:left="1080" w:hanging="360"/>
      </w:pPr>
      <w:rPr>
        <w:rFonts w:ascii="Symbol" w:hAnsi="Symbol"/>
      </w:rPr>
    </w:lvl>
    <w:lvl w:ilvl="2" w:tplc="CADA886C">
      <w:start w:val="1"/>
      <w:numFmt w:val="bullet"/>
      <w:lvlText w:val=""/>
      <w:lvlJc w:val="left"/>
      <w:pPr>
        <w:ind w:left="1080" w:hanging="360"/>
      </w:pPr>
      <w:rPr>
        <w:rFonts w:ascii="Symbol" w:hAnsi="Symbol"/>
      </w:rPr>
    </w:lvl>
    <w:lvl w:ilvl="3" w:tplc="FD286E9A">
      <w:start w:val="1"/>
      <w:numFmt w:val="bullet"/>
      <w:lvlText w:val=""/>
      <w:lvlJc w:val="left"/>
      <w:pPr>
        <w:ind w:left="1080" w:hanging="360"/>
      </w:pPr>
      <w:rPr>
        <w:rFonts w:ascii="Symbol" w:hAnsi="Symbol"/>
      </w:rPr>
    </w:lvl>
    <w:lvl w:ilvl="4" w:tplc="9DF2DC02">
      <w:start w:val="1"/>
      <w:numFmt w:val="bullet"/>
      <w:lvlText w:val=""/>
      <w:lvlJc w:val="left"/>
      <w:pPr>
        <w:ind w:left="1080" w:hanging="360"/>
      </w:pPr>
      <w:rPr>
        <w:rFonts w:ascii="Symbol" w:hAnsi="Symbol"/>
      </w:rPr>
    </w:lvl>
    <w:lvl w:ilvl="5" w:tplc="B1D0F51C">
      <w:start w:val="1"/>
      <w:numFmt w:val="bullet"/>
      <w:lvlText w:val=""/>
      <w:lvlJc w:val="left"/>
      <w:pPr>
        <w:ind w:left="1080" w:hanging="360"/>
      </w:pPr>
      <w:rPr>
        <w:rFonts w:ascii="Symbol" w:hAnsi="Symbol"/>
      </w:rPr>
    </w:lvl>
    <w:lvl w:ilvl="6" w:tplc="BD3C5D56">
      <w:start w:val="1"/>
      <w:numFmt w:val="bullet"/>
      <w:lvlText w:val=""/>
      <w:lvlJc w:val="left"/>
      <w:pPr>
        <w:ind w:left="1080" w:hanging="360"/>
      </w:pPr>
      <w:rPr>
        <w:rFonts w:ascii="Symbol" w:hAnsi="Symbol"/>
      </w:rPr>
    </w:lvl>
    <w:lvl w:ilvl="7" w:tplc="4822C018">
      <w:start w:val="1"/>
      <w:numFmt w:val="bullet"/>
      <w:lvlText w:val=""/>
      <w:lvlJc w:val="left"/>
      <w:pPr>
        <w:ind w:left="1080" w:hanging="360"/>
      </w:pPr>
      <w:rPr>
        <w:rFonts w:ascii="Symbol" w:hAnsi="Symbol"/>
      </w:rPr>
    </w:lvl>
    <w:lvl w:ilvl="8" w:tplc="08AAB5C6">
      <w:start w:val="1"/>
      <w:numFmt w:val="bullet"/>
      <w:lvlText w:val=""/>
      <w:lvlJc w:val="left"/>
      <w:pPr>
        <w:ind w:left="1080" w:hanging="360"/>
      </w:pPr>
      <w:rPr>
        <w:rFonts w:ascii="Symbol" w:hAnsi="Symbol"/>
      </w:rPr>
    </w:lvl>
  </w:abstractNum>
  <w:abstractNum w:abstractNumId="23" w15:restartNumberingAfterBreak="0">
    <w:nsid w:val="47542B24"/>
    <w:multiLevelType w:val="hybridMultilevel"/>
    <w:tmpl w:val="646CF98C"/>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7A5EB8"/>
    <w:multiLevelType w:val="hybridMultilevel"/>
    <w:tmpl w:val="EB7EC904"/>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385748"/>
    <w:multiLevelType w:val="hybridMultilevel"/>
    <w:tmpl w:val="5A90E406"/>
    <w:lvl w:ilvl="0" w:tplc="6EA2DC18">
      <w:start w:val="1"/>
      <w:numFmt w:val="bullet"/>
      <w:lvlText w:val=""/>
      <w:lvlJc w:val="left"/>
      <w:pPr>
        <w:ind w:left="720" w:hanging="360"/>
      </w:pPr>
      <w:rPr>
        <w:rFonts w:ascii="Symbol" w:hAnsi="Symbol"/>
      </w:rPr>
    </w:lvl>
    <w:lvl w:ilvl="1" w:tplc="0F3CE1E2">
      <w:start w:val="1"/>
      <w:numFmt w:val="bullet"/>
      <w:lvlText w:val=""/>
      <w:lvlJc w:val="left"/>
      <w:pPr>
        <w:ind w:left="720" w:hanging="360"/>
      </w:pPr>
      <w:rPr>
        <w:rFonts w:ascii="Symbol" w:hAnsi="Symbol"/>
      </w:rPr>
    </w:lvl>
    <w:lvl w:ilvl="2" w:tplc="2062B132">
      <w:start w:val="1"/>
      <w:numFmt w:val="bullet"/>
      <w:lvlText w:val=""/>
      <w:lvlJc w:val="left"/>
      <w:pPr>
        <w:ind w:left="720" w:hanging="360"/>
      </w:pPr>
      <w:rPr>
        <w:rFonts w:ascii="Symbol" w:hAnsi="Symbol"/>
      </w:rPr>
    </w:lvl>
    <w:lvl w:ilvl="3" w:tplc="64CC7CB4">
      <w:start w:val="1"/>
      <w:numFmt w:val="bullet"/>
      <w:lvlText w:val=""/>
      <w:lvlJc w:val="left"/>
      <w:pPr>
        <w:ind w:left="720" w:hanging="360"/>
      </w:pPr>
      <w:rPr>
        <w:rFonts w:ascii="Symbol" w:hAnsi="Symbol"/>
      </w:rPr>
    </w:lvl>
    <w:lvl w:ilvl="4" w:tplc="A5E23B02">
      <w:start w:val="1"/>
      <w:numFmt w:val="bullet"/>
      <w:lvlText w:val=""/>
      <w:lvlJc w:val="left"/>
      <w:pPr>
        <w:ind w:left="720" w:hanging="360"/>
      </w:pPr>
      <w:rPr>
        <w:rFonts w:ascii="Symbol" w:hAnsi="Symbol"/>
      </w:rPr>
    </w:lvl>
    <w:lvl w:ilvl="5" w:tplc="257A1768">
      <w:start w:val="1"/>
      <w:numFmt w:val="bullet"/>
      <w:lvlText w:val=""/>
      <w:lvlJc w:val="left"/>
      <w:pPr>
        <w:ind w:left="720" w:hanging="360"/>
      </w:pPr>
      <w:rPr>
        <w:rFonts w:ascii="Symbol" w:hAnsi="Symbol"/>
      </w:rPr>
    </w:lvl>
    <w:lvl w:ilvl="6" w:tplc="62F86312">
      <w:start w:val="1"/>
      <w:numFmt w:val="bullet"/>
      <w:lvlText w:val=""/>
      <w:lvlJc w:val="left"/>
      <w:pPr>
        <w:ind w:left="720" w:hanging="360"/>
      </w:pPr>
      <w:rPr>
        <w:rFonts w:ascii="Symbol" w:hAnsi="Symbol"/>
      </w:rPr>
    </w:lvl>
    <w:lvl w:ilvl="7" w:tplc="2C40F98C">
      <w:start w:val="1"/>
      <w:numFmt w:val="bullet"/>
      <w:lvlText w:val=""/>
      <w:lvlJc w:val="left"/>
      <w:pPr>
        <w:ind w:left="720" w:hanging="360"/>
      </w:pPr>
      <w:rPr>
        <w:rFonts w:ascii="Symbol" w:hAnsi="Symbol"/>
      </w:rPr>
    </w:lvl>
    <w:lvl w:ilvl="8" w:tplc="1C60EDEE">
      <w:start w:val="1"/>
      <w:numFmt w:val="bullet"/>
      <w:lvlText w:val=""/>
      <w:lvlJc w:val="left"/>
      <w:pPr>
        <w:ind w:left="720" w:hanging="360"/>
      </w:pPr>
      <w:rPr>
        <w:rFonts w:ascii="Symbol" w:hAnsi="Symbol"/>
      </w:rPr>
    </w:lvl>
  </w:abstractNum>
  <w:abstractNum w:abstractNumId="26" w15:restartNumberingAfterBreak="0">
    <w:nsid w:val="4C912A74"/>
    <w:multiLevelType w:val="hybridMultilevel"/>
    <w:tmpl w:val="B2D88D7C"/>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E7363AA"/>
    <w:multiLevelType w:val="hybridMultilevel"/>
    <w:tmpl w:val="E990D9B2"/>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1BEE16E"/>
    <w:multiLevelType w:val="hybridMultilevel"/>
    <w:tmpl w:val="FFFFFFFF"/>
    <w:lvl w:ilvl="0" w:tplc="A39C47AA">
      <w:start w:val="1"/>
      <w:numFmt w:val="bullet"/>
      <w:lvlText w:val=""/>
      <w:lvlJc w:val="left"/>
      <w:pPr>
        <w:ind w:left="720" w:hanging="360"/>
      </w:pPr>
      <w:rPr>
        <w:rFonts w:ascii="Symbol" w:hAnsi="Symbol" w:hint="default"/>
      </w:rPr>
    </w:lvl>
    <w:lvl w:ilvl="1" w:tplc="BE7E7336">
      <w:start w:val="1"/>
      <w:numFmt w:val="bullet"/>
      <w:lvlText w:val="o"/>
      <w:lvlJc w:val="left"/>
      <w:pPr>
        <w:ind w:left="1440" w:hanging="360"/>
      </w:pPr>
      <w:rPr>
        <w:rFonts w:ascii="Courier New" w:hAnsi="Courier New" w:hint="default"/>
      </w:rPr>
    </w:lvl>
    <w:lvl w:ilvl="2" w:tplc="7E54DABE">
      <w:start w:val="1"/>
      <w:numFmt w:val="bullet"/>
      <w:lvlText w:val=""/>
      <w:lvlJc w:val="left"/>
      <w:pPr>
        <w:ind w:left="2160" w:hanging="360"/>
      </w:pPr>
      <w:rPr>
        <w:rFonts w:ascii="Wingdings" w:hAnsi="Wingdings" w:hint="default"/>
      </w:rPr>
    </w:lvl>
    <w:lvl w:ilvl="3" w:tplc="4982532A">
      <w:start w:val="1"/>
      <w:numFmt w:val="bullet"/>
      <w:lvlText w:val=""/>
      <w:lvlJc w:val="left"/>
      <w:pPr>
        <w:ind w:left="2880" w:hanging="360"/>
      </w:pPr>
      <w:rPr>
        <w:rFonts w:ascii="Symbol" w:hAnsi="Symbol" w:hint="default"/>
      </w:rPr>
    </w:lvl>
    <w:lvl w:ilvl="4" w:tplc="FA285CDC">
      <w:start w:val="1"/>
      <w:numFmt w:val="bullet"/>
      <w:lvlText w:val="o"/>
      <w:lvlJc w:val="left"/>
      <w:pPr>
        <w:ind w:left="3600" w:hanging="360"/>
      </w:pPr>
      <w:rPr>
        <w:rFonts w:ascii="Courier New" w:hAnsi="Courier New" w:hint="default"/>
      </w:rPr>
    </w:lvl>
    <w:lvl w:ilvl="5" w:tplc="F07C767E">
      <w:start w:val="1"/>
      <w:numFmt w:val="bullet"/>
      <w:lvlText w:val=""/>
      <w:lvlJc w:val="left"/>
      <w:pPr>
        <w:ind w:left="4320" w:hanging="360"/>
      </w:pPr>
      <w:rPr>
        <w:rFonts w:ascii="Wingdings" w:hAnsi="Wingdings" w:hint="default"/>
      </w:rPr>
    </w:lvl>
    <w:lvl w:ilvl="6" w:tplc="1C14907E">
      <w:start w:val="1"/>
      <w:numFmt w:val="bullet"/>
      <w:lvlText w:val=""/>
      <w:lvlJc w:val="left"/>
      <w:pPr>
        <w:ind w:left="5040" w:hanging="360"/>
      </w:pPr>
      <w:rPr>
        <w:rFonts w:ascii="Symbol" w:hAnsi="Symbol" w:hint="default"/>
      </w:rPr>
    </w:lvl>
    <w:lvl w:ilvl="7" w:tplc="D6006B86">
      <w:start w:val="1"/>
      <w:numFmt w:val="bullet"/>
      <w:lvlText w:val="o"/>
      <w:lvlJc w:val="left"/>
      <w:pPr>
        <w:ind w:left="5760" w:hanging="360"/>
      </w:pPr>
      <w:rPr>
        <w:rFonts w:ascii="Courier New" w:hAnsi="Courier New" w:hint="default"/>
      </w:rPr>
    </w:lvl>
    <w:lvl w:ilvl="8" w:tplc="7A0ED090">
      <w:start w:val="1"/>
      <w:numFmt w:val="bullet"/>
      <w:lvlText w:val=""/>
      <w:lvlJc w:val="left"/>
      <w:pPr>
        <w:ind w:left="6480" w:hanging="360"/>
      </w:pPr>
      <w:rPr>
        <w:rFonts w:ascii="Wingdings" w:hAnsi="Wingdings" w:hint="default"/>
      </w:rPr>
    </w:lvl>
  </w:abstractNum>
  <w:abstractNum w:abstractNumId="29" w15:restartNumberingAfterBreak="0">
    <w:nsid w:val="57423452"/>
    <w:multiLevelType w:val="hybridMultilevel"/>
    <w:tmpl w:val="FA7296D8"/>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8B42EF2"/>
    <w:multiLevelType w:val="hybridMultilevel"/>
    <w:tmpl w:val="7062008E"/>
    <w:lvl w:ilvl="0" w:tplc="FFFFFFFF">
      <w:start w:val="20"/>
      <w:numFmt w:val="bullet"/>
      <w:lvlText w:val="›"/>
      <w:lvlJc w:val="left"/>
      <w:pPr>
        <w:ind w:left="720" w:hanging="360"/>
      </w:pPr>
      <w:rPr>
        <w:rFonts w:ascii="Open Sans" w:eastAsiaTheme="minorHAnsi" w:hAnsi="Open Sans" w:hint="default"/>
      </w:rPr>
    </w:lvl>
    <w:lvl w:ilvl="1" w:tplc="287A3012">
      <w:start w:val="20"/>
      <w:numFmt w:val="bullet"/>
      <w:lvlText w:val="›"/>
      <w:lvlJc w:val="left"/>
      <w:pPr>
        <w:ind w:left="720" w:hanging="360"/>
      </w:pPr>
      <w:rPr>
        <w:rFonts w:ascii="Open Sans" w:eastAsiaTheme="minorHAnsi" w:hAnsi="Open San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4871FF"/>
    <w:multiLevelType w:val="hybridMultilevel"/>
    <w:tmpl w:val="3DCAE28A"/>
    <w:lvl w:ilvl="0" w:tplc="287A3012">
      <w:start w:val="20"/>
      <w:numFmt w:val="bullet"/>
      <w:lvlText w:val="›"/>
      <w:lvlJc w:val="left"/>
      <w:pPr>
        <w:ind w:left="720" w:hanging="360"/>
      </w:pPr>
      <w:rPr>
        <w:rFonts w:ascii="Open Sans" w:eastAsiaTheme="minorHAnsi"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B6E5454"/>
    <w:multiLevelType w:val="hybridMultilevel"/>
    <w:tmpl w:val="AA9823B8"/>
    <w:lvl w:ilvl="0" w:tplc="CA4EA284">
      <w:start w:val="1"/>
      <w:numFmt w:val="bullet"/>
      <w:lvlText w:val=""/>
      <w:lvlJc w:val="left"/>
      <w:pPr>
        <w:ind w:left="1080" w:hanging="360"/>
      </w:pPr>
      <w:rPr>
        <w:rFonts w:ascii="Symbol" w:hAnsi="Symbol"/>
      </w:rPr>
    </w:lvl>
    <w:lvl w:ilvl="1" w:tplc="33326844">
      <w:start w:val="1"/>
      <w:numFmt w:val="bullet"/>
      <w:lvlText w:val=""/>
      <w:lvlJc w:val="left"/>
      <w:pPr>
        <w:ind w:left="1080" w:hanging="360"/>
      </w:pPr>
      <w:rPr>
        <w:rFonts w:ascii="Symbol" w:hAnsi="Symbol"/>
      </w:rPr>
    </w:lvl>
    <w:lvl w:ilvl="2" w:tplc="56403122">
      <w:start w:val="1"/>
      <w:numFmt w:val="bullet"/>
      <w:lvlText w:val=""/>
      <w:lvlJc w:val="left"/>
      <w:pPr>
        <w:ind w:left="1080" w:hanging="360"/>
      </w:pPr>
      <w:rPr>
        <w:rFonts w:ascii="Symbol" w:hAnsi="Symbol"/>
      </w:rPr>
    </w:lvl>
    <w:lvl w:ilvl="3" w:tplc="355A0FF2">
      <w:start w:val="1"/>
      <w:numFmt w:val="bullet"/>
      <w:lvlText w:val=""/>
      <w:lvlJc w:val="left"/>
      <w:pPr>
        <w:ind w:left="1080" w:hanging="360"/>
      </w:pPr>
      <w:rPr>
        <w:rFonts w:ascii="Symbol" w:hAnsi="Symbol"/>
      </w:rPr>
    </w:lvl>
    <w:lvl w:ilvl="4" w:tplc="FAD44354">
      <w:start w:val="1"/>
      <w:numFmt w:val="bullet"/>
      <w:lvlText w:val=""/>
      <w:lvlJc w:val="left"/>
      <w:pPr>
        <w:ind w:left="1080" w:hanging="360"/>
      </w:pPr>
      <w:rPr>
        <w:rFonts w:ascii="Symbol" w:hAnsi="Symbol"/>
      </w:rPr>
    </w:lvl>
    <w:lvl w:ilvl="5" w:tplc="71C86774">
      <w:start w:val="1"/>
      <w:numFmt w:val="bullet"/>
      <w:lvlText w:val=""/>
      <w:lvlJc w:val="left"/>
      <w:pPr>
        <w:ind w:left="1080" w:hanging="360"/>
      </w:pPr>
      <w:rPr>
        <w:rFonts w:ascii="Symbol" w:hAnsi="Symbol"/>
      </w:rPr>
    </w:lvl>
    <w:lvl w:ilvl="6" w:tplc="66B8111E">
      <w:start w:val="1"/>
      <w:numFmt w:val="bullet"/>
      <w:lvlText w:val=""/>
      <w:lvlJc w:val="left"/>
      <w:pPr>
        <w:ind w:left="1080" w:hanging="360"/>
      </w:pPr>
      <w:rPr>
        <w:rFonts w:ascii="Symbol" w:hAnsi="Symbol"/>
      </w:rPr>
    </w:lvl>
    <w:lvl w:ilvl="7" w:tplc="F1CA5E84">
      <w:start w:val="1"/>
      <w:numFmt w:val="bullet"/>
      <w:lvlText w:val=""/>
      <w:lvlJc w:val="left"/>
      <w:pPr>
        <w:ind w:left="1080" w:hanging="360"/>
      </w:pPr>
      <w:rPr>
        <w:rFonts w:ascii="Symbol" w:hAnsi="Symbol"/>
      </w:rPr>
    </w:lvl>
    <w:lvl w:ilvl="8" w:tplc="7F6A9D34">
      <w:start w:val="1"/>
      <w:numFmt w:val="bullet"/>
      <w:lvlText w:val=""/>
      <w:lvlJc w:val="left"/>
      <w:pPr>
        <w:ind w:left="1080" w:hanging="360"/>
      </w:pPr>
      <w:rPr>
        <w:rFonts w:ascii="Symbol" w:hAnsi="Symbol"/>
      </w:rPr>
    </w:lvl>
  </w:abstractNum>
  <w:abstractNum w:abstractNumId="33" w15:restartNumberingAfterBreak="0">
    <w:nsid w:val="61A41507"/>
    <w:multiLevelType w:val="hybridMultilevel"/>
    <w:tmpl w:val="8196D97A"/>
    <w:lvl w:ilvl="0" w:tplc="287A3012">
      <w:start w:val="20"/>
      <w:numFmt w:val="bullet"/>
      <w:lvlText w:val="›"/>
      <w:lvlJc w:val="left"/>
      <w:pPr>
        <w:ind w:left="720" w:hanging="360"/>
      </w:pPr>
      <w:rPr>
        <w:rFonts w:ascii="Open Sans" w:eastAsiaTheme="minorHAnsi" w:hAnsi="Open San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628C5C71"/>
    <w:multiLevelType w:val="hybridMultilevel"/>
    <w:tmpl w:val="672452F2"/>
    <w:lvl w:ilvl="0" w:tplc="7D72FCB2">
      <w:start w:val="1"/>
      <w:numFmt w:val="bullet"/>
      <w:lvlText w:val=""/>
      <w:lvlJc w:val="left"/>
      <w:pPr>
        <w:ind w:left="1020" w:hanging="360"/>
      </w:pPr>
      <w:rPr>
        <w:rFonts w:ascii="Symbol" w:hAnsi="Symbol"/>
      </w:rPr>
    </w:lvl>
    <w:lvl w:ilvl="1" w:tplc="C10A35CC">
      <w:start w:val="1"/>
      <w:numFmt w:val="bullet"/>
      <w:lvlText w:val=""/>
      <w:lvlJc w:val="left"/>
      <w:pPr>
        <w:ind w:left="1020" w:hanging="360"/>
      </w:pPr>
      <w:rPr>
        <w:rFonts w:ascii="Symbol" w:hAnsi="Symbol"/>
      </w:rPr>
    </w:lvl>
    <w:lvl w:ilvl="2" w:tplc="33A8135C">
      <w:start w:val="1"/>
      <w:numFmt w:val="bullet"/>
      <w:lvlText w:val=""/>
      <w:lvlJc w:val="left"/>
      <w:pPr>
        <w:ind w:left="1020" w:hanging="360"/>
      </w:pPr>
      <w:rPr>
        <w:rFonts w:ascii="Symbol" w:hAnsi="Symbol"/>
      </w:rPr>
    </w:lvl>
    <w:lvl w:ilvl="3" w:tplc="0B2E6388">
      <w:start w:val="1"/>
      <w:numFmt w:val="bullet"/>
      <w:lvlText w:val=""/>
      <w:lvlJc w:val="left"/>
      <w:pPr>
        <w:ind w:left="1020" w:hanging="360"/>
      </w:pPr>
      <w:rPr>
        <w:rFonts w:ascii="Symbol" w:hAnsi="Symbol"/>
      </w:rPr>
    </w:lvl>
    <w:lvl w:ilvl="4" w:tplc="B1C0AEBE">
      <w:start w:val="1"/>
      <w:numFmt w:val="bullet"/>
      <w:lvlText w:val=""/>
      <w:lvlJc w:val="left"/>
      <w:pPr>
        <w:ind w:left="1020" w:hanging="360"/>
      </w:pPr>
      <w:rPr>
        <w:rFonts w:ascii="Symbol" w:hAnsi="Symbol"/>
      </w:rPr>
    </w:lvl>
    <w:lvl w:ilvl="5" w:tplc="30601B52">
      <w:start w:val="1"/>
      <w:numFmt w:val="bullet"/>
      <w:lvlText w:val=""/>
      <w:lvlJc w:val="left"/>
      <w:pPr>
        <w:ind w:left="1020" w:hanging="360"/>
      </w:pPr>
      <w:rPr>
        <w:rFonts w:ascii="Symbol" w:hAnsi="Symbol"/>
      </w:rPr>
    </w:lvl>
    <w:lvl w:ilvl="6" w:tplc="8B5CD418">
      <w:start w:val="1"/>
      <w:numFmt w:val="bullet"/>
      <w:lvlText w:val=""/>
      <w:lvlJc w:val="left"/>
      <w:pPr>
        <w:ind w:left="1020" w:hanging="360"/>
      </w:pPr>
      <w:rPr>
        <w:rFonts w:ascii="Symbol" w:hAnsi="Symbol"/>
      </w:rPr>
    </w:lvl>
    <w:lvl w:ilvl="7" w:tplc="4E42D0AE">
      <w:start w:val="1"/>
      <w:numFmt w:val="bullet"/>
      <w:lvlText w:val=""/>
      <w:lvlJc w:val="left"/>
      <w:pPr>
        <w:ind w:left="1020" w:hanging="360"/>
      </w:pPr>
      <w:rPr>
        <w:rFonts w:ascii="Symbol" w:hAnsi="Symbol"/>
      </w:rPr>
    </w:lvl>
    <w:lvl w:ilvl="8" w:tplc="5330D694">
      <w:start w:val="1"/>
      <w:numFmt w:val="bullet"/>
      <w:lvlText w:val=""/>
      <w:lvlJc w:val="left"/>
      <w:pPr>
        <w:ind w:left="1020" w:hanging="360"/>
      </w:pPr>
      <w:rPr>
        <w:rFonts w:ascii="Symbol" w:hAnsi="Symbol"/>
      </w:rPr>
    </w:lvl>
  </w:abstractNum>
  <w:abstractNum w:abstractNumId="35" w15:restartNumberingAfterBreak="0">
    <w:nsid w:val="6B61484E"/>
    <w:multiLevelType w:val="hybridMultilevel"/>
    <w:tmpl w:val="13E201F2"/>
    <w:lvl w:ilvl="0" w:tplc="DBF01026">
      <w:start w:val="1"/>
      <w:numFmt w:val="bullet"/>
      <w:lvlText w:val=""/>
      <w:lvlJc w:val="left"/>
      <w:pPr>
        <w:ind w:left="720" w:hanging="360"/>
      </w:pPr>
      <w:rPr>
        <w:rFonts w:ascii="Symbol" w:hAnsi="Symbol"/>
      </w:rPr>
    </w:lvl>
    <w:lvl w:ilvl="1" w:tplc="E5E07836">
      <w:start w:val="1"/>
      <w:numFmt w:val="bullet"/>
      <w:lvlText w:val=""/>
      <w:lvlJc w:val="left"/>
      <w:pPr>
        <w:ind w:left="720" w:hanging="360"/>
      </w:pPr>
      <w:rPr>
        <w:rFonts w:ascii="Symbol" w:hAnsi="Symbol"/>
      </w:rPr>
    </w:lvl>
    <w:lvl w:ilvl="2" w:tplc="1DF238AE">
      <w:start w:val="1"/>
      <w:numFmt w:val="bullet"/>
      <w:lvlText w:val=""/>
      <w:lvlJc w:val="left"/>
      <w:pPr>
        <w:ind w:left="720" w:hanging="360"/>
      </w:pPr>
      <w:rPr>
        <w:rFonts w:ascii="Symbol" w:hAnsi="Symbol"/>
      </w:rPr>
    </w:lvl>
    <w:lvl w:ilvl="3" w:tplc="E7AE9780">
      <w:start w:val="1"/>
      <w:numFmt w:val="bullet"/>
      <w:lvlText w:val=""/>
      <w:lvlJc w:val="left"/>
      <w:pPr>
        <w:ind w:left="720" w:hanging="360"/>
      </w:pPr>
      <w:rPr>
        <w:rFonts w:ascii="Symbol" w:hAnsi="Symbol"/>
      </w:rPr>
    </w:lvl>
    <w:lvl w:ilvl="4" w:tplc="B9B4D7E8">
      <w:start w:val="1"/>
      <w:numFmt w:val="bullet"/>
      <w:lvlText w:val=""/>
      <w:lvlJc w:val="left"/>
      <w:pPr>
        <w:ind w:left="720" w:hanging="360"/>
      </w:pPr>
      <w:rPr>
        <w:rFonts w:ascii="Symbol" w:hAnsi="Symbol"/>
      </w:rPr>
    </w:lvl>
    <w:lvl w:ilvl="5" w:tplc="83861238">
      <w:start w:val="1"/>
      <w:numFmt w:val="bullet"/>
      <w:lvlText w:val=""/>
      <w:lvlJc w:val="left"/>
      <w:pPr>
        <w:ind w:left="720" w:hanging="360"/>
      </w:pPr>
      <w:rPr>
        <w:rFonts w:ascii="Symbol" w:hAnsi="Symbol"/>
      </w:rPr>
    </w:lvl>
    <w:lvl w:ilvl="6" w:tplc="33243DE6">
      <w:start w:val="1"/>
      <w:numFmt w:val="bullet"/>
      <w:lvlText w:val=""/>
      <w:lvlJc w:val="left"/>
      <w:pPr>
        <w:ind w:left="720" w:hanging="360"/>
      </w:pPr>
      <w:rPr>
        <w:rFonts w:ascii="Symbol" w:hAnsi="Symbol"/>
      </w:rPr>
    </w:lvl>
    <w:lvl w:ilvl="7" w:tplc="EB245F7E">
      <w:start w:val="1"/>
      <w:numFmt w:val="bullet"/>
      <w:lvlText w:val=""/>
      <w:lvlJc w:val="left"/>
      <w:pPr>
        <w:ind w:left="720" w:hanging="360"/>
      </w:pPr>
      <w:rPr>
        <w:rFonts w:ascii="Symbol" w:hAnsi="Symbol"/>
      </w:rPr>
    </w:lvl>
    <w:lvl w:ilvl="8" w:tplc="B97C4A5A">
      <w:start w:val="1"/>
      <w:numFmt w:val="bullet"/>
      <w:lvlText w:val=""/>
      <w:lvlJc w:val="left"/>
      <w:pPr>
        <w:ind w:left="720" w:hanging="360"/>
      </w:pPr>
      <w:rPr>
        <w:rFonts w:ascii="Symbol" w:hAnsi="Symbol"/>
      </w:rPr>
    </w:lvl>
  </w:abstractNum>
  <w:abstractNum w:abstractNumId="36" w15:restartNumberingAfterBreak="0">
    <w:nsid w:val="70930BEB"/>
    <w:multiLevelType w:val="hybridMultilevel"/>
    <w:tmpl w:val="EA7E8410"/>
    <w:lvl w:ilvl="0" w:tplc="C706EC06">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27A0349"/>
    <w:multiLevelType w:val="hybridMultilevel"/>
    <w:tmpl w:val="8BFA7EF2"/>
    <w:lvl w:ilvl="0" w:tplc="84B826CE">
      <w:start w:val="1"/>
      <w:numFmt w:val="bullet"/>
      <w:lvlText w:val=""/>
      <w:lvlJc w:val="left"/>
      <w:pPr>
        <w:ind w:left="1080" w:hanging="360"/>
      </w:pPr>
      <w:rPr>
        <w:rFonts w:ascii="Symbol" w:hAnsi="Symbol"/>
      </w:rPr>
    </w:lvl>
    <w:lvl w:ilvl="1" w:tplc="2C18160C">
      <w:start w:val="1"/>
      <w:numFmt w:val="bullet"/>
      <w:lvlText w:val=""/>
      <w:lvlJc w:val="left"/>
      <w:pPr>
        <w:ind w:left="1080" w:hanging="360"/>
      </w:pPr>
      <w:rPr>
        <w:rFonts w:ascii="Symbol" w:hAnsi="Symbol"/>
      </w:rPr>
    </w:lvl>
    <w:lvl w:ilvl="2" w:tplc="2C9A939A">
      <w:start w:val="1"/>
      <w:numFmt w:val="bullet"/>
      <w:lvlText w:val=""/>
      <w:lvlJc w:val="left"/>
      <w:pPr>
        <w:ind w:left="1080" w:hanging="360"/>
      </w:pPr>
      <w:rPr>
        <w:rFonts w:ascii="Symbol" w:hAnsi="Symbol"/>
      </w:rPr>
    </w:lvl>
    <w:lvl w:ilvl="3" w:tplc="E0942A84">
      <w:start w:val="1"/>
      <w:numFmt w:val="bullet"/>
      <w:lvlText w:val=""/>
      <w:lvlJc w:val="left"/>
      <w:pPr>
        <w:ind w:left="1080" w:hanging="360"/>
      </w:pPr>
      <w:rPr>
        <w:rFonts w:ascii="Symbol" w:hAnsi="Symbol"/>
      </w:rPr>
    </w:lvl>
    <w:lvl w:ilvl="4" w:tplc="77882032">
      <w:start w:val="1"/>
      <w:numFmt w:val="bullet"/>
      <w:lvlText w:val=""/>
      <w:lvlJc w:val="left"/>
      <w:pPr>
        <w:ind w:left="1080" w:hanging="360"/>
      </w:pPr>
      <w:rPr>
        <w:rFonts w:ascii="Symbol" w:hAnsi="Symbol"/>
      </w:rPr>
    </w:lvl>
    <w:lvl w:ilvl="5" w:tplc="802EE3E2">
      <w:start w:val="1"/>
      <w:numFmt w:val="bullet"/>
      <w:lvlText w:val=""/>
      <w:lvlJc w:val="left"/>
      <w:pPr>
        <w:ind w:left="1080" w:hanging="360"/>
      </w:pPr>
      <w:rPr>
        <w:rFonts w:ascii="Symbol" w:hAnsi="Symbol"/>
      </w:rPr>
    </w:lvl>
    <w:lvl w:ilvl="6" w:tplc="D032A072">
      <w:start w:val="1"/>
      <w:numFmt w:val="bullet"/>
      <w:lvlText w:val=""/>
      <w:lvlJc w:val="left"/>
      <w:pPr>
        <w:ind w:left="1080" w:hanging="360"/>
      </w:pPr>
      <w:rPr>
        <w:rFonts w:ascii="Symbol" w:hAnsi="Symbol"/>
      </w:rPr>
    </w:lvl>
    <w:lvl w:ilvl="7" w:tplc="A6F4752C">
      <w:start w:val="1"/>
      <w:numFmt w:val="bullet"/>
      <w:lvlText w:val=""/>
      <w:lvlJc w:val="left"/>
      <w:pPr>
        <w:ind w:left="1080" w:hanging="360"/>
      </w:pPr>
      <w:rPr>
        <w:rFonts w:ascii="Symbol" w:hAnsi="Symbol"/>
      </w:rPr>
    </w:lvl>
    <w:lvl w:ilvl="8" w:tplc="847E6806">
      <w:start w:val="1"/>
      <w:numFmt w:val="bullet"/>
      <w:lvlText w:val=""/>
      <w:lvlJc w:val="left"/>
      <w:pPr>
        <w:ind w:left="1080" w:hanging="360"/>
      </w:pPr>
      <w:rPr>
        <w:rFonts w:ascii="Symbol" w:hAnsi="Symbol"/>
      </w:rPr>
    </w:lvl>
  </w:abstractNum>
  <w:abstractNum w:abstractNumId="38" w15:restartNumberingAfterBreak="0">
    <w:nsid w:val="745418AA"/>
    <w:multiLevelType w:val="hybridMultilevel"/>
    <w:tmpl w:val="98D24A9A"/>
    <w:lvl w:ilvl="0" w:tplc="FFFFFFFF">
      <w:start w:val="20"/>
      <w:numFmt w:val="bullet"/>
      <w:lvlText w:val="›"/>
      <w:lvlJc w:val="left"/>
      <w:pPr>
        <w:ind w:left="720" w:hanging="360"/>
      </w:pPr>
      <w:rPr>
        <w:rFonts w:ascii="Open Sans" w:eastAsiaTheme="minorHAnsi"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287A3012">
      <w:start w:val="20"/>
      <w:numFmt w:val="bullet"/>
      <w:lvlText w:val="›"/>
      <w:lvlJc w:val="left"/>
      <w:pPr>
        <w:ind w:left="720" w:hanging="360"/>
      </w:pPr>
      <w:rPr>
        <w:rFonts w:ascii="Open Sans" w:eastAsiaTheme="minorHAnsi" w:hAnsi="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675446"/>
    <w:multiLevelType w:val="hybridMultilevel"/>
    <w:tmpl w:val="C14CF8B2"/>
    <w:lvl w:ilvl="0" w:tplc="1430D44C">
      <w:start w:val="1"/>
      <w:numFmt w:val="bullet"/>
      <w:lvlText w:val="&gt;"/>
      <w:lvlJc w:val="left"/>
      <w:pPr>
        <w:ind w:left="720" w:hanging="360"/>
      </w:pPr>
      <w:rPr>
        <w:rFonts w:ascii="Symbol" w:hAnsi="Symbol" w:hint="default"/>
        <w:b/>
      </w:rPr>
    </w:lvl>
    <w:lvl w:ilvl="1" w:tplc="B596ACC8">
      <w:numFmt w:val="bullet"/>
      <w:lvlText w:val="-"/>
      <w:lvlJc w:val="left"/>
      <w:pPr>
        <w:ind w:left="1440" w:hanging="360"/>
      </w:pPr>
      <w:rPr>
        <w:rFonts w:ascii="Open Sans" w:eastAsiaTheme="minorHAnsi" w:hAnsi="Open Sans" w:cs="Open Sans" w:hint="default"/>
      </w:rPr>
    </w:lvl>
    <w:lvl w:ilvl="2" w:tplc="46E41382">
      <w:numFmt w:val="bullet"/>
      <w:lvlText w:val="•"/>
      <w:lvlJc w:val="left"/>
      <w:pPr>
        <w:ind w:left="2160" w:hanging="360"/>
      </w:pPr>
      <w:rPr>
        <w:rFonts w:ascii="Open Sans" w:eastAsiaTheme="minorHAnsi" w:hAnsi="Open Sans" w:cs="Open San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455214"/>
    <w:multiLevelType w:val="hybridMultilevel"/>
    <w:tmpl w:val="17185E92"/>
    <w:lvl w:ilvl="0" w:tplc="9D6E1364">
      <w:start w:val="1"/>
      <w:numFmt w:val="bullet"/>
      <w:lvlText w:val=""/>
      <w:lvlJc w:val="left"/>
      <w:pPr>
        <w:ind w:left="720" w:hanging="360"/>
      </w:pPr>
      <w:rPr>
        <w:rFonts w:ascii="Symbol" w:hAnsi="Symbol"/>
      </w:rPr>
    </w:lvl>
    <w:lvl w:ilvl="1" w:tplc="3E86215C">
      <w:start w:val="1"/>
      <w:numFmt w:val="bullet"/>
      <w:lvlText w:val=""/>
      <w:lvlJc w:val="left"/>
      <w:pPr>
        <w:ind w:left="720" w:hanging="360"/>
      </w:pPr>
      <w:rPr>
        <w:rFonts w:ascii="Symbol" w:hAnsi="Symbol"/>
      </w:rPr>
    </w:lvl>
    <w:lvl w:ilvl="2" w:tplc="1194AB9A">
      <w:start w:val="1"/>
      <w:numFmt w:val="bullet"/>
      <w:lvlText w:val=""/>
      <w:lvlJc w:val="left"/>
      <w:pPr>
        <w:ind w:left="720" w:hanging="360"/>
      </w:pPr>
      <w:rPr>
        <w:rFonts w:ascii="Symbol" w:hAnsi="Symbol"/>
      </w:rPr>
    </w:lvl>
    <w:lvl w:ilvl="3" w:tplc="9F0E5886">
      <w:start w:val="1"/>
      <w:numFmt w:val="bullet"/>
      <w:lvlText w:val=""/>
      <w:lvlJc w:val="left"/>
      <w:pPr>
        <w:ind w:left="720" w:hanging="360"/>
      </w:pPr>
      <w:rPr>
        <w:rFonts w:ascii="Symbol" w:hAnsi="Symbol"/>
      </w:rPr>
    </w:lvl>
    <w:lvl w:ilvl="4" w:tplc="A0C067A6">
      <w:start w:val="1"/>
      <w:numFmt w:val="bullet"/>
      <w:lvlText w:val=""/>
      <w:lvlJc w:val="left"/>
      <w:pPr>
        <w:ind w:left="720" w:hanging="360"/>
      </w:pPr>
      <w:rPr>
        <w:rFonts w:ascii="Symbol" w:hAnsi="Symbol"/>
      </w:rPr>
    </w:lvl>
    <w:lvl w:ilvl="5" w:tplc="EBBC0D4C">
      <w:start w:val="1"/>
      <w:numFmt w:val="bullet"/>
      <w:lvlText w:val=""/>
      <w:lvlJc w:val="left"/>
      <w:pPr>
        <w:ind w:left="720" w:hanging="360"/>
      </w:pPr>
      <w:rPr>
        <w:rFonts w:ascii="Symbol" w:hAnsi="Symbol"/>
      </w:rPr>
    </w:lvl>
    <w:lvl w:ilvl="6" w:tplc="817259D0">
      <w:start w:val="1"/>
      <w:numFmt w:val="bullet"/>
      <w:lvlText w:val=""/>
      <w:lvlJc w:val="left"/>
      <w:pPr>
        <w:ind w:left="720" w:hanging="360"/>
      </w:pPr>
      <w:rPr>
        <w:rFonts w:ascii="Symbol" w:hAnsi="Symbol"/>
      </w:rPr>
    </w:lvl>
    <w:lvl w:ilvl="7" w:tplc="E4AE773C">
      <w:start w:val="1"/>
      <w:numFmt w:val="bullet"/>
      <w:lvlText w:val=""/>
      <w:lvlJc w:val="left"/>
      <w:pPr>
        <w:ind w:left="720" w:hanging="360"/>
      </w:pPr>
      <w:rPr>
        <w:rFonts w:ascii="Symbol" w:hAnsi="Symbol"/>
      </w:rPr>
    </w:lvl>
    <w:lvl w:ilvl="8" w:tplc="CD109486">
      <w:start w:val="1"/>
      <w:numFmt w:val="bullet"/>
      <w:lvlText w:val=""/>
      <w:lvlJc w:val="left"/>
      <w:pPr>
        <w:ind w:left="720" w:hanging="360"/>
      </w:pPr>
      <w:rPr>
        <w:rFonts w:ascii="Symbol" w:hAnsi="Symbol"/>
      </w:rPr>
    </w:lvl>
  </w:abstractNum>
  <w:abstractNum w:abstractNumId="41" w15:restartNumberingAfterBreak="0">
    <w:nsid w:val="7943D5A1"/>
    <w:multiLevelType w:val="hybridMultilevel"/>
    <w:tmpl w:val="FFFFFFFF"/>
    <w:lvl w:ilvl="0" w:tplc="CB60B286">
      <w:start w:val="1"/>
      <w:numFmt w:val="bullet"/>
      <w:lvlText w:val=""/>
      <w:lvlJc w:val="left"/>
      <w:pPr>
        <w:ind w:left="720" w:hanging="360"/>
      </w:pPr>
      <w:rPr>
        <w:rFonts w:ascii="Symbol" w:hAnsi="Symbol" w:hint="default"/>
      </w:rPr>
    </w:lvl>
    <w:lvl w:ilvl="1" w:tplc="3E2ED4AA">
      <w:start w:val="1"/>
      <w:numFmt w:val="bullet"/>
      <w:lvlText w:val="o"/>
      <w:lvlJc w:val="left"/>
      <w:pPr>
        <w:ind w:left="1440" w:hanging="360"/>
      </w:pPr>
      <w:rPr>
        <w:rFonts w:ascii="Courier New" w:hAnsi="Courier New" w:hint="default"/>
      </w:rPr>
    </w:lvl>
    <w:lvl w:ilvl="2" w:tplc="1B12E670">
      <w:start w:val="1"/>
      <w:numFmt w:val="bullet"/>
      <w:lvlText w:val=""/>
      <w:lvlJc w:val="left"/>
      <w:pPr>
        <w:ind w:left="2160" w:hanging="360"/>
      </w:pPr>
      <w:rPr>
        <w:rFonts w:ascii="Wingdings" w:hAnsi="Wingdings" w:hint="default"/>
      </w:rPr>
    </w:lvl>
    <w:lvl w:ilvl="3" w:tplc="17B83916">
      <w:start w:val="1"/>
      <w:numFmt w:val="bullet"/>
      <w:lvlText w:val=""/>
      <w:lvlJc w:val="left"/>
      <w:pPr>
        <w:ind w:left="2880" w:hanging="360"/>
      </w:pPr>
      <w:rPr>
        <w:rFonts w:ascii="Symbol" w:hAnsi="Symbol" w:hint="default"/>
      </w:rPr>
    </w:lvl>
    <w:lvl w:ilvl="4" w:tplc="7B3ABF5A">
      <w:start w:val="1"/>
      <w:numFmt w:val="bullet"/>
      <w:lvlText w:val="o"/>
      <w:lvlJc w:val="left"/>
      <w:pPr>
        <w:ind w:left="3600" w:hanging="360"/>
      </w:pPr>
      <w:rPr>
        <w:rFonts w:ascii="Courier New" w:hAnsi="Courier New" w:hint="default"/>
      </w:rPr>
    </w:lvl>
    <w:lvl w:ilvl="5" w:tplc="5B52E18C">
      <w:start w:val="1"/>
      <w:numFmt w:val="bullet"/>
      <w:lvlText w:val=""/>
      <w:lvlJc w:val="left"/>
      <w:pPr>
        <w:ind w:left="4320" w:hanging="360"/>
      </w:pPr>
      <w:rPr>
        <w:rFonts w:ascii="Wingdings" w:hAnsi="Wingdings" w:hint="default"/>
      </w:rPr>
    </w:lvl>
    <w:lvl w:ilvl="6" w:tplc="60BC68CA">
      <w:start w:val="1"/>
      <w:numFmt w:val="bullet"/>
      <w:lvlText w:val=""/>
      <w:lvlJc w:val="left"/>
      <w:pPr>
        <w:ind w:left="5040" w:hanging="360"/>
      </w:pPr>
      <w:rPr>
        <w:rFonts w:ascii="Symbol" w:hAnsi="Symbol" w:hint="default"/>
      </w:rPr>
    </w:lvl>
    <w:lvl w:ilvl="7" w:tplc="A57E4B64">
      <w:start w:val="1"/>
      <w:numFmt w:val="bullet"/>
      <w:lvlText w:val="o"/>
      <w:lvlJc w:val="left"/>
      <w:pPr>
        <w:ind w:left="5760" w:hanging="360"/>
      </w:pPr>
      <w:rPr>
        <w:rFonts w:ascii="Courier New" w:hAnsi="Courier New" w:hint="default"/>
      </w:rPr>
    </w:lvl>
    <w:lvl w:ilvl="8" w:tplc="C8225948">
      <w:start w:val="1"/>
      <w:numFmt w:val="bullet"/>
      <w:lvlText w:val=""/>
      <w:lvlJc w:val="left"/>
      <w:pPr>
        <w:ind w:left="6480" w:hanging="360"/>
      </w:pPr>
      <w:rPr>
        <w:rFonts w:ascii="Wingdings" w:hAnsi="Wingdings" w:hint="default"/>
      </w:rPr>
    </w:lvl>
  </w:abstractNum>
  <w:abstractNum w:abstractNumId="42" w15:restartNumberingAfterBreak="0">
    <w:nsid w:val="7F5F45A4"/>
    <w:multiLevelType w:val="hybridMultilevel"/>
    <w:tmpl w:val="AC524FDE"/>
    <w:lvl w:ilvl="0" w:tplc="287A3012">
      <w:start w:val="20"/>
      <w:numFmt w:val="bullet"/>
      <w:lvlText w:val="›"/>
      <w:lvlJc w:val="left"/>
      <w:pPr>
        <w:ind w:left="720" w:hanging="360"/>
      </w:pPr>
      <w:rPr>
        <w:rFonts w:ascii="Open Sans" w:eastAsiaTheme="minorHAnsi" w:hAnsi="Open San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1991966">
    <w:abstractNumId w:val="41"/>
  </w:num>
  <w:num w:numId="2" w16cid:durableId="58136803">
    <w:abstractNumId w:val="28"/>
  </w:num>
  <w:num w:numId="3" w16cid:durableId="1513833243">
    <w:abstractNumId w:val="20"/>
  </w:num>
  <w:num w:numId="4" w16cid:durableId="1240403059">
    <w:abstractNumId w:val="10"/>
  </w:num>
  <w:num w:numId="5" w16cid:durableId="1173715240">
    <w:abstractNumId w:val="1"/>
  </w:num>
  <w:num w:numId="6" w16cid:durableId="997154251">
    <w:abstractNumId w:val="39"/>
  </w:num>
  <w:num w:numId="7" w16cid:durableId="1989702183">
    <w:abstractNumId w:val="11"/>
  </w:num>
  <w:num w:numId="8" w16cid:durableId="115762134">
    <w:abstractNumId w:val="31"/>
  </w:num>
  <w:num w:numId="9" w16cid:durableId="190916938">
    <w:abstractNumId w:val="21"/>
  </w:num>
  <w:num w:numId="10" w16cid:durableId="1008557243">
    <w:abstractNumId w:val="30"/>
  </w:num>
  <w:num w:numId="11" w16cid:durableId="922571720">
    <w:abstractNumId w:val="27"/>
  </w:num>
  <w:num w:numId="12" w16cid:durableId="947813128">
    <w:abstractNumId w:val="19"/>
  </w:num>
  <w:num w:numId="13" w16cid:durableId="694771055">
    <w:abstractNumId w:val="8"/>
  </w:num>
  <w:num w:numId="14" w16cid:durableId="540360654">
    <w:abstractNumId w:val="15"/>
  </w:num>
  <w:num w:numId="15" w16cid:durableId="1536578947">
    <w:abstractNumId w:val="38"/>
  </w:num>
  <w:num w:numId="16" w16cid:durableId="2045252071">
    <w:abstractNumId w:val="42"/>
  </w:num>
  <w:num w:numId="17" w16cid:durableId="2116360420">
    <w:abstractNumId w:val="2"/>
  </w:num>
  <w:num w:numId="18" w16cid:durableId="323818239">
    <w:abstractNumId w:val="5"/>
  </w:num>
  <w:num w:numId="19" w16cid:durableId="1007749448">
    <w:abstractNumId w:val="18"/>
  </w:num>
  <w:num w:numId="20" w16cid:durableId="389571699">
    <w:abstractNumId w:val="17"/>
  </w:num>
  <w:num w:numId="21" w16cid:durableId="1535654561">
    <w:abstractNumId w:val="6"/>
  </w:num>
  <w:num w:numId="22" w16cid:durableId="1434325884">
    <w:abstractNumId w:val="33"/>
  </w:num>
  <w:num w:numId="23" w16cid:durableId="714428247">
    <w:abstractNumId w:val="0"/>
  </w:num>
  <w:num w:numId="24" w16cid:durableId="1212310143">
    <w:abstractNumId w:val="36"/>
  </w:num>
  <w:num w:numId="25" w16cid:durableId="33115069">
    <w:abstractNumId w:val="24"/>
  </w:num>
  <w:num w:numId="26" w16cid:durableId="1482237571">
    <w:abstractNumId w:val="16"/>
  </w:num>
  <w:num w:numId="27" w16cid:durableId="101921386">
    <w:abstractNumId w:val="23"/>
  </w:num>
  <w:num w:numId="28" w16cid:durableId="740954109">
    <w:abstractNumId w:val="3"/>
  </w:num>
  <w:num w:numId="29" w16cid:durableId="1661807039">
    <w:abstractNumId w:val="12"/>
  </w:num>
  <w:num w:numId="30" w16cid:durableId="784538133">
    <w:abstractNumId w:val="7"/>
  </w:num>
  <w:num w:numId="31" w16cid:durableId="387267588">
    <w:abstractNumId w:val="4"/>
  </w:num>
  <w:num w:numId="32" w16cid:durableId="1561360220">
    <w:abstractNumId w:val="29"/>
  </w:num>
  <w:num w:numId="33" w16cid:durableId="912205244">
    <w:abstractNumId w:val="26"/>
  </w:num>
  <w:num w:numId="34" w16cid:durableId="360203009">
    <w:abstractNumId w:val="13"/>
  </w:num>
  <w:num w:numId="35" w16cid:durableId="418059301">
    <w:abstractNumId w:val="37"/>
  </w:num>
  <w:num w:numId="36" w16cid:durableId="809859925">
    <w:abstractNumId w:val="32"/>
  </w:num>
  <w:num w:numId="37" w16cid:durableId="204413924">
    <w:abstractNumId w:val="14"/>
  </w:num>
  <w:num w:numId="38" w16cid:durableId="308942144">
    <w:abstractNumId w:val="22"/>
  </w:num>
  <w:num w:numId="39" w16cid:durableId="1011374836">
    <w:abstractNumId w:val="25"/>
  </w:num>
  <w:num w:numId="40" w16cid:durableId="652103875">
    <w:abstractNumId w:val="40"/>
  </w:num>
  <w:num w:numId="41" w16cid:durableId="1726878910">
    <w:abstractNumId w:val="35"/>
  </w:num>
  <w:num w:numId="42" w16cid:durableId="985744008">
    <w:abstractNumId w:val="34"/>
  </w:num>
  <w:num w:numId="43" w16cid:durableId="22715309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attachedTemplate r:id="rId1"/>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010D"/>
    <w:rsid w:val="00000572"/>
    <w:rsid w:val="000005CE"/>
    <w:rsid w:val="0000147E"/>
    <w:rsid w:val="0000154B"/>
    <w:rsid w:val="00001C06"/>
    <w:rsid w:val="000028C6"/>
    <w:rsid w:val="00002B23"/>
    <w:rsid w:val="00002B84"/>
    <w:rsid w:val="00003115"/>
    <w:rsid w:val="0000332E"/>
    <w:rsid w:val="000035B4"/>
    <w:rsid w:val="000037CE"/>
    <w:rsid w:val="00003987"/>
    <w:rsid w:val="0000434F"/>
    <w:rsid w:val="0000463B"/>
    <w:rsid w:val="0000510F"/>
    <w:rsid w:val="00005238"/>
    <w:rsid w:val="0000558C"/>
    <w:rsid w:val="00005D6A"/>
    <w:rsid w:val="000070E2"/>
    <w:rsid w:val="00007487"/>
    <w:rsid w:val="0001000B"/>
    <w:rsid w:val="000100C0"/>
    <w:rsid w:val="00010465"/>
    <w:rsid w:val="00010599"/>
    <w:rsid w:val="00011158"/>
    <w:rsid w:val="00011178"/>
    <w:rsid w:val="00011A44"/>
    <w:rsid w:val="00012A37"/>
    <w:rsid w:val="00013307"/>
    <w:rsid w:val="00013911"/>
    <w:rsid w:val="00013D6F"/>
    <w:rsid w:val="000146F5"/>
    <w:rsid w:val="00014D21"/>
    <w:rsid w:val="00014FA3"/>
    <w:rsid w:val="0002008D"/>
    <w:rsid w:val="000205EB"/>
    <w:rsid w:val="000207CD"/>
    <w:rsid w:val="000208D2"/>
    <w:rsid w:val="00020C5A"/>
    <w:rsid w:val="00020CE4"/>
    <w:rsid w:val="00020D08"/>
    <w:rsid w:val="00022488"/>
    <w:rsid w:val="00022C75"/>
    <w:rsid w:val="00022D15"/>
    <w:rsid w:val="00022EF2"/>
    <w:rsid w:val="00024305"/>
    <w:rsid w:val="0002468D"/>
    <w:rsid w:val="000264C6"/>
    <w:rsid w:val="00026952"/>
    <w:rsid w:val="00026B85"/>
    <w:rsid w:val="00026FB8"/>
    <w:rsid w:val="0002767C"/>
    <w:rsid w:val="00027C53"/>
    <w:rsid w:val="00027DD1"/>
    <w:rsid w:val="000302C1"/>
    <w:rsid w:val="00030372"/>
    <w:rsid w:val="000304D4"/>
    <w:rsid w:val="000311C7"/>
    <w:rsid w:val="0003165C"/>
    <w:rsid w:val="00031E63"/>
    <w:rsid w:val="00032025"/>
    <w:rsid w:val="000324E3"/>
    <w:rsid w:val="00032B93"/>
    <w:rsid w:val="00033A54"/>
    <w:rsid w:val="00035422"/>
    <w:rsid w:val="00035506"/>
    <w:rsid w:val="00035C6F"/>
    <w:rsid w:val="00035EEE"/>
    <w:rsid w:val="00035F95"/>
    <w:rsid w:val="000364EE"/>
    <w:rsid w:val="00036EC2"/>
    <w:rsid w:val="00036FB1"/>
    <w:rsid w:val="0003773B"/>
    <w:rsid w:val="0003798A"/>
    <w:rsid w:val="00037A31"/>
    <w:rsid w:val="00037AF7"/>
    <w:rsid w:val="00037C21"/>
    <w:rsid w:val="00037E54"/>
    <w:rsid w:val="000401B8"/>
    <w:rsid w:val="00040463"/>
    <w:rsid w:val="00040E4C"/>
    <w:rsid w:val="00040E61"/>
    <w:rsid w:val="0004101D"/>
    <w:rsid w:val="00041037"/>
    <w:rsid w:val="0004110C"/>
    <w:rsid w:val="000419B5"/>
    <w:rsid w:val="00041C7B"/>
    <w:rsid w:val="00041F0F"/>
    <w:rsid w:val="00042527"/>
    <w:rsid w:val="0004267E"/>
    <w:rsid w:val="00042BDB"/>
    <w:rsid w:val="00043E49"/>
    <w:rsid w:val="00044475"/>
    <w:rsid w:val="000444DC"/>
    <w:rsid w:val="00044E4D"/>
    <w:rsid w:val="000467DC"/>
    <w:rsid w:val="000469E7"/>
    <w:rsid w:val="00046BAF"/>
    <w:rsid w:val="00046C85"/>
    <w:rsid w:val="00046D4E"/>
    <w:rsid w:val="00046EDF"/>
    <w:rsid w:val="0004720C"/>
    <w:rsid w:val="0004735E"/>
    <w:rsid w:val="00047A88"/>
    <w:rsid w:val="00047CF6"/>
    <w:rsid w:val="0005026C"/>
    <w:rsid w:val="000508E0"/>
    <w:rsid w:val="000509CC"/>
    <w:rsid w:val="00050BBA"/>
    <w:rsid w:val="00050D6E"/>
    <w:rsid w:val="00052049"/>
    <w:rsid w:val="00053076"/>
    <w:rsid w:val="000540D0"/>
    <w:rsid w:val="00054302"/>
    <w:rsid w:val="0005460B"/>
    <w:rsid w:val="00054AE3"/>
    <w:rsid w:val="00054CFE"/>
    <w:rsid w:val="00054F11"/>
    <w:rsid w:val="00054F65"/>
    <w:rsid w:val="0005518E"/>
    <w:rsid w:val="000551F4"/>
    <w:rsid w:val="00055960"/>
    <w:rsid w:val="000560A3"/>
    <w:rsid w:val="00056292"/>
    <w:rsid w:val="000569B2"/>
    <w:rsid w:val="000571D8"/>
    <w:rsid w:val="0005769E"/>
    <w:rsid w:val="00057823"/>
    <w:rsid w:val="000578C4"/>
    <w:rsid w:val="00057DBB"/>
    <w:rsid w:val="00060293"/>
    <w:rsid w:val="000607D8"/>
    <w:rsid w:val="00060940"/>
    <w:rsid w:val="00060A50"/>
    <w:rsid w:val="00061151"/>
    <w:rsid w:val="00061EFB"/>
    <w:rsid w:val="00062050"/>
    <w:rsid w:val="000621E5"/>
    <w:rsid w:val="00062857"/>
    <w:rsid w:val="00062C39"/>
    <w:rsid w:val="000635CB"/>
    <w:rsid w:val="00063B77"/>
    <w:rsid w:val="000640C5"/>
    <w:rsid w:val="00064460"/>
    <w:rsid w:val="00064DB6"/>
    <w:rsid w:val="000653C3"/>
    <w:rsid w:val="0006541D"/>
    <w:rsid w:val="000657B4"/>
    <w:rsid w:val="00065998"/>
    <w:rsid w:val="0006618E"/>
    <w:rsid w:val="00066C90"/>
    <w:rsid w:val="00066E44"/>
    <w:rsid w:val="00066EB3"/>
    <w:rsid w:val="00066ED1"/>
    <w:rsid w:val="00067A06"/>
    <w:rsid w:val="00067D76"/>
    <w:rsid w:val="000701F4"/>
    <w:rsid w:val="0007021E"/>
    <w:rsid w:val="00070A1E"/>
    <w:rsid w:val="00070BC7"/>
    <w:rsid w:val="00070EE4"/>
    <w:rsid w:val="0007150D"/>
    <w:rsid w:val="00071A27"/>
    <w:rsid w:val="00071C33"/>
    <w:rsid w:val="00071FC8"/>
    <w:rsid w:val="0007216F"/>
    <w:rsid w:val="00072436"/>
    <w:rsid w:val="000725AD"/>
    <w:rsid w:val="00072ECB"/>
    <w:rsid w:val="0007319B"/>
    <w:rsid w:val="000731CA"/>
    <w:rsid w:val="00073334"/>
    <w:rsid w:val="00073419"/>
    <w:rsid w:val="00073A01"/>
    <w:rsid w:val="00073B6A"/>
    <w:rsid w:val="00073C12"/>
    <w:rsid w:val="00073C4B"/>
    <w:rsid w:val="00074772"/>
    <w:rsid w:val="000747C0"/>
    <w:rsid w:val="000752A0"/>
    <w:rsid w:val="00075608"/>
    <w:rsid w:val="000758BC"/>
    <w:rsid w:val="00075A23"/>
    <w:rsid w:val="00076087"/>
    <w:rsid w:val="000760C9"/>
    <w:rsid w:val="00076338"/>
    <w:rsid w:val="0007639F"/>
    <w:rsid w:val="0007645B"/>
    <w:rsid w:val="00076795"/>
    <w:rsid w:val="00076CD7"/>
    <w:rsid w:val="0007727C"/>
    <w:rsid w:val="0007768E"/>
    <w:rsid w:val="00077DBE"/>
    <w:rsid w:val="0008050B"/>
    <w:rsid w:val="0008088B"/>
    <w:rsid w:val="000808E0"/>
    <w:rsid w:val="00080ADC"/>
    <w:rsid w:val="00080BC6"/>
    <w:rsid w:val="00080C6E"/>
    <w:rsid w:val="00081902"/>
    <w:rsid w:val="00081F75"/>
    <w:rsid w:val="00082272"/>
    <w:rsid w:val="000824F9"/>
    <w:rsid w:val="00082DB4"/>
    <w:rsid w:val="00082EAF"/>
    <w:rsid w:val="00082F21"/>
    <w:rsid w:val="0008380A"/>
    <w:rsid w:val="00083C6E"/>
    <w:rsid w:val="00083FDC"/>
    <w:rsid w:val="00084707"/>
    <w:rsid w:val="000847B6"/>
    <w:rsid w:val="0008485B"/>
    <w:rsid w:val="00084E30"/>
    <w:rsid w:val="0008568F"/>
    <w:rsid w:val="00085969"/>
    <w:rsid w:val="000863A4"/>
    <w:rsid w:val="0008695E"/>
    <w:rsid w:val="000869AE"/>
    <w:rsid w:val="00087153"/>
    <w:rsid w:val="000879B2"/>
    <w:rsid w:val="00087C6F"/>
    <w:rsid w:val="00087C79"/>
    <w:rsid w:val="00090EC1"/>
    <w:rsid w:val="000912C1"/>
    <w:rsid w:val="000914AB"/>
    <w:rsid w:val="00091A7A"/>
    <w:rsid w:val="00092542"/>
    <w:rsid w:val="000925C0"/>
    <w:rsid w:val="0009269C"/>
    <w:rsid w:val="00092A2E"/>
    <w:rsid w:val="0009345F"/>
    <w:rsid w:val="000934B2"/>
    <w:rsid w:val="0009397E"/>
    <w:rsid w:val="00093F3F"/>
    <w:rsid w:val="00094099"/>
    <w:rsid w:val="00094112"/>
    <w:rsid w:val="00094C78"/>
    <w:rsid w:val="0009515F"/>
    <w:rsid w:val="0009635F"/>
    <w:rsid w:val="0009655F"/>
    <w:rsid w:val="00096CAF"/>
    <w:rsid w:val="0009714F"/>
    <w:rsid w:val="0009759D"/>
    <w:rsid w:val="00097DEE"/>
    <w:rsid w:val="000A0762"/>
    <w:rsid w:val="000A10EB"/>
    <w:rsid w:val="000A1178"/>
    <w:rsid w:val="000A19C6"/>
    <w:rsid w:val="000A1CB9"/>
    <w:rsid w:val="000A3096"/>
    <w:rsid w:val="000A3182"/>
    <w:rsid w:val="000A347F"/>
    <w:rsid w:val="000A34CF"/>
    <w:rsid w:val="000A38A5"/>
    <w:rsid w:val="000A38C1"/>
    <w:rsid w:val="000A3FC0"/>
    <w:rsid w:val="000A4A4D"/>
    <w:rsid w:val="000A5171"/>
    <w:rsid w:val="000A5305"/>
    <w:rsid w:val="000A5533"/>
    <w:rsid w:val="000A55AA"/>
    <w:rsid w:val="000A5E4A"/>
    <w:rsid w:val="000A6076"/>
    <w:rsid w:val="000A60C4"/>
    <w:rsid w:val="000A61A2"/>
    <w:rsid w:val="000A6732"/>
    <w:rsid w:val="000A6B74"/>
    <w:rsid w:val="000A6F80"/>
    <w:rsid w:val="000A71B3"/>
    <w:rsid w:val="000A7EC5"/>
    <w:rsid w:val="000B033F"/>
    <w:rsid w:val="000B0BE0"/>
    <w:rsid w:val="000B0FC0"/>
    <w:rsid w:val="000B14A7"/>
    <w:rsid w:val="000B1999"/>
    <w:rsid w:val="000B202D"/>
    <w:rsid w:val="000B220A"/>
    <w:rsid w:val="000B221C"/>
    <w:rsid w:val="000B232F"/>
    <w:rsid w:val="000B24AE"/>
    <w:rsid w:val="000B27F4"/>
    <w:rsid w:val="000B2CC9"/>
    <w:rsid w:val="000B3550"/>
    <w:rsid w:val="000B3906"/>
    <w:rsid w:val="000B39B3"/>
    <w:rsid w:val="000B4336"/>
    <w:rsid w:val="000B45AB"/>
    <w:rsid w:val="000B50B4"/>
    <w:rsid w:val="000B5896"/>
    <w:rsid w:val="000B5992"/>
    <w:rsid w:val="000B5BE9"/>
    <w:rsid w:val="000B5F43"/>
    <w:rsid w:val="000B6196"/>
    <w:rsid w:val="000B65B4"/>
    <w:rsid w:val="000B6696"/>
    <w:rsid w:val="000B669A"/>
    <w:rsid w:val="000B6A46"/>
    <w:rsid w:val="000B6AB8"/>
    <w:rsid w:val="000B6C7D"/>
    <w:rsid w:val="000B7297"/>
    <w:rsid w:val="000C0AB3"/>
    <w:rsid w:val="000C1236"/>
    <w:rsid w:val="000C12BC"/>
    <w:rsid w:val="000C12DB"/>
    <w:rsid w:val="000C1568"/>
    <w:rsid w:val="000C1BE6"/>
    <w:rsid w:val="000C205F"/>
    <w:rsid w:val="000C215F"/>
    <w:rsid w:val="000C2C60"/>
    <w:rsid w:val="000C2C93"/>
    <w:rsid w:val="000C348B"/>
    <w:rsid w:val="000C35EF"/>
    <w:rsid w:val="000C3805"/>
    <w:rsid w:val="000C3AEB"/>
    <w:rsid w:val="000C411F"/>
    <w:rsid w:val="000C4389"/>
    <w:rsid w:val="000C4BB7"/>
    <w:rsid w:val="000C5627"/>
    <w:rsid w:val="000C56D4"/>
    <w:rsid w:val="000C5956"/>
    <w:rsid w:val="000C5C44"/>
    <w:rsid w:val="000C6512"/>
    <w:rsid w:val="000C6B1D"/>
    <w:rsid w:val="000C71D1"/>
    <w:rsid w:val="000C7292"/>
    <w:rsid w:val="000C7977"/>
    <w:rsid w:val="000C7CC6"/>
    <w:rsid w:val="000C7F0F"/>
    <w:rsid w:val="000D0538"/>
    <w:rsid w:val="000D06D4"/>
    <w:rsid w:val="000D06E6"/>
    <w:rsid w:val="000D0709"/>
    <w:rsid w:val="000D0715"/>
    <w:rsid w:val="000D0767"/>
    <w:rsid w:val="000D22E9"/>
    <w:rsid w:val="000D2A0A"/>
    <w:rsid w:val="000D2A6C"/>
    <w:rsid w:val="000D2CA9"/>
    <w:rsid w:val="000D2E36"/>
    <w:rsid w:val="000D32E0"/>
    <w:rsid w:val="000D338E"/>
    <w:rsid w:val="000D3935"/>
    <w:rsid w:val="000D3C22"/>
    <w:rsid w:val="000D3DE5"/>
    <w:rsid w:val="000D42E3"/>
    <w:rsid w:val="000D4445"/>
    <w:rsid w:val="000D4A62"/>
    <w:rsid w:val="000D4DD3"/>
    <w:rsid w:val="000D4DD9"/>
    <w:rsid w:val="000D4FBA"/>
    <w:rsid w:val="000D5135"/>
    <w:rsid w:val="000D51B1"/>
    <w:rsid w:val="000D521A"/>
    <w:rsid w:val="000D543D"/>
    <w:rsid w:val="000D57C5"/>
    <w:rsid w:val="000D5E4A"/>
    <w:rsid w:val="000D5E60"/>
    <w:rsid w:val="000D60CB"/>
    <w:rsid w:val="000D6715"/>
    <w:rsid w:val="000D6ABD"/>
    <w:rsid w:val="000D75D7"/>
    <w:rsid w:val="000D7A3D"/>
    <w:rsid w:val="000E0916"/>
    <w:rsid w:val="000E0A75"/>
    <w:rsid w:val="000E0D6A"/>
    <w:rsid w:val="000E0E84"/>
    <w:rsid w:val="000E11C9"/>
    <w:rsid w:val="000E1476"/>
    <w:rsid w:val="000E1B56"/>
    <w:rsid w:val="000E2D2A"/>
    <w:rsid w:val="000E3043"/>
    <w:rsid w:val="000E33A2"/>
    <w:rsid w:val="000E3848"/>
    <w:rsid w:val="000E3BC2"/>
    <w:rsid w:val="000E44B2"/>
    <w:rsid w:val="000E56A9"/>
    <w:rsid w:val="000E5B11"/>
    <w:rsid w:val="000E5CA5"/>
    <w:rsid w:val="000E6012"/>
    <w:rsid w:val="000E6610"/>
    <w:rsid w:val="000E6908"/>
    <w:rsid w:val="000E6977"/>
    <w:rsid w:val="000E69C1"/>
    <w:rsid w:val="000F00F2"/>
    <w:rsid w:val="000F0734"/>
    <w:rsid w:val="000F08F3"/>
    <w:rsid w:val="000F09DA"/>
    <w:rsid w:val="000F0F17"/>
    <w:rsid w:val="000F151C"/>
    <w:rsid w:val="000F167C"/>
    <w:rsid w:val="000F16C2"/>
    <w:rsid w:val="000F1AF4"/>
    <w:rsid w:val="000F1D89"/>
    <w:rsid w:val="000F1E24"/>
    <w:rsid w:val="000F2E21"/>
    <w:rsid w:val="000F3902"/>
    <w:rsid w:val="000F4103"/>
    <w:rsid w:val="000F4679"/>
    <w:rsid w:val="000F4B8D"/>
    <w:rsid w:val="000F4D20"/>
    <w:rsid w:val="000F5078"/>
    <w:rsid w:val="000F531A"/>
    <w:rsid w:val="000F535C"/>
    <w:rsid w:val="000F537F"/>
    <w:rsid w:val="000F55AF"/>
    <w:rsid w:val="000F5632"/>
    <w:rsid w:val="000F59CB"/>
    <w:rsid w:val="000F5CA1"/>
    <w:rsid w:val="000F646B"/>
    <w:rsid w:val="000F6C0B"/>
    <w:rsid w:val="000F6E69"/>
    <w:rsid w:val="000F7045"/>
    <w:rsid w:val="00100DED"/>
    <w:rsid w:val="00100E70"/>
    <w:rsid w:val="0010150E"/>
    <w:rsid w:val="00101847"/>
    <w:rsid w:val="001018B9"/>
    <w:rsid w:val="00101B52"/>
    <w:rsid w:val="00101F92"/>
    <w:rsid w:val="00102A53"/>
    <w:rsid w:val="001032BA"/>
    <w:rsid w:val="00103726"/>
    <w:rsid w:val="00103756"/>
    <w:rsid w:val="00103B69"/>
    <w:rsid w:val="00104AB1"/>
    <w:rsid w:val="00104D33"/>
    <w:rsid w:val="001050B2"/>
    <w:rsid w:val="00105850"/>
    <w:rsid w:val="00105EC1"/>
    <w:rsid w:val="00106009"/>
    <w:rsid w:val="0010612B"/>
    <w:rsid w:val="00106299"/>
    <w:rsid w:val="00106550"/>
    <w:rsid w:val="00106E11"/>
    <w:rsid w:val="00107681"/>
    <w:rsid w:val="001079C5"/>
    <w:rsid w:val="001103E9"/>
    <w:rsid w:val="00111A75"/>
    <w:rsid w:val="00112088"/>
    <w:rsid w:val="00112272"/>
    <w:rsid w:val="001127DD"/>
    <w:rsid w:val="00112FA9"/>
    <w:rsid w:val="001135C8"/>
    <w:rsid w:val="001135CA"/>
    <w:rsid w:val="00113DD3"/>
    <w:rsid w:val="00114365"/>
    <w:rsid w:val="00114C5C"/>
    <w:rsid w:val="0011528D"/>
    <w:rsid w:val="00115858"/>
    <w:rsid w:val="00115B38"/>
    <w:rsid w:val="00115F9C"/>
    <w:rsid w:val="00116C85"/>
    <w:rsid w:val="0011719B"/>
    <w:rsid w:val="001171BB"/>
    <w:rsid w:val="0011728B"/>
    <w:rsid w:val="00117A17"/>
    <w:rsid w:val="00117CAC"/>
    <w:rsid w:val="00120783"/>
    <w:rsid w:val="00120E32"/>
    <w:rsid w:val="001218FB"/>
    <w:rsid w:val="00121915"/>
    <w:rsid w:val="00121E86"/>
    <w:rsid w:val="00121E96"/>
    <w:rsid w:val="00122164"/>
    <w:rsid w:val="0012233A"/>
    <w:rsid w:val="00123544"/>
    <w:rsid w:val="00124876"/>
    <w:rsid w:val="001248D0"/>
    <w:rsid w:val="00124B28"/>
    <w:rsid w:val="00124BD3"/>
    <w:rsid w:val="00124F11"/>
    <w:rsid w:val="00125A46"/>
    <w:rsid w:val="00125F0D"/>
    <w:rsid w:val="001269B0"/>
    <w:rsid w:val="001269E9"/>
    <w:rsid w:val="00126BA3"/>
    <w:rsid w:val="0012724A"/>
    <w:rsid w:val="00127BCA"/>
    <w:rsid w:val="001303B6"/>
    <w:rsid w:val="00130562"/>
    <w:rsid w:val="0013059F"/>
    <w:rsid w:val="001309A2"/>
    <w:rsid w:val="00130D53"/>
    <w:rsid w:val="001313E6"/>
    <w:rsid w:val="001318ED"/>
    <w:rsid w:val="00131B99"/>
    <w:rsid w:val="0013239C"/>
    <w:rsid w:val="00132B84"/>
    <w:rsid w:val="00132B9F"/>
    <w:rsid w:val="00133178"/>
    <w:rsid w:val="001334A2"/>
    <w:rsid w:val="001346FC"/>
    <w:rsid w:val="00134E7C"/>
    <w:rsid w:val="0013558D"/>
    <w:rsid w:val="00135EA5"/>
    <w:rsid w:val="00136076"/>
    <w:rsid w:val="00137277"/>
    <w:rsid w:val="00137A06"/>
    <w:rsid w:val="0014055D"/>
    <w:rsid w:val="001405A6"/>
    <w:rsid w:val="0014090F"/>
    <w:rsid w:val="00141795"/>
    <w:rsid w:val="001417D9"/>
    <w:rsid w:val="001417E3"/>
    <w:rsid w:val="00141BD8"/>
    <w:rsid w:val="00141E5F"/>
    <w:rsid w:val="00141FE5"/>
    <w:rsid w:val="00142004"/>
    <w:rsid w:val="001423F6"/>
    <w:rsid w:val="001424A8"/>
    <w:rsid w:val="00143183"/>
    <w:rsid w:val="00143897"/>
    <w:rsid w:val="00144000"/>
    <w:rsid w:val="00144144"/>
    <w:rsid w:val="001441C6"/>
    <w:rsid w:val="001447BF"/>
    <w:rsid w:val="00144A09"/>
    <w:rsid w:val="00144AB7"/>
    <w:rsid w:val="00144E22"/>
    <w:rsid w:val="00145586"/>
    <w:rsid w:val="00145A5B"/>
    <w:rsid w:val="00145AA8"/>
    <w:rsid w:val="00145EFB"/>
    <w:rsid w:val="001460CF"/>
    <w:rsid w:val="0014675F"/>
    <w:rsid w:val="00146A5E"/>
    <w:rsid w:val="00146B4A"/>
    <w:rsid w:val="00147E02"/>
    <w:rsid w:val="001504B9"/>
    <w:rsid w:val="0015084B"/>
    <w:rsid w:val="00150A7F"/>
    <w:rsid w:val="00150CD2"/>
    <w:rsid w:val="00150D57"/>
    <w:rsid w:val="00150FBC"/>
    <w:rsid w:val="00151406"/>
    <w:rsid w:val="001518CB"/>
    <w:rsid w:val="00152CF3"/>
    <w:rsid w:val="00152E29"/>
    <w:rsid w:val="00153B2F"/>
    <w:rsid w:val="00153F7C"/>
    <w:rsid w:val="00154146"/>
    <w:rsid w:val="00154478"/>
    <w:rsid w:val="00154519"/>
    <w:rsid w:val="00154920"/>
    <w:rsid w:val="00154A9D"/>
    <w:rsid w:val="00155546"/>
    <w:rsid w:val="00156048"/>
    <w:rsid w:val="001565E6"/>
    <w:rsid w:val="00156EF7"/>
    <w:rsid w:val="001576C4"/>
    <w:rsid w:val="00157887"/>
    <w:rsid w:val="00157C02"/>
    <w:rsid w:val="00160B51"/>
    <w:rsid w:val="001616DB"/>
    <w:rsid w:val="001621F6"/>
    <w:rsid w:val="00162328"/>
    <w:rsid w:val="00162B19"/>
    <w:rsid w:val="00162B21"/>
    <w:rsid w:val="0016363E"/>
    <w:rsid w:val="00163E21"/>
    <w:rsid w:val="00164296"/>
    <w:rsid w:val="001643E6"/>
    <w:rsid w:val="0016456F"/>
    <w:rsid w:val="00164A96"/>
    <w:rsid w:val="001652A1"/>
    <w:rsid w:val="00165A88"/>
    <w:rsid w:val="00165E00"/>
    <w:rsid w:val="0016691A"/>
    <w:rsid w:val="001669CF"/>
    <w:rsid w:val="00166EA8"/>
    <w:rsid w:val="00167827"/>
    <w:rsid w:val="00167CDF"/>
    <w:rsid w:val="00170142"/>
    <w:rsid w:val="001701B5"/>
    <w:rsid w:val="00170B8C"/>
    <w:rsid w:val="0017109B"/>
    <w:rsid w:val="001711AC"/>
    <w:rsid w:val="0017181C"/>
    <w:rsid w:val="00171927"/>
    <w:rsid w:val="00171BC9"/>
    <w:rsid w:val="00171D8E"/>
    <w:rsid w:val="00172285"/>
    <w:rsid w:val="001729E7"/>
    <w:rsid w:val="0017364D"/>
    <w:rsid w:val="00173743"/>
    <w:rsid w:val="00173AF2"/>
    <w:rsid w:val="001748F4"/>
    <w:rsid w:val="00174A08"/>
    <w:rsid w:val="001758D4"/>
    <w:rsid w:val="00175BCC"/>
    <w:rsid w:val="00176CC4"/>
    <w:rsid w:val="00176E0E"/>
    <w:rsid w:val="00176E2D"/>
    <w:rsid w:val="00176FD5"/>
    <w:rsid w:val="00177351"/>
    <w:rsid w:val="00177B99"/>
    <w:rsid w:val="00177BE1"/>
    <w:rsid w:val="00181080"/>
    <w:rsid w:val="00181388"/>
    <w:rsid w:val="00181406"/>
    <w:rsid w:val="00181793"/>
    <w:rsid w:val="00181894"/>
    <w:rsid w:val="00181C78"/>
    <w:rsid w:val="00181EDA"/>
    <w:rsid w:val="0018209A"/>
    <w:rsid w:val="00182235"/>
    <w:rsid w:val="00182345"/>
    <w:rsid w:val="0018267C"/>
    <w:rsid w:val="00182A64"/>
    <w:rsid w:val="00183976"/>
    <w:rsid w:val="00183F22"/>
    <w:rsid w:val="0018417A"/>
    <w:rsid w:val="0018426B"/>
    <w:rsid w:val="00185632"/>
    <w:rsid w:val="001859C2"/>
    <w:rsid w:val="00185A38"/>
    <w:rsid w:val="00185E84"/>
    <w:rsid w:val="00186097"/>
    <w:rsid w:val="001864C8"/>
    <w:rsid w:val="00187550"/>
    <w:rsid w:val="0018764B"/>
    <w:rsid w:val="0018791A"/>
    <w:rsid w:val="00187BB3"/>
    <w:rsid w:val="00187D59"/>
    <w:rsid w:val="00187EFD"/>
    <w:rsid w:val="00187F3B"/>
    <w:rsid w:val="001900C8"/>
    <w:rsid w:val="00190D9C"/>
    <w:rsid w:val="00191A59"/>
    <w:rsid w:val="00191C0C"/>
    <w:rsid w:val="00191FAB"/>
    <w:rsid w:val="00192572"/>
    <w:rsid w:val="0019332D"/>
    <w:rsid w:val="00193C14"/>
    <w:rsid w:val="00193D4B"/>
    <w:rsid w:val="001940AE"/>
    <w:rsid w:val="001946AC"/>
    <w:rsid w:val="001952A2"/>
    <w:rsid w:val="00195AD4"/>
    <w:rsid w:val="00195BC2"/>
    <w:rsid w:val="00195FDA"/>
    <w:rsid w:val="00196DA3"/>
    <w:rsid w:val="0019734A"/>
    <w:rsid w:val="0019751F"/>
    <w:rsid w:val="0019757B"/>
    <w:rsid w:val="00197ABE"/>
    <w:rsid w:val="00197BB6"/>
    <w:rsid w:val="00197EAA"/>
    <w:rsid w:val="001A04A7"/>
    <w:rsid w:val="001A0726"/>
    <w:rsid w:val="001A0D5F"/>
    <w:rsid w:val="001A14CA"/>
    <w:rsid w:val="001A163A"/>
    <w:rsid w:val="001A1891"/>
    <w:rsid w:val="001A1BDD"/>
    <w:rsid w:val="001A21C4"/>
    <w:rsid w:val="001A2383"/>
    <w:rsid w:val="001A24BD"/>
    <w:rsid w:val="001A254D"/>
    <w:rsid w:val="001A25CF"/>
    <w:rsid w:val="001A291E"/>
    <w:rsid w:val="001A34FA"/>
    <w:rsid w:val="001A3505"/>
    <w:rsid w:val="001A397E"/>
    <w:rsid w:val="001A3C9C"/>
    <w:rsid w:val="001A40D9"/>
    <w:rsid w:val="001A46B7"/>
    <w:rsid w:val="001A49F8"/>
    <w:rsid w:val="001A4CA5"/>
    <w:rsid w:val="001A50D2"/>
    <w:rsid w:val="001A56D5"/>
    <w:rsid w:val="001A5BC6"/>
    <w:rsid w:val="001A5C2A"/>
    <w:rsid w:val="001A685A"/>
    <w:rsid w:val="001A710F"/>
    <w:rsid w:val="001A7519"/>
    <w:rsid w:val="001A78A8"/>
    <w:rsid w:val="001B0380"/>
    <w:rsid w:val="001B0456"/>
    <w:rsid w:val="001B0483"/>
    <w:rsid w:val="001B0839"/>
    <w:rsid w:val="001B135D"/>
    <w:rsid w:val="001B16CE"/>
    <w:rsid w:val="001B1BF1"/>
    <w:rsid w:val="001B2436"/>
    <w:rsid w:val="001B2695"/>
    <w:rsid w:val="001B31EA"/>
    <w:rsid w:val="001B31F2"/>
    <w:rsid w:val="001B31F6"/>
    <w:rsid w:val="001B374B"/>
    <w:rsid w:val="001B396B"/>
    <w:rsid w:val="001B3EF9"/>
    <w:rsid w:val="001B42E1"/>
    <w:rsid w:val="001B46E7"/>
    <w:rsid w:val="001B491D"/>
    <w:rsid w:val="001B4AA2"/>
    <w:rsid w:val="001B4B44"/>
    <w:rsid w:val="001B4C44"/>
    <w:rsid w:val="001B5F23"/>
    <w:rsid w:val="001B6167"/>
    <w:rsid w:val="001B62A4"/>
    <w:rsid w:val="001B646F"/>
    <w:rsid w:val="001B71A5"/>
    <w:rsid w:val="001B76A6"/>
    <w:rsid w:val="001B796D"/>
    <w:rsid w:val="001B79EB"/>
    <w:rsid w:val="001B7C11"/>
    <w:rsid w:val="001B7C2B"/>
    <w:rsid w:val="001B7DAC"/>
    <w:rsid w:val="001C04B2"/>
    <w:rsid w:val="001C0AFB"/>
    <w:rsid w:val="001C10D6"/>
    <w:rsid w:val="001C25C2"/>
    <w:rsid w:val="001C3546"/>
    <w:rsid w:val="001C3634"/>
    <w:rsid w:val="001C43A4"/>
    <w:rsid w:val="001C4866"/>
    <w:rsid w:val="001C4F25"/>
    <w:rsid w:val="001C4F45"/>
    <w:rsid w:val="001C4F83"/>
    <w:rsid w:val="001C5070"/>
    <w:rsid w:val="001C5658"/>
    <w:rsid w:val="001C587A"/>
    <w:rsid w:val="001C5D34"/>
    <w:rsid w:val="001C63CD"/>
    <w:rsid w:val="001C6937"/>
    <w:rsid w:val="001C7178"/>
    <w:rsid w:val="001C721C"/>
    <w:rsid w:val="001C764B"/>
    <w:rsid w:val="001C7801"/>
    <w:rsid w:val="001C788E"/>
    <w:rsid w:val="001C7A4E"/>
    <w:rsid w:val="001C7CF3"/>
    <w:rsid w:val="001D0016"/>
    <w:rsid w:val="001D062F"/>
    <w:rsid w:val="001D0B44"/>
    <w:rsid w:val="001D0E48"/>
    <w:rsid w:val="001D121D"/>
    <w:rsid w:val="001D148B"/>
    <w:rsid w:val="001D1491"/>
    <w:rsid w:val="001D151D"/>
    <w:rsid w:val="001D1561"/>
    <w:rsid w:val="001D1805"/>
    <w:rsid w:val="001D184D"/>
    <w:rsid w:val="001D1EAE"/>
    <w:rsid w:val="001D21AB"/>
    <w:rsid w:val="001D2650"/>
    <w:rsid w:val="001D3405"/>
    <w:rsid w:val="001D40AE"/>
    <w:rsid w:val="001D42B0"/>
    <w:rsid w:val="001D42E6"/>
    <w:rsid w:val="001D47EA"/>
    <w:rsid w:val="001D4F04"/>
    <w:rsid w:val="001D5023"/>
    <w:rsid w:val="001D590C"/>
    <w:rsid w:val="001D5A53"/>
    <w:rsid w:val="001D64E1"/>
    <w:rsid w:val="001D65FA"/>
    <w:rsid w:val="001D6807"/>
    <w:rsid w:val="001D68C0"/>
    <w:rsid w:val="001D6B15"/>
    <w:rsid w:val="001D6D6E"/>
    <w:rsid w:val="001D6FD2"/>
    <w:rsid w:val="001D763A"/>
    <w:rsid w:val="001D7C5F"/>
    <w:rsid w:val="001D7D28"/>
    <w:rsid w:val="001E0809"/>
    <w:rsid w:val="001E1285"/>
    <w:rsid w:val="001E13AB"/>
    <w:rsid w:val="001E13BD"/>
    <w:rsid w:val="001E14B8"/>
    <w:rsid w:val="001E1DFA"/>
    <w:rsid w:val="001E2294"/>
    <w:rsid w:val="001E24E9"/>
    <w:rsid w:val="001E2665"/>
    <w:rsid w:val="001E2FEE"/>
    <w:rsid w:val="001E3A6B"/>
    <w:rsid w:val="001E3DB4"/>
    <w:rsid w:val="001E4EBF"/>
    <w:rsid w:val="001E51C3"/>
    <w:rsid w:val="001E5297"/>
    <w:rsid w:val="001E5B2F"/>
    <w:rsid w:val="001E5C47"/>
    <w:rsid w:val="001E6389"/>
    <w:rsid w:val="001E63E6"/>
    <w:rsid w:val="001E6C87"/>
    <w:rsid w:val="001E6DFA"/>
    <w:rsid w:val="001E7395"/>
    <w:rsid w:val="001E7C44"/>
    <w:rsid w:val="001F177B"/>
    <w:rsid w:val="001F177E"/>
    <w:rsid w:val="001F1782"/>
    <w:rsid w:val="001F2173"/>
    <w:rsid w:val="001F22E7"/>
    <w:rsid w:val="001F2352"/>
    <w:rsid w:val="001F243F"/>
    <w:rsid w:val="001F281E"/>
    <w:rsid w:val="001F2A42"/>
    <w:rsid w:val="001F2C5D"/>
    <w:rsid w:val="001F331E"/>
    <w:rsid w:val="001F3365"/>
    <w:rsid w:val="001F4534"/>
    <w:rsid w:val="001F53B1"/>
    <w:rsid w:val="001F5430"/>
    <w:rsid w:val="001F54EC"/>
    <w:rsid w:val="001F59ED"/>
    <w:rsid w:val="001F5CCB"/>
    <w:rsid w:val="001F6023"/>
    <w:rsid w:val="001F6575"/>
    <w:rsid w:val="001F67F4"/>
    <w:rsid w:val="001F6BDF"/>
    <w:rsid w:val="001F6E4A"/>
    <w:rsid w:val="001F76FA"/>
    <w:rsid w:val="001F7BDC"/>
    <w:rsid w:val="001F7CC8"/>
    <w:rsid w:val="00200053"/>
    <w:rsid w:val="002000C3"/>
    <w:rsid w:val="002002C3"/>
    <w:rsid w:val="002003BA"/>
    <w:rsid w:val="00200407"/>
    <w:rsid w:val="0020051E"/>
    <w:rsid w:val="00200952"/>
    <w:rsid w:val="00201795"/>
    <w:rsid w:val="00201D54"/>
    <w:rsid w:val="0020292F"/>
    <w:rsid w:val="00202C3F"/>
    <w:rsid w:val="00202F82"/>
    <w:rsid w:val="00203B75"/>
    <w:rsid w:val="00203DFC"/>
    <w:rsid w:val="002048A9"/>
    <w:rsid w:val="00204F9D"/>
    <w:rsid w:val="00206446"/>
    <w:rsid w:val="002064EC"/>
    <w:rsid w:val="0020660D"/>
    <w:rsid w:val="00206F8B"/>
    <w:rsid w:val="00207176"/>
    <w:rsid w:val="00207619"/>
    <w:rsid w:val="0020778E"/>
    <w:rsid w:val="0020795C"/>
    <w:rsid w:val="002107E4"/>
    <w:rsid w:val="00210F44"/>
    <w:rsid w:val="00211896"/>
    <w:rsid w:val="00211C07"/>
    <w:rsid w:val="00211DA9"/>
    <w:rsid w:val="0021241B"/>
    <w:rsid w:val="002124BA"/>
    <w:rsid w:val="002125A0"/>
    <w:rsid w:val="002127AA"/>
    <w:rsid w:val="00212C27"/>
    <w:rsid w:val="00212F2A"/>
    <w:rsid w:val="002132DE"/>
    <w:rsid w:val="00213A12"/>
    <w:rsid w:val="002140C1"/>
    <w:rsid w:val="00214677"/>
    <w:rsid w:val="00214A5C"/>
    <w:rsid w:val="00214B5B"/>
    <w:rsid w:val="002150B9"/>
    <w:rsid w:val="00215B1F"/>
    <w:rsid w:val="00215DD6"/>
    <w:rsid w:val="00215FED"/>
    <w:rsid w:val="002161D8"/>
    <w:rsid w:val="002162C7"/>
    <w:rsid w:val="0021671E"/>
    <w:rsid w:val="002169A0"/>
    <w:rsid w:val="002172AC"/>
    <w:rsid w:val="00217767"/>
    <w:rsid w:val="00217CCF"/>
    <w:rsid w:val="00217CED"/>
    <w:rsid w:val="00217E62"/>
    <w:rsid w:val="0022042F"/>
    <w:rsid w:val="002218EA"/>
    <w:rsid w:val="00221D37"/>
    <w:rsid w:val="002236B9"/>
    <w:rsid w:val="00223CC9"/>
    <w:rsid w:val="00223E9F"/>
    <w:rsid w:val="00223F34"/>
    <w:rsid w:val="00224526"/>
    <w:rsid w:val="00224D0A"/>
    <w:rsid w:val="00224EF0"/>
    <w:rsid w:val="00225590"/>
    <w:rsid w:val="0022560D"/>
    <w:rsid w:val="00225A78"/>
    <w:rsid w:val="00225C1F"/>
    <w:rsid w:val="002260D0"/>
    <w:rsid w:val="002260E5"/>
    <w:rsid w:val="00226644"/>
    <w:rsid w:val="00226725"/>
    <w:rsid w:val="00226962"/>
    <w:rsid w:val="00226E47"/>
    <w:rsid w:val="0022720E"/>
    <w:rsid w:val="00227446"/>
    <w:rsid w:val="0022768F"/>
    <w:rsid w:val="002277EA"/>
    <w:rsid w:val="00227D8C"/>
    <w:rsid w:val="0023042A"/>
    <w:rsid w:val="002306B8"/>
    <w:rsid w:val="0023083F"/>
    <w:rsid w:val="00230A61"/>
    <w:rsid w:val="00230F9F"/>
    <w:rsid w:val="00230FBF"/>
    <w:rsid w:val="0023147B"/>
    <w:rsid w:val="00231502"/>
    <w:rsid w:val="00231C16"/>
    <w:rsid w:val="00233762"/>
    <w:rsid w:val="00233AEB"/>
    <w:rsid w:val="00233F69"/>
    <w:rsid w:val="00234009"/>
    <w:rsid w:val="0023439E"/>
    <w:rsid w:val="00234B6F"/>
    <w:rsid w:val="00234E67"/>
    <w:rsid w:val="00235079"/>
    <w:rsid w:val="0023509A"/>
    <w:rsid w:val="00235207"/>
    <w:rsid w:val="00235208"/>
    <w:rsid w:val="00235658"/>
    <w:rsid w:val="0023576B"/>
    <w:rsid w:val="00235B71"/>
    <w:rsid w:val="00235D5B"/>
    <w:rsid w:val="00236714"/>
    <w:rsid w:val="00236A21"/>
    <w:rsid w:val="00236A74"/>
    <w:rsid w:val="00236C31"/>
    <w:rsid w:val="00236C4E"/>
    <w:rsid w:val="00237034"/>
    <w:rsid w:val="002370DD"/>
    <w:rsid w:val="002372C8"/>
    <w:rsid w:val="00237E34"/>
    <w:rsid w:val="0024033F"/>
    <w:rsid w:val="0024049B"/>
    <w:rsid w:val="0024085A"/>
    <w:rsid w:val="00240998"/>
    <w:rsid w:val="00240C14"/>
    <w:rsid w:val="00240D55"/>
    <w:rsid w:val="00240DBE"/>
    <w:rsid w:val="0024129B"/>
    <w:rsid w:val="00241C88"/>
    <w:rsid w:val="00242845"/>
    <w:rsid w:val="00242AD5"/>
    <w:rsid w:val="00242F6F"/>
    <w:rsid w:val="00242FBB"/>
    <w:rsid w:val="00243B51"/>
    <w:rsid w:val="00243EEA"/>
    <w:rsid w:val="00244090"/>
    <w:rsid w:val="00244BC0"/>
    <w:rsid w:val="00244E14"/>
    <w:rsid w:val="00245658"/>
    <w:rsid w:val="00246297"/>
    <w:rsid w:val="0024706F"/>
    <w:rsid w:val="002475D9"/>
    <w:rsid w:val="0024790D"/>
    <w:rsid w:val="00247C7B"/>
    <w:rsid w:val="00247DFC"/>
    <w:rsid w:val="00247E24"/>
    <w:rsid w:val="00250232"/>
    <w:rsid w:val="0025046B"/>
    <w:rsid w:val="002507BF"/>
    <w:rsid w:val="00250B3C"/>
    <w:rsid w:val="00250E49"/>
    <w:rsid w:val="0025115C"/>
    <w:rsid w:val="00251346"/>
    <w:rsid w:val="002515E4"/>
    <w:rsid w:val="00251960"/>
    <w:rsid w:val="002522A9"/>
    <w:rsid w:val="0025235D"/>
    <w:rsid w:val="00252D74"/>
    <w:rsid w:val="00252FFA"/>
    <w:rsid w:val="00253176"/>
    <w:rsid w:val="00253D97"/>
    <w:rsid w:val="00254087"/>
    <w:rsid w:val="0025487A"/>
    <w:rsid w:val="00254AEC"/>
    <w:rsid w:val="00254CBF"/>
    <w:rsid w:val="00255450"/>
    <w:rsid w:val="00255A66"/>
    <w:rsid w:val="00256763"/>
    <w:rsid w:val="002569B0"/>
    <w:rsid w:val="00256B62"/>
    <w:rsid w:val="00256F69"/>
    <w:rsid w:val="00256F6E"/>
    <w:rsid w:val="00257106"/>
    <w:rsid w:val="002575F3"/>
    <w:rsid w:val="0025787D"/>
    <w:rsid w:val="00260101"/>
    <w:rsid w:val="002602C8"/>
    <w:rsid w:val="002609DF"/>
    <w:rsid w:val="00260EAE"/>
    <w:rsid w:val="00261510"/>
    <w:rsid w:val="00261702"/>
    <w:rsid w:val="00261883"/>
    <w:rsid w:val="00261C81"/>
    <w:rsid w:val="00261E4C"/>
    <w:rsid w:val="00262285"/>
    <w:rsid w:val="00262B64"/>
    <w:rsid w:val="00262CF6"/>
    <w:rsid w:val="00263B46"/>
    <w:rsid w:val="00263B89"/>
    <w:rsid w:val="00263D74"/>
    <w:rsid w:val="0026457C"/>
    <w:rsid w:val="00264B8F"/>
    <w:rsid w:val="0026594A"/>
    <w:rsid w:val="00265B76"/>
    <w:rsid w:val="00265E47"/>
    <w:rsid w:val="00265F44"/>
    <w:rsid w:val="0026618D"/>
    <w:rsid w:val="00266974"/>
    <w:rsid w:val="002676D8"/>
    <w:rsid w:val="002678DE"/>
    <w:rsid w:val="00267E27"/>
    <w:rsid w:val="00267FD1"/>
    <w:rsid w:val="00270251"/>
    <w:rsid w:val="0027096B"/>
    <w:rsid w:val="00270EC2"/>
    <w:rsid w:val="00271050"/>
    <w:rsid w:val="00271A17"/>
    <w:rsid w:val="00271A9D"/>
    <w:rsid w:val="00271DA4"/>
    <w:rsid w:val="002723E3"/>
    <w:rsid w:val="002726A9"/>
    <w:rsid w:val="002729E9"/>
    <w:rsid w:val="00272CFB"/>
    <w:rsid w:val="00272F7D"/>
    <w:rsid w:val="00272FFC"/>
    <w:rsid w:val="002732C7"/>
    <w:rsid w:val="00273636"/>
    <w:rsid w:val="002737C1"/>
    <w:rsid w:val="002741BC"/>
    <w:rsid w:val="0027461D"/>
    <w:rsid w:val="00274C1F"/>
    <w:rsid w:val="00274CE0"/>
    <w:rsid w:val="00274D38"/>
    <w:rsid w:val="002759AA"/>
    <w:rsid w:val="00275B33"/>
    <w:rsid w:val="00275D03"/>
    <w:rsid w:val="00276409"/>
    <w:rsid w:val="00276998"/>
    <w:rsid w:val="00276ACF"/>
    <w:rsid w:val="00276D16"/>
    <w:rsid w:val="00276DD9"/>
    <w:rsid w:val="00276FCC"/>
    <w:rsid w:val="002779ED"/>
    <w:rsid w:val="002779F0"/>
    <w:rsid w:val="00280340"/>
    <w:rsid w:val="00280672"/>
    <w:rsid w:val="00280AA4"/>
    <w:rsid w:val="00280D09"/>
    <w:rsid w:val="00281DA7"/>
    <w:rsid w:val="00282258"/>
    <w:rsid w:val="0028255A"/>
    <w:rsid w:val="00282C92"/>
    <w:rsid w:val="00282D7C"/>
    <w:rsid w:val="00282E01"/>
    <w:rsid w:val="00282E9B"/>
    <w:rsid w:val="0028303C"/>
    <w:rsid w:val="00283697"/>
    <w:rsid w:val="002836CF"/>
    <w:rsid w:val="0028383E"/>
    <w:rsid w:val="00283E78"/>
    <w:rsid w:val="0028538C"/>
    <w:rsid w:val="002854D7"/>
    <w:rsid w:val="00285703"/>
    <w:rsid w:val="00285E21"/>
    <w:rsid w:val="0028731E"/>
    <w:rsid w:val="00287638"/>
    <w:rsid w:val="00287836"/>
    <w:rsid w:val="00287B87"/>
    <w:rsid w:val="00287EDD"/>
    <w:rsid w:val="00290004"/>
    <w:rsid w:val="00290093"/>
    <w:rsid w:val="00290402"/>
    <w:rsid w:val="00290476"/>
    <w:rsid w:val="0029051A"/>
    <w:rsid w:val="002906B7"/>
    <w:rsid w:val="00290B70"/>
    <w:rsid w:val="00290CCC"/>
    <w:rsid w:val="002914EF"/>
    <w:rsid w:val="002915BE"/>
    <w:rsid w:val="00291B03"/>
    <w:rsid w:val="00292378"/>
    <w:rsid w:val="002923E2"/>
    <w:rsid w:val="00292565"/>
    <w:rsid w:val="00293023"/>
    <w:rsid w:val="002931EE"/>
    <w:rsid w:val="0029325C"/>
    <w:rsid w:val="0029390D"/>
    <w:rsid w:val="00293A84"/>
    <w:rsid w:val="0029457F"/>
    <w:rsid w:val="002947D9"/>
    <w:rsid w:val="00294F60"/>
    <w:rsid w:val="00295974"/>
    <w:rsid w:val="00295EE0"/>
    <w:rsid w:val="002969F3"/>
    <w:rsid w:val="00296B90"/>
    <w:rsid w:val="0029715C"/>
    <w:rsid w:val="002975E1"/>
    <w:rsid w:val="002979DB"/>
    <w:rsid w:val="00297E2D"/>
    <w:rsid w:val="002A004A"/>
    <w:rsid w:val="002A00DB"/>
    <w:rsid w:val="002A04C4"/>
    <w:rsid w:val="002A0DE9"/>
    <w:rsid w:val="002A1597"/>
    <w:rsid w:val="002A15B0"/>
    <w:rsid w:val="002A16AE"/>
    <w:rsid w:val="002A1B22"/>
    <w:rsid w:val="002A1F16"/>
    <w:rsid w:val="002A210A"/>
    <w:rsid w:val="002A230E"/>
    <w:rsid w:val="002A2624"/>
    <w:rsid w:val="002A2947"/>
    <w:rsid w:val="002A307E"/>
    <w:rsid w:val="002A30FB"/>
    <w:rsid w:val="002A3119"/>
    <w:rsid w:val="002A3696"/>
    <w:rsid w:val="002A3A44"/>
    <w:rsid w:val="002A3A9C"/>
    <w:rsid w:val="002A3B22"/>
    <w:rsid w:val="002A4664"/>
    <w:rsid w:val="002A4C20"/>
    <w:rsid w:val="002A4CCC"/>
    <w:rsid w:val="002A5084"/>
    <w:rsid w:val="002A59D8"/>
    <w:rsid w:val="002A68CB"/>
    <w:rsid w:val="002A6FE4"/>
    <w:rsid w:val="002A7397"/>
    <w:rsid w:val="002A7A94"/>
    <w:rsid w:val="002A7FE2"/>
    <w:rsid w:val="002B087C"/>
    <w:rsid w:val="002B0C6C"/>
    <w:rsid w:val="002B0EF4"/>
    <w:rsid w:val="002B1083"/>
    <w:rsid w:val="002B18A4"/>
    <w:rsid w:val="002B24AC"/>
    <w:rsid w:val="002B2B8E"/>
    <w:rsid w:val="002B2DDF"/>
    <w:rsid w:val="002B3471"/>
    <w:rsid w:val="002B387F"/>
    <w:rsid w:val="002B3D2D"/>
    <w:rsid w:val="002B4642"/>
    <w:rsid w:val="002B545E"/>
    <w:rsid w:val="002B54D5"/>
    <w:rsid w:val="002B5CA4"/>
    <w:rsid w:val="002B5EE3"/>
    <w:rsid w:val="002B5EFC"/>
    <w:rsid w:val="002B66EB"/>
    <w:rsid w:val="002B6F7B"/>
    <w:rsid w:val="002B7163"/>
    <w:rsid w:val="002B7878"/>
    <w:rsid w:val="002B78E7"/>
    <w:rsid w:val="002B7A1E"/>
    <w:rsid w:val="002C0755"/>
    <w:rsid w:val="002C0943"/>
    <w:rsid w:val="002C0A80"/>
    <w:rsid w:val="002C0EB2"/>
    <w:rsid w:val="002C12A9"/>
    <w:rsid w:val="002C1EAB"/>
    <w:rsid w:val="002C31EB"/>
    <w:rsid w:val="002C37EA"/>
    <w:rsid w:val="002C388E"/>
    <w:rsid w:val="002C3DB4"/>
    <w:rsid w:val="002C3F9D"/>
    <w:rsid w:val="002C41C2"/>
    <w:rsid w:val="002C42BD"/>
    <w:rsid w:val="002C5A95"/>
    <w:rsid w:val="002C5BEA"/>
    <w:rsid w:val="002C5D6B"/>
    <w:rsid w:val="002C60B0"/>
    <w:rsid w:val="002C61F9"/>
    <w:rsid w:val="002C6812"/>
    <w:rsid w:val="002C690A"/>
    <w:rsid w:val="002C7196"/>
    <w:rsid w:val="002C7614"/>
    <w:rsid w:val="002C78E5"/>
    <w:rsid w:val="002C7E6A"/>
    <w:rsid w:val="002C7E93"/>
    <w:rsid w:val="002D02C7"/>
    <w:rsid w:val="002D0D71"/>
    <w:rsid w:val="002D21BC"/>
    <w:rsid w:val="002D2673"/>
    <w:rsid w:val="002D2DF7"/>
    <w:rsid w:val="002D33F6"/>
    <w:rsid w:val="002D3DF2"/>
    <w:rsid w:val="002D42D2"/>
    <w:rsid w:val="002D466C"/>
    <w:rsid w:val="002D4D65"/>
    <w:rsid w:val="002D651A"/>
    <w:rsid w:val="002D6F3D"/>
    <w:rsid w:val="002D747B"/>
    <w:rsid w:val="002D79F5"/>
    <w:rsid w:val="002D7B1B"/>
    <w:rsid w:val="002D7BDE"/>
    <w:rsid w:val="002D7CAA"/>
    <w:rsid w:val="002E0040"/>
    <w:rsid w:val="002E0996"/>
    <w:rsid w:val="002E0BC5"/>
    <w:rsid w:val="002E10AE"/>
    <w:rsid w:val="002E1396"/>
    <w:rsid w:val="002E185E"/>
    <w:rsid w:val="002E18CF"/>
    <w:rsid w:val="002E1A45"/>
    <w:rsid w:val="002E247D"/>
    <w:rsid w:val="002E25C1"/>
    <w:rsid w:val="002E26B1"/>
    <w:rsid w:val="002E2874"/>
    <w:rsid w:val="002E2E0C"/>
    <w:rsid w:val="002E2E71"/>
    <w:rsid w:val="002E37EC"/>
    <w:rsid w:val="002E3845"/>
    <w:rsid w:val="002E3DB9"/>
    <w:rsid w:val="002E45B2"/>
    <w:rsid w:val="002E4640"/>
    <w:rsid w:val="002E4AC8"/>
    <w:rsid w:val="002E4C59"/>
    <w:rsid w:val="002E50EB"/>
    <w:rsid w:val="002E5B79"/>
    <w:rsid w:val="002E5C01"/>
    <w:rsid w:val="002E5DA6"/>
    <w:rsid w:val="002E5FB4"/>
    <w:rsid w:val="002E6268"/>
    <w:rsid w:val="002E62B4"/>
    <w:rsid w:val="002E644A"/>
    <w:rsid w:val="002E664B"/>
    <w:rsid w:val="002E68D6"/>
    <w:rsid w:val="002E6C13"/>
    <w:rsid w:val="002E6F80"/>
    <w:rsid w:val="002E7D66"/>
    <w:rsid w:val="002E7FA5"/>
    <w:rsid w:val="002F0088"/>
    <w:rsid w:val="002F047E"/>
    <w:rsid w:val="002F0A71"/>
    <w:rsid w:val="002F11F3"/>
    <w:rsid w:val="002F172A"/>
    <w:rsid w:val="002F20A5"/>
    <w:rsid w:val="002F227C"/>
    <w:rsid w:val="002F281C"/>
    <w:rsid w:val="002F3619"/>
    <w:rsid w:val="002F3861"/>
    <w:rsid w:val="002F3C94"/>
    <w:rsid w:val="002F43A9"/>
    <w:rsid w:val="002F45A8"/>
    <w:rsid w:val="002F4695"/>
    <w:rsid w:val="002F48CD"/>
    <w:rsid w:val="002F5188"/>
    <w:rsid w:val="002F5306"/>
    <w:rsid w:val="002F53E4"/>
    <w:rsid w:val="002F5CE8"/>
    <w:rsid w:val="002F5F53"/>
    <w:rsid w:val="002F602D"/>
    <w:rsid w:val="002F698C"/>
    <w:rsid w:val="002F6D4A"/>
    <w:rsid w:val="002F76FC"/>
    <w:rsid w:val="002F7D0B"/>
    <w:rsid w:val="00300816"/>
    <w:rsid w:val="00300844"/>
    <w:rsid w:val="00300C34"/>
    <w:rsid w:val="00301337"/>
    <w:rsid w:val="00301F0A"/>
    <w:rsid w:val="003020D6"/>
    <w:rsid w:val="00302A33"/>
    <w:rsid w:val="00303896"/>
    <w:rsid w:val="00303AA4"/>
    <w:rsid w:val="00304118"/>
    <w:rsid w:val="00304BE8"/>
    <w:rsid w:val="00304C03"/>
    <w:rsid w:val="00304D67"/>
    <w:rsid w:val="00305271"/>
    <w:rsid w:val="00305E66"/>
    <w:rsid w:val="00305EDA"/>
    <w:rsid w:val="003060B2"/>
    <w:rsid w:val="0030651A"/>
    <w:rsid w:val="0030654D"/>
    <w:rsid w:val="0030676D"/>
    <w:rsid w:val="00307469"/>
    <w:rsid w:val="00307D51"/>
    <w:rsid w:val="0031031F"/>
    <w:rsid w:val="00310D8A"/>
    <w:rsid w:val="0031194F"/>
    <w:rsid w:val="00311D75"/>
    <w:rsid w:val="0031262A"/>
    <w:rsid w:val="00312A81"/>
    <w:rsid w:val="00312D5A"/>
    <w:rsid w:val="0031354E"/>
    <w:rsid w:val="00313A97"/>
    <w:rsid w:val="00314297"/>
    <w:rsid w:val="0031455F"/>
    <w:rsid w:val="00314925"/>
    <w:rsid w:val="00314930"/>
    <w:rsid w:val="00314DC0"/>
    <w:rsid w:val="00314E23"/>
    <w:rsid w:val="00315D0E"/>
    <w:rsid w:val="00316A0D"/>
    <w:rsid w:val="00316C54"/>
    <w:rsid w:val="0031782B"/>
    <w:rsid w:val="0031785A"/>
    <w:rsid w:val="00317D22"/>
    <w:rsid w:val="003211FA"/>
    <w:rsid w:val="00321288"/>
    <w:rsid w:val="003212A0"/>
    <w:rsid w:val="003219D5"/>
    <w:rsid w:val="003219F4"/>
    <w:rsid w:val="003222AF"/>
    <w:rsid w:val="003222F9"/>
    <w:rsid w:val="003225CB"/>
    <w:rsid w:val="003229E6"/>
    <w:rsid w:val="0032311A"/>
    <w:rsid w:val="003238FA"/>
    <w:rsid w:val="00323DA0"/>
    <w:rsid w:val="003241FF"/>
    <w:rsid w:val="003248AC"/>
    <w:rsid w:val="00324AC7"/>
    <w:rsid w:val="0032547C"/>
    <w:rsid w:val="003254CF"/>
    <w:rsid w:val="00325531"/>
    <w:rsid w:val="00326AE1"/>
    <w:rsid w:val="00330198"/>
    <w:rsid w:val="00330ACE"/>
    <w:rsid w:val="00330D67"/>
    <w:rsid w:val="00331618"/>
    <w:rsid w:val="003316E3"/>
    <w:rsid w:val="00331704"/>
    <w:rsid w:val="003317AB"/>
    <w:rsid w:val="00331CE7"/>
    <w:rsid w:val="00332CF5"/>
    <w:rsid w:val="00332E77"/>
    <w:rsid w:val="00332F23"/>
    <w:rsid w:val="00333205"/>
    <w:rsid w:val="003332C9"/>
    <w:rsid w:val="00333508"/>
    <w:rsid w:val="003336CE"/>
    <w:rsid w:val="00333910"/>
    <w:rsid w:val="00333CB9"/>
    <w:rsid w:val="00334587"/>
    <w:rsid w:val="00334897"/>
    <w:rsid w:val="00334BCF"/>
    <w:rsid w:val="00334D31"/>
    <w:rsid w:val="00334EF8"/>
    <w:rsid w:val="00335205"/>
    <w:rsid w:val="00335F32"/>
    <w:rsid w:val="00336099"/>
    <w:rsid w:val="0033653D"/>
    <w:rsid w:val="00336A40"/>
    <w:rsid w:val="00336D27"/>
    <w:rsid w:val="00336EC0"/>
    <w:rsid w:val="0033762A"/>
    <w:rsid w:val="00337913"/>
    <w:rsid w:val="00337E07"/>
    <w:rsid w:val="003400CA"/>
    <w:rsid w:val="0034058F"/>
    <w:rsid w:val="00340CB1"/>
    <w:rsid w:val="003415B8"/>
    <w:rsid w:val="00341830"/>
    <w:rsid w:val="00341A09"/>
    <w:rsid w:val="00341D9B"/>
    <w:rsid w:val="00343360"/>
    <w:rsid w:val="00343395"/>
    <w:rsid w:val="003439B8"/>
    <w:rsid w:val="00343BAD"/>
    <w:rsid w:val="00343F53"/>
    <w:rsid w:val="00344CF9"/>
    <w:rsid w:val="00345C37"/>
    <w:rsid w:val="00345EB3"/>
    <w:rsid w:val="00346140"/>
    <w:rsid w:val="00346260"/>
    <w:rsid w:val="00347A24"/>
    <w:rsid w:val="00347B46"/>
    <w:rsid w:val="0035051B"/>
    <w:rsid w:val="00350756"/>
    <w:rsid w:val="0035125E"/>
    <w:rsid w:val="0035191C"/>
    <w:rsid w:val="00352B8E"/>
    <w:rsid w:val="00352FC2"/>
    <w:rsid w:val="003536A0"/>
    <w:rsid w:val="00353878"/>
    <w:rsid w:val="0035392B"/>
    <w:rsid w:val="00353C30"/>
    <w:rsid w:val="00353F5A"/>
    <w:rsid w:val="003542B0"/>
    <w:rsid w:val="003548D8"/>
    <w:rsid w:val="00354C8D"/>
    <w:rsid w:val="00354E25"/>
    <w:rsid w:val="00354FFF"/>
    <w:rsid w:val="0035551F"/>
    <w:rsid w:val="00355B0C"/>
    <w:rsid w:val="00355E54"/>
    <w:rsid w:val="00356024"/>
    <w:rsid w:val="00356151"/>
    <w:rsid w:val="003567CF"/>
    <w:rsid w:val="003569CE"/>
    <w:rsid w:val="00356B32"/>
    <w:rsid w:val="003573C0"/>
    <w:rsid w:val="003578BC"/>
    <w:rsid w:val="00357B18"/>
    <w:rsid w:val="00360097"/>
    <w:rsid w:val="00360AC2"/>
    <w:rsid w:val="00361795"/>
    <w:rsid w:val="00361853"/>
    <w:rsid w:val="00362384"/>
    <w:rsid w:val="00362ADA"/>
    <w:rsid w:val="00362CC8"/>
    <w:rsid w:val="0036301E"/>
    <w:rsid w:val="003633A2"/>
    <w:rsid w:val="003633B9"/>
    <w:rsid w:val="00363C9B"/>
    <w:rsid w:val="00363DBC"/>
    <w:rsid w:val="00364A74"/>
    <w:rsid w:val="00364B84"/>
    <w:rsid w:val="00364D50"/>
    <w:rsid w:val="00365125"/>
    <w:rsid w:val="0036559E"/>
    <w:rsid w:val="00365C08"/>
    <w:rsid w:val="00365D42"/>
    <w:rsid w:val="003664D6"/>
    <w:rsid w:val="00366BA6"/>
    <w:rsid w:val="00366D8E"/>
    <w:rsid w:val="00366E23"/>
    <w:rsid w:val="00366ECA"/>
    <w:rsid w:val="00366F54"/>
    <w:rsid w:val="0036710F"/>
    <w:rsid w:val="00367127"/>
    <w:rsid w:val="0036778A"/>
    <w:rsid w:val="00367809"/>
    <w:rsid w:val="00367899"/>
    <w:rsid w:val="003679DC"/>
    <w:rsid w:val="00367A8E"/>
    <w:rsid w:val="00367AB2"/>
    <w:rsid w:val="00370761"/>
    <w:rsid w:val="00370EB3"/>
    <w:rsid w:val="0037149C"/>
    <w:rsid w:val="003714FC"/>
    <w:rsid w:val="0037155F"/>
    <w:rsid w:val="00372970"/>
    <w:rsid w:val="00372ADC"/>
    <w:rsid w:val="00372B7C"/>
    <w:rsid w:val="00374073"/>
    <w:rsid w:val="0037479A"/>
    <w:rsid w:val="00376E8C"/>
    <w:rsid w:val="0038010C"/>
    <w:rsid w:val="00380801"/>
    <w:rsid w:val="003815BD"/>
    <w:rsid w:val="003817D6"/>
    <w:rsid w:val="00381CFF"/>
    <w:rsid w:val="00381F0A"/>
    <w:rsid w:val="003824E3"/>
    <w:rsid w:val="00382A72"/>
    <w:rsid w:val="00382E40"/>
    <w:rsid w:val="00382F78"/>
    <w:rsid w:val="003831DB"/>
    <w:rsid w:val="003833C3"/>
    <w:rsid w:val="0038351B"/>
    <w:rsid w:val="00383689"/>
    <w:rsid w:val="00383A16"/>
    <w:rsid w:val="00383BF9"/>
    <w:rsid w:val="00383E61"/>
    <w:rsid w:val="00383E6C"/>
    <w:rsid w:val="00384119"/>
    <w:rsid w:val="0038445B"/>
    <w:rsid w:val="00385180"/>
    <w:rsid w:val="003855B3"/>
    <w:rsid w:val="0038587C"/>
    <w:rsid w:val="003862AA"/>
    <w:rsid w:val="00386320"/>
    <w:rsid w:val="00386ADB"/>
    <w:rsid w:val="00386D0E"/>
    <w:rsid w:val="00386F85"/>
    <w:rsid w:val="00387899"/>
    <w:rsid w:val="003878E1"/>
    <w:rsid w:val="003902DF"/>
    <w:rsid w:val="00390F61"/>
    <w:rsid w:val="003917B2"/>
    <w:rsid w:val="00391F2F"/>
    <w:rsid w:val="00392207"/>
    <w:rsid w:val="00392ABA"/>
    <w:rsid w:val="003931CC"/>
    <w:rsid w:val="003937A8"/>
    <w:rsid w:val="00393E8D"/>
    <w:rsid w:val="00393F43"/>
    <w:rsid w:val="00394018"/>
    <w:rsid w:val="003945B7"/>
    <w:rsid w:val="003945B9"/>
    <w:rsid w:val="00394698"/>
    <w:rsid w:val="003946C2"/>
    <w:rsid w:val="00394B0B"/>
    <w:rsid w:val="00395C60"/>
    <w:rsid w:val="00395D68"/>
    <w:rsid w:val="00395F84"/>
    <w:rsid w:val="003960B9"/>
    <w:rsid w:val="0039622D"/>
    <w:rsid w:val="00396879"/>
    <w:rsid w:val="00396DC7"/>
    <w:rsid w:val="00397166"/>
    <w:rsid w:val="003972B5"/>
    <w:rsid w:val="00397BA3"/>
    <w:rsid w:val="00397E64"/>
    <w:rsid w:val="003A01BE"/>
    <w:rsid w:val="003A02A8"/>
    <w:rsid w:val="003A0AEB"/>
    <w:rsid w:val="003A0BC6"/>
    <w:rsid w:val="003A0FA8"/>
    <w:rsid w:val="003A0FE5"/>
    <w:rsid w:val="003A10E9"/>
    <w:rsid w:val="003A2563"/>
    <w:rsid w:val="003A25D9"/>
    <w:rsid w:val="003A3007"/>
    <w:rsid w:val="003A3034"/>
    <w:rsid w:val="003A390D"/>
    <w:rsid w:val="003A4039"/>
    <w:rsid w:val="003A510C"/>
    <w:rsid w:val="003A56F6"/>
    <w:rsid w:val="003A5F78"/>
    <w:rsid w:val="003A635F"/>
    <w:rsid w:val="003A6410"/>
    <w:rsid w:val="003A64E3"/>
    <w:rsid w:val="003A7242"/>
    <w:rsid w:val="003A77CE"/>
    <w:rsid w:val="003A7D51"/>
    <w:rsid w:val="003B0214"/>
    <w:rsid w:val="003B080A"/>
    <w:rsid w:val="003B080B"/>
    <w:rsid w:val="003B0951"/>
    <w:rsid w:val="003B0BE2"/>
    <w:rsid w:val="003B1B71"/>
    <w:rsid w:val="003B212C"/>
    <w:rsid w:val="003B2343"/>
    <w:rsid w:val="003B289D"/>
    <w:rsid w:val="003B293E"/>
    <w:rsid w:val="003B2DF2"/>
    <w:rsid w:val="003B300A"/>
    <w:rsid w:val="003B30AB"/>
    <w:rsid w:val="003B3672"/>
    <w:rsid w:val="003B3777"/>
    <w:rsid w:val="003B3A4F"/>
    <w:rsid w:val="003B3E4F"/>
    <w:rsid w:val="003B4368"/>
    <w:rsid w:val="003B44D5"/>
    <w:rsid w:val="003B497F"/>
    <w:rsid w:val="003B4D49"/>
    <w:rsid w:val="003B4D54"/>
    <w:rsid w:val="003B4E2F"/>
    <w:rsid w:val="003B4F32"/>
    <w:rsid w:val="003B5222"/>
    <w:rsid w:val="003B52AE"/>
    <w:rsid w:val="003B56EC"/>
    <w:rsid w:val="003B5795"/>
    <w:rsid w:val="003B5989"/>
    <w:rsid w:val="003B6C60"/>
    <w:rsid w:val="003B711D"/>
    <w:rsid w:val="003B7BC4"/>
    <w:rsid w:val="003C0B7D"/>
    <w:rsid w:val="003C0DDD"/>
    <w:rsid w:val="003C0E1C"/>
    <w:rsid w:val="003C0EB6"/>
    <w:rsid w:val="003C1979"/>
    <w:rsid w:val="003C1CDD"/>
    <w:rsid w:val="003C29BF"/>
    <w:rsid w:val="003C310D"/>
    <w:rsid w:val="003C3E35"/>
    <w:rsid w:val="003C4366"/>
    <w:rsid w:val="003C4542"/>
    <w:rsid w:val="003C4571"/>
    <w:rsid w:val="003C47C9"/>
    <w:rsid w:val="003C48A9"/>
    <w:rsid w:val="003C4FB8"/>
    <w:rsid w:val="003C576A"/>
    <w:rsid w:val="003C57DC"/>
    <w:rsid w:val="003C5DC2"/>
    <w:rsid w:val="003C62EE"/>
    <w:rsid w:val="003C6DA1"/>
    <w:rsid w:val="003C7060"/>
    <w:rsid w:val="003C7B54"/>
    <w:rsid w:val="003D173E"/>
    <w:rsid w:val="003D1768"/>
    <w:rsid w:val="003D1C10"/>
    <w:rsid w:val="003D25BC"/>
    <w:rsid w:val="003D28EF"/>
    <w:rsid w:val="003D2E34"/>
    <w:rsid w:val="003D2FD2"/>
    <w:rsid w:val="003D318D"/>
    <w:rsid w:val="003D34D8"/>
    <w:rsid w:val="003D36BB"/>
    <w:rsid w:val="003D410C"/>
    <w:rsid w:val="003D41CC"/>
    <w:rsid w:val="003D571E"/>
    <w:rsid w:val="003D57C6"/>
    <w:rsid w:val="003D5FF9"/>
    <w:rsid w:val="003D67C5"/>
    <w:rsid w:val="003D691C"/>
    <w:rsid w:val="003D7055"/>
    <w:rsid w:val="003D7247"/>
    <w:rsid w:val="003D77D6"/>
    <w:rsid w:val="003D7EDE"/>
    <w:rsid w:val="003D7FA8"/>
    <w:rsid w:val="003D7FD4"/>
    <w:rsid w:val="003E00B4"/>
    <w:rsid w:val="003E04C7"/>
    <w:rsid w:val="003E0926"/>
    <w:rsid w:val="003E1529"/>
    <w:rsid w:val="003E1A02"/>
    <w:rsid w:val="003E1BE2"/>
    <w:rsid w:val="003E1F55"/>
    <w:rsid w:val="003E1FBC"/>
    <w:rsid w:val="003E28A2"/>
    <w:rsid w:val="003E295D"/>
    <w:rsid w:val="003E2EED"/>
    <w:rsid w:val="003E2EFB"/>
    <w:rsid w:val="003E304E"/>
    <w:rsid w:val="003E3A05"/>
    <w:rsid w:val="003E3C07"/>
    <w:rsid w:val="003E45C8"/>
    <w:rsid w:val="003E4E47"/>
    <w:rsid w:val="003E5150"/>
    <w:rsid w:val="003E5278"/>
    <w:rsid w:val="003E568C"/>
    <w:rsid w:val="003E5763"/>
    <w:rsid w:val="003E60E2"/>
    <w:rsid w:val="003E6268"/>
    <w:rsid w:val="003E652C"/>
    <w:rsid w:val="003E70E4"/>
    <w:rsid w:val="003E70F7"/>
    <w:rsid w:val="003E789A"/>
    <w:rsid w:val="003E7A5B"/>
    <w:rsid w:val="003F00DA"/>
    <w:rsid w:val="003F043D"/>
    <w:rsid w:val="003F0511"/>
    <w:rsid w:val="003F0840"/>
    <w:rsid w:val="003F0EC0"/>
    <w:rsid w:val="003F1090"/>
    <w:rsid w:val="003F10ED"/>
    <w:rsid w:val="003F115B"/>
    <w:rsid w:val="003F11F4"/>
    <w:rsid w:val="003F291F"/>
    <w:rsid w:val="003F3007"/>
    <w:rsid w:val="003F34F7"/>
    <w:rsid w:val="003F3853"/>
    <w:rsid w:val="003F3E22"/>
    <w:rsid w:val="003F3E5E"/>
    <w:rsid w:val="003F5767"/>
    <w:rsid w:val="003F587B"/>
    <w:rsid w:val="003F59C8"/>
    <w:rsid w:val="003F66C1"/>
    <w:rsid w:val="003F736C"/>
    <w:rsid w:val="003F78DA"/>
    <w:rsid w:val="003F7979"/>
    <w:rsid w:val="003F7D42"/>
    <w:rsid w:val="00400348"/>
    <w:rsid w:val="00400416"/>
    <w:rsid w:val="00401234"/>
    <w:rsid w:val="0040182F"/>
    <w:rsid w:val="00401CB3"/>
    <w:rsid w:val="00401D01"/>
    <w:rsid w:val="00401D1C"/>
    <w:rsid w:val="00402044"/>
    <w:rsid w:val="0040257D"/>
    <w:rsid w:val="00402EC8"/>
    <w:rsid w:val="00402F8B"/>
    <w:rsid w:val="004038DE"/>
    <w:rsid w:val="0040413D"/>
    <w:rsid w:val="00404C59"/>
    <w:rsid w:val="00404C69"/>
    <w:rsid w:val="00405854"/>
    <w:rsid w:val="00405F49"/>
    <w:rsid w:val="00406A50"/>
    <w:rsid w:val="0040717D"/>
    <w:rsid w:val="00407400"/>
    <w:rsid w:val="00410134"/>
    <w:rsid w:val="0041054C"/>
    <w:rsid w:val="00410874"/>
    <w:rsid w:val="0041098E"/>
    <w:rsid w:val="00410C5C"/>
    <w:rsid w:val="00410E6D"/>
    <w:rsid w:val="004114AB"/>
    <w:rsid w:val="0041249D"/>
    <w:rsid w:val="004125B0"/>
    <w:rsid w:val="004128B1"/>
    <w:rsid w:val="00412DCA"/>
    <w:rsid w:val="00413320"/>
    <w:rsid w:val="00413A7A"/>
    <w:rsid w:val="00413D8C"/>
    <w:rsid w:val="00414338"/>
    <w:rsid w:val="004144B5"/>
    <w:rsid w:val="004146AF"/>
    <w:rsid w:val="00414BC2"/>
    <w:rsid w:val="00414C34"/>
    <w:rsid w:val="00414E67"/>
    <w:rsid w:val="00415894"/>
    <w:rsid w:val="00415991"/>
    <w:rsid w:val="00415ADD"/>
    <w:rsid w:val="00415BF3"/>
    <w:rsid w:val="00415C2F"/>
    <w:rsid w:val="00415CF2"/>
    <w:rsid w:val="00416C8E"/>
    <w:rsid w:val="00416DDA"/>
    <w:rsid w:val="00416DEE"/>
    <w:rsid w:val="00416F30"/>
    <w:rsid w:val="0041734C"/>
    <w:rsid w:val="00417416"/>
    <w:rsid w:val="00417ACB"/>
    <w:rsid w:val="00420618"/>
    <w:rsid w:val="00420799"/>
    <w:rsid w:val="00421299"/>
    <w:rsid w:val="00421570"/>
    <w:rsid w:val="00421643"/>
    <w:rsid w:val="00421781"/>
    <w:rsid w:val="00421E16"/>
    <w:rsid w:val="00421F49"/>
    <w:rsid w:val="00422343"/>
    <w:rsid w:val="00422345"/>
    <w:rsid w:val="00422762"/>
    <w:rsid w:val="00422A66"/>
    <w:rsid w:val="00422D29"/>
    <w:rsid w:val="004234AA"/>
    <w:rsid w:val="004239B2"/>
    <w:rsid w:val="00423B09"/>
    <w:rsid w:val="004243A5"/>
    <w:rsid w:val="004245A3"/>
    <w:rsid w:val="004247EA"/>
    <w:rsid w:val="00424DBE"/>
    <w:rsid w:val="00424DD4"/>
    <w:rsid w:val="00425235"/>
    <w:rsid w:val="004258E1"/>
    <w:rsid w:val="00426008"/>
    <w:rsid w:val="004260CE"/>
    <w:rsid w:val="0042627F"/>
    <w:rsid w:val="004267DF"/>
    <w:rsid w:val="00426890"/>
    <w:rsid w:val="00427030"/>
    <w:rsid w:val="00427769"/>
    <w:rsid w:val="00427A8C"/>
    <w:rsid w:val="00427D02"/>
    <w:rsid w:val="004304AD"/>
    <w:rsid w:val="004305D5"/>
    <w:rsid w:val="004306E6"/>
    <w:rsid w:val="00430881"/>
    <w:rsid w:val="00430B3F"/>
    <w:rsid w:val="00431020"/>
    <w:rsid w:val="00431894"/>
    <w:rsid w:val="00431CD1"/>
    <w:rsid w:val="00432D5F"/>
    <w:rsid w:val="0043340E"/>
    <w:rsid w:val="00433C7C"/>
    <w:rsid w:val="00434A7C"/>
    <w:rsid w:val="00434D28"/>
    <w:rsid w:val="00435193"/>
    <w:rsid w:val="0043547C"/>
    <w:rsid w:val="00435511"/>
    <w:rsid w:val="00435DC4"/>
    <w:rsid w:val="00435EB3"/>
    <w:rsid w:val="00436272"/>
    <w:rsid w:val="0043680B"/>
    <w:rsid w:val="00437086"/>
    <w:rsid w:val="004375ED"/>
    <w:rsid w:val="00437FD3"/>
    <w:rsid w:val="00440133"/>
    <w:rsid w:val="00440180"/>
    <w:rsid w:val="004402BD"/>
    <w:rsid w:val="00440851"/>
    <w:rsid w:val="00440BE9"/>
    <w:rsid w:val="004424BB"/>
    <w:rsid w:val="004425CA"/>
    <w:rsid w:val="00442BF9"/>
    <w:rsid w:val="00443ACA"/>
    <w:rsid w:val="00443C48"/>
    <w:rsid w:val="00443E3F"/>
    <w:rsid w:val="00443F73"/>
    <w:rsid w:val="004443CD"/>
    <w:rsid w:val="004443FD"/>
    <w:rsid w:val="00444731"/>
    <w:rsid w:val="00444A0E"/>
    <w:rsid w:val="00444E63"/>
    <w:rsid w:val="0044529A"/>
    <w:rsid w:val="00445354"/>
    <w:rsid w:val="004453E5"/>
    <w:rsid w:val="0044569A"/>
    <w:rsid w:val="00445938"/>
    <w:rsid w:val="004462D2"/>
    <w:rsid w:val="00446B26"/>
    <w:rsid w:val="00446CD6"/>
    <w:rsid w:val="004475CE"/>
    <w:rsid w:val="0044778C"/>
    <w:rsid w:val="0044783C"/>
    <w:rsid w:val="004478A8"/>
    <w:rsid w:val="004500D5"/>
    <w:rsid w:val="004502D4"/>
    <w:rsid w:val="00450817"/>
    <w:rsid w:val="00451164"/>
    <w:rsid w:val="00451B97"/>
    <w:rsid w:val="00451CC1"/>
    <w:rsid w:val="00452696"/>
    <w:rsid w:val="00452942"/>
    <w:rsid w:val="00452ED4"/>
    <w:rsid w:val="00452FA9"/>
    <w:rsid w:val="00453110"/>
    <w:rsid w:val="004531FD"/>
    <w:rsid w:val="00453210"/>
    <w:rsid w:val="00453710"/>
    <w:rsid w:val="0045446A"/>
    <w:rsid w:val="00454AA9"/>
    <w:rsid w:val="00455083"/>
    <w:rsid w:val="00455845"/>
    <w:rsid w:val="004558AB"/>
    <w:rsid w:val="00455AD8"/>
    <w:rsid w:val="00455B23"/>
    <w:rsid w:val="0045738D"/>
    <w:rsid w:val="004573ED"/>
    <w:rsid w:val="004608FA"/>
    <w:rsid w:val="00460C0F"/>
    <w:rsid w:val="004614D5"/>
    <w:rsid w:val="00461D72"/>
    <w:rsid w:val="004623B0"/>
    <w:rsid w:val="00462428"/>
    <w:rsid w:val="004625C1"/>
    <w:rsid w:val="00462935"/>
    <w:rsid w:val="00462C92"/>
    <w:rsid w:val="00462FF8"/>
    <w:rsid w:val="00463183"/>
    <w:rsid w:val="00463E86"/>
    <w:rsid w:val="0046461A"/>
    <w:rsid w:val="0046498C"/>
    <w:rsid w:val="004652A9"/>
    <w:rsid w:val="00465519"/>
    <w:rsid w:val="00465841"/>
    <w:rsid w:val="00466222"/>
    <w:rsid w:val="004663FC"/>
    <w:rsid w:val="004665C1"/>
    <w:rsid w:val="00466704"/>
    <w:rsid w:val="00466C1A"/>
    <w:rsid w:val="00467093"/>
    <w:rsid w:val="0046735F"/>
    <w:rsid w:val="004674F7"/>
    <w:rsid w:val="004678FF"/>
    <w:rsid w:val="00467914"/>
    <w:rsid w:val="0046797F"/>
    <w:rsid w:val="00467DAB"/>
    <w:rsid w:val="004701B0"/>
    <w:rsid w:val="0047061A"/>
    <w:rsid w:val="004707BE"/>
    <w:rsid w:val="004711B2"/>
    <w:rsid w:val="004717B4"/>
    <w:rsid w:val="00471860"/>
    <w:rsid w:val="00471BE7"/>
    <w:rsid w:val="00471E02"/>
    <w:rsid w:val="00472CC0"/>
    <w:rsid w:val="00473096"/>
    <w:rsid w:val="0047342B"/>
    <w:rsid w:val="0047343E"/>
    <w:rsid w:val="004736B4"/>
    <w:rsid w:val="00473B77"/>
    <w:rsid w:val="00473BD4"/>
    <w:rsid w:val="00474BB0"/>
    <w:rsid w:val="00474D25"/>
    <w:rsid w:val="00474EFF"/>
    <w:rsid w:val="00474F35"/>
    <w:rsid w:val="00475298"/>
    <w:rsid w:val="004759EB"/>
    <w:rsid w:val="00475D45"/>
    <w:rsid w:val="004760F2"/>
    <w:rsid w:val="004763A2"/>
    <w:rsid w:val="004763C4"/>
    <w:rsid w:val="004766E8"/>
    <w:rsid w:val="00476B92"/>
    <w:rsid w:val="00476FB6"/>
    <w:rsid w:val="00477225"/>
    <w:rsid w:val="00477C73"/>
    <w:rsid w:val="004803B2"/>
    <w:rsid w:val="0048046E"/>
    <w:rsid w:val="00480842"/>
    <w:rsid w:val="00480852"/>
    <w:rsid w:val="00480AF5"/>
    <w:rsid w:val="00480C51"/>
    <w:rsid w:val="0048175D"/>
    <w:rsid w:val="0048182F"/>
    <w:rsid w:val="00481B80"/>
    <w:rsid w:val="00481F86"/>
    <w:rsid w:val="00482136"/>
    <w:rsid w:val="00482E5A"/>
    <w:rsid w:val="004831F0"/>
    <w:rsid w:val="004839AC"/>
    <w:rsid w:val="0048458E"/>
    <w:rsid w:val="00484A45"/>
    <w:rsid w:val="0048525A"/>
    <w:rsid w:val="00485490"/>
    <w:rsid w:val="00485CFF"/>
    <w:rsid w:val="00485F05"/>
    <w:rsid w:val="004868E5"/>
    <w:rsid w:val="00486964"/>
    <w:rsid w:val="00487161"/>
    <w:rsid w:val="004874C4"/>
    <w:rsid w:val="0048758B"/>
    <w:rsid w:val="0048798D"/>
    <w:rsid w:val="00487B85"/>
    <w:rsid w:val="0049035D"/>
    <w:rsid w:val="004903DF"/>
    <w:rsid w:val="00490B25"/>
    <w:rsid w:val="00490EC8"/>
    <w:rsid w:val="004911B5"/>
    <w:rsid w:val="00491529"/>
    <w:rsid w:val="00491687"/>
    <w:rsid w:val="00492266"/>
    <w:rsid w:val="004924D3"/>
    <w:rsid w:val="00492EDE"/>
    <w:rsid w:val="00493072"/>
    <w:rsid w:val="00493514"/>
    <w:rsid w:val="00493A11"/>
    <w:rsid w:val="00494A32"/>
    <w:rsid w:val="00494EBC"/>
    <w:rsid w:val="00495C1F"/>
    <w:rsid w:val="00495EB3"/>
    <w:rsid w:val="00496F3C"/>
    <w:rsid w:val="004970F2"/>
    <w:rsid w:val="004971C2"/>
    <w:rsid w:val="0049729F"/>
    <w:rsid w:val="00497707"/>
    <w:rsid w:val="00497C81"/>
    <w:rsid w:val="004A0C5A"/>
    <w:rsid w:val="004A0D38"/>
    <w:rsid w:val="004A1103"/>
    <w:rsid w:val="004A1376"/>
    <w:rsid w:val="004A1378"/>
    <w:rsid w:val="004A137C"/>
    <w:rsid w:val="004A16C5"/>
    <w:rsid w:val="004A1747"/>
    <w:rsid w:val="004A1A3A"/>
    <w:rsid w:val="004A3334"/>
    <w:rsid w:val="004A3C54"/>
    <w:rsid w:val="004A3F42"/>
    <w:rsid w:val="004A3FFC"/>
    <w:rsid w:val="004A445C"/>
    <w:rsid w:val="004A46A4"/>
    <w:rsid w:val="004A48AA"/>
    <w:rsid w:val="004A5BAD"/>
    <w:rsid w:val="004A6192"/>
    <w:rsid w:val="004A6868"/>
    <w:rsid w:val="004A6AFD"/>
    <w:rsid w:val="004A736E"/>
    <w:rsid w:val="004A74E4"/>
    <w:rsid w:val="004A750A"/>
    <w:rsid w:val="004B0174"/>
    <w:rsid w:val="004B01C6"/>
    <w:rsid w:val="004B0707"/>
    <w:rsid w:val="004B0C92"/>
    <w:rsid w:val="004B12DA"/>
    <w:rsid w:val="004B1604"/>
    <w:rsid w:val="004B17F7"/>
    <w:rsid w:val="004B1D69"/>
    <w:rsid w:val="004B2030"/>
    <w:rsid w:val="004B2106"/>
    <w:rsid w:val="004B2D45"/>
    <w:rsid w:val="004B32C0"/>
    <w:rsid w:val="004B3461"/>
    <w:rsid w:val="004B3AF1"/>
    <w:rsid w:val="004B3C6F"/>
    <w:rsid w:val="004B4364"/>
    <w:rsid w:val="004B45AB"/>
    <w:rsid w:val="004B46B0"/>
    <w:rsid w:val="004B4C1D"/>
    <w:rsid w:val="004B59C6"/>
    <w:rsid w:val="004B5D69"/>
    <w:rsid w:val="004B6AB7"/>
    <w:rsid w:val="004B6D04"/>
    <w:rsid w:val="004B7A1D"/>
    <w:rsid w:val="004B7EFA"/>
    <w:rsid w:val="004C070F"/>
    <w:rsid w:val="004C08BF"/>
    <w:rsid w:val="004C1412"/>
    <w:rsid w:val="004C1A24"/>
    <w:rsid w:val="004C326F"/>
    <w:rsid w:val="004C3471"/>
    <w:rsid w:val="004C3AA1"/>
    <w:rsid w:val="004C3DE3"/>
    <w:rsid w:val="004C43C8"/>
    <w:rsid w:val="004C47E8"/>
    <w:rsid w:val="004C4DAB"/>
    <w:rsid w:val="004C6029"/>
    <w:rsid w:val="004C6933"/>
    <w:rsid w:val="004C749E"/>
    <w:rsid w:val="004C7791"/>
    <w:rsid w:val="004D00C7"/>
    <w:rsid w:val="004D0192"/>
    <w:rsid w:val="004D061C"/>
    <w:rsid w:val="004D0F22"/>
    <w:rsid w:val="004D1096"/>
    <w:rsid w:val="004D1238"/>
    <w:rsid w:val="004D14BE"/>
    <w:rsid w:val="004D1B83"/>
    <w:rsid w:val="004D1DE9"/>
    <w:rsid w:val="004D1EE3"/>
    <w:rsid w:val="004D22E6"/>
    <w:rsid w:val="004D253F"/>
    <w:rsid w:val="004D2904"/>
    <w:rsid w:val="004D3196"/>
    <w:rsid w:val="004D40D6"/>
    <w:rsid w:val="004D4194"/>
    <w:rsid w:val="004D4223"/>
    <w:rsid w:val="004D43F7"/>
    <w:rsid w:val="004D4740"/>
    <w:rsid w:val="004D4A08"/>
    <w:rsid w:val="004D4CE7"/>
    <w:rsid w:val="004D4DE2"/>
    <w:rsid w:val="004D4EA5"/>
    <w:rsid w:val="004D527E"/>
    <w:rsid w:val="004D541B"/>
    <w:rsid w:val="004D5EC7"/>
    <w:rsid w:val="004D6040"/>
    <w:rsid w:val="004D6707"/>
    <w:rsid w:val="004D6F9A"/>
    <w:rsid w:val="004E0613"/>
    <w:rsid w:val="004E078E"/>
    <w:rsid w:val="004E0D53"/>
    <w:rsid w:val="004E1C20"/>
    <w:rsid w:val="004E209B"/>
    <w:rsid w:val="004E2404"/>
    <w:rsid w:val="004E2546"/>
    <w:rsid w:val="004E29A4"/>
    <w:rsid w:val="004E310F"/>
    <w:rsid w:val="004E399E"/>
    <w:rsid w:val="004E4114"/>
    <w:rsid w:val="004E4364"/>
    <w:rsid w:val="004E4415"/>
    <w:rsid w:val="004E4762"/>
    <w:rsid w:val="004E48F5"/>
    <w:rsid w:val="004E4F8D"/>
    <w:rsid w:val="004E531A"/>
    <w:rsid w:val="004E5AB2"/>
    <w:rsid w:val="004E5C65"/>
    <w:rsid w:val="004E6352"/>
    <w:rsid w:val="004E63FD"/>
    <w:rsid w:val="004E64FC"/>
    <w:rsid w:val="004E6F47"/>
    <w:rsid w:val="004E77D6"/>
    <w:rsid w:val="004E7E28"/>
    <w:rsid w:val="004F029D"/>
    <w:rsid w:val="004F0367"/>
    <w:rsid w:val="004F0BCF"/>
    <w:rsid w:val="004F0E80"/>
    <w:rsid w:val="004F0F5C"/>
    <w:rsid w:val="004F1135"/>
    <w:rsid w:val="004F1200"/>
    <w:rsid w:val="004F14DF"/>
    <w:rsid w:val="004F23BA"/>
    <w:rsid w:val="004F2B47"/>
    <w:rsid w:val="004F31FB"/>
    <w:rsid w:val="004F362E"/>
    <w:rsid w:val="004F39A9"/>
    <w:rsid w:val="004F3B1E"/>
    <w:rsid w:val="004F438F"/>
    <w:rsid w:val="004F48AC"/>
    <w:rsid w:val="004F4FDC"/>
    <w:rsid w:val="004F51B7"/>
    <w:rsid w:val="004F55A1"/>
    <w:rsid w:val="004F5E66"/>
    <w:rsid w:val="004F605E"/>
    <w:rsid w:val="004F69E4"/>
    <w:rsid w:val="004F6BE5"/>
    <w:rsid w:val="004F6C04"/>
    <w:rsid w:val="004F6E6B"/>
    <w:rsid w:val="004F71A4"/>
    <w:rsid w:val="004F722E"/>
    <w:rsid w:val="004F72A3"/>
    <w:rsid w:val="004F75B4"/>
    <w:rsid w:val="004F771C"/>
    <w:rsid w:val="004F778E"/>
    <w:rsid w:val="00500330"/>
    <w:rsid w:val="00500782"/>
    <w:rsid w:val="00500946"/>
    <w:rsid w:val="00500EF9"/>
    <w:rsid w:val="005013FF"/>
    <w:rsid w:val="00501B5C"/>
    <w:rsid w:val="00501B77"/>
    <w:rsid w:val="00501C2E"/>
    <w:rsid w:val="00502166"/>
    <w:rsid w:val="00502569"/>
    <w:rsid w:val="00503453"/>
    <w:rsid w:val="00503C66"/>
    <w:rsid w:val="0050417F"/>
    <w:rsid w:val="005041B3"/>
    <w:rsid w:val="00504489"/>
    <w:rsid w:val="005044DB"/>
    <w:rsid w:val="005046E2"/>
    <w:rsid w:val="0050516B"/>
    <w:rsid w:val="00505BB5"/>
    <w:rsid w:val="0050636C"/>
    <w:rsid w:val="005065BE"/>
    <w:rsid w:val="00506C94"/>
    <w:rsid w:val="0050708B"/>
    <w:rsid w:val="005073F2"/>
    <w:rsid w:val="00507802"/>
    <w:rsid w:val="00507F3E"/>
    <w:rsid w:val="00510086"/>
    <w:rsid w:val="00510A37"/>
    <w:rsid w:val="005112EE"/>
    <w:rsid w:val="0051139D"/>
    <w:rsid w:val="00512157"/>
    <w:rsid w:val="0051229B"/>
    <w:rsid w:val="005122D4"/>
    <w:rsid w:val="005125C0"/>
    <w:rsid w:val="00512795"/>
    <w:rsid w:val="0051294D"/>
    <w:rsid w:val="00512B97"/>
    <w:rsid w:val="00512C95"/>
    <w:rsid w:val="00513034"/>
    <w:rsid w:val="005131D2"/>
    <w:rsid w:val="00513779"/>
    <w:rsid w:val="00513829"/>
    <w:rsid w:val="00513895"/>
    <w:rsid w:val="00513BDD"/>
    <w:rsid w:val="005146B4"/>
    <w:rsid w:val="005154D5"/>
    <w:rsid w:val="00515C98"/>
    <w:rsid w:val="00516071"/>
    <w:rsid w:val="0051711C"/>
    <w:rsid w:val="0051735F"/>
    <w:rsid w:val="005177DD"/>
    <w:rsid w:val="00517AD3"/>
    <w:rsid w:val="00517C30"/>
    <w:rsid w:val="0052003C"/>
    <w:rsid w:val="0052009A"/>
    <w:rsid w:val="005205FA"/>
    <w:rsid w:val="0052069B"/>
    <w:rsid w:val="00521356"/>
    <w:rsid w:val="00521711"/>
    <w:rsid w:val="00521D76"/>
    <w:rsid w:val="00521F1E"/>
    <w:rsid w:val="00522059"/>
    <w:rsid w:val="00522C44"/>
    <w:rsid w:val="00522CBB"/>
    <w:rsid w:val="00523A54"/>
    <w:rsid w:val="00523D8B"/>
    <w:rsid w:val="0052406C"/>
    <w:rsid w:val="005240C1"/>
    <w:rsid w:val="00524357"/>
    <w:rsid w:val="005246F9"/>
    <w:rsid w:val="00525241"/>
    <w:rsid w:val="00525C99"/>
    <w:rsid w:val="00526207"/>
    <w:rsid w:val="005263B2"/>
    <w:rsid w:val="005267D0"/>
    <w:rsid w:val="00526F78"/>
    <w:rsid w:val="005274BC"/>
    <w:rsid w:val="005275DD"/>
    <w:rsid w:val="00527F6D"/>
    <w:rsid w:val="005302F0"/>
    <w:rsid w:val="00530DBD"/>
    <w:rsid w:val="00531035"/>
    <w:rsid w:val="00531246"/>
    <w:rsid w:val="0053145E"/>
    <w:rsid w:val="005316C7"/>
    <w:rsid w:val="0053219F"/>
    <w:rsid w:val="00532334"/>
    <w:rsid w:val="00532649"/>
    <w:rsid w:val="00532CFB"/>
    <w:rsid w:val="00532E71"/>
    <w:rsid w:val="00532F79"/>
    <w:rsid w:val="00533327"/>
    <w:rsid w:val="005334C3"/>
    <w:rsid w:val="0053364F"/>
    <w:rsid w:val="00533660"/>
    <w:rsid w:val="00533FE8"/>
    <w:rsid w:val="00534592"/>
    <w:rsid w:val="005346C8"/>
    <w:rsid w:val="00534CED"/>
    <w:rsid w:val="005352FD"/>
    <w:rsid w:val="00535798"/>
    <w:rsid w:val="00535812"/>
    <w:rsid w:val="00535A76"/>
    <w:rsid w:val="00535B9A"/>
    <w:rsid w:val="00535BFF"/>
    <w:rsid w:val="005366E0"/>
    <w:rsid w:val="0053673D"/>
    <w:rsid w:val="00536DF5"/>
    <w:rsid w:val="005373C3"/>
    <w:rsid w:val="005379C9"/>
    <w:rsid w:val="00537FA1"/>
    <w:rsid w:val="0054010F"/>
    <w:rsid w:val="00540257"/>
    <w:rsid w:val="005404B3"/>
    <w:rsid w:val="00540673"/>
    <w:rsid w:val="00540743"/>
    <w:rsid w:val="00540AAA"/>
    <w:rsid w:val="00541775"/>
    <w:rsid w:val="00541980"/>
    <w:rsid w:val="005419FC"/>
    <w:rsid w:val="005421D3"/>
    <w:rsid w:val="0054258D"/>
    <w:rsid w:val="00542717"/>
    <w:rsid w:val="00542F55"/>
    <w:rsid w:val="00542F82"/>
    <w:rsid w:val="00543138"/>
    <w:rsid w:val="00543301"/>
    <w:rsid w:val="00543307"/>
    <w:rsid w:val="00543680"/>
    <w:rsid w:val="005436CF"/>
    <w:rsid w:val="00544632"/>
    <w:rsid w:val="005448A3"/>
    <w:rsid w:val="00545539"/>
    <w:rsid w:val="00545755"/>
    <w:rsid w:val="00546384"/>
    <w:rsid w:val="005464A9"/>
    <w:rsid w:val="0054666E"/>
    <w:rsid w:val="00546CA3"/>
    <w:rsid w:val="00546D5C"/>
    <w:rsid w:val="005471FF"/>
    <w:rsid w:val="005476FA"/>
    <w:rsid w:val="00547B59"/>
    <w:rsid w:val="00547EBB"/>
    <w:rsid w:val="00550118"/>
    <w:rsid w:val="005509DC"/>
    <w:rsid w:val="00550C25"/>
    <w:rsid w:val="00551DE3"/>
    <w:rsid w:val="0055239D"/>
    <w:rsid w:val="0055259C"/>
    <w:rsid w:val="005526A8"/>
    <w:rsid w:val="00552740"/>
    <w:rsid w:val="00552AB5"/>
    <w:rsid w:val="00552D39"/>
    <w:rsid w:val="00552F0D"/>
    <w:rsid w:val="005534D6"/>
    <w:rsid w:val="005537AA"/>
    <w:rsid w:val="005541A2"/>
    <w:rsid w:val="00554D68"/>
    <w:rsid w:val="00554F0F"/>
    <w:rsid w:val="00555099"/>
    <w:rsid w:val="0055539F"/>
    <w:rsid w:val="0055557E"/>
    <w:rsid w:val="0055563F"/>
    <w:rsid w:val="00555AD2"/>
    <w:rsid w:val="00556171"/>
    <w:rsid w:val="005565BA"/>
    <w:rsid w:val="005569C9"/>
    <w:rsid w:val="005575C9"/>
    <w:rsid w:val="00557D75"/>
    <w:rsid w:val="005601A5"/>
    <w:rsid w:val="00560F3A"/>
    <w:rsid w:val="00560FE1"/>
    <w:rsid w:val="00561255"/>
    <w:rsid w:val="005613BC"/>
    <w:rsid w:val="00561EFD"/>
    <w:rsid w:val="00562182"/>
    <w:rsid w:val="0056264A"/>
    <w:rsid w:val="005627FE"/>
    <w:rsid w:val="00562C1F"/>
    <w:rsid w:val="00562E4E"/>
    <w:rsid w:val="005631AF"/>
    <w:rsid w:val="005632BD"/>
    <w:rsid w:val="00563C09"/>
    <w:rsid w:val="005643AE"/>
    <w:rsid w:val="00564B72"/>
    <w:rsid w:val="00564E9B"/>
    <w:rsid w:val="005651D3"/>
    <w:rsid w:val="00565517"/>
    <w:rsid w:val="00565CBC"/>
    <w:rsid w:val="00566B6C"/>
    <w:rsid w:val="00566FA6"/>
    <w:rsid w:val="00566FE4"/>
    <w:rsid w:val="005670F5"/>
    <w:rsid w:val="0056728E"/>
    <w:rsid w:val="00567511"/>
    <w:rsid w:val="005678C6"/>
    <w:rsid w:val="00567A55"/>
    <w:rsid w:val="00570143"/>
    <w:rsid w:val="00570443"/>
    <w:rsid w:val="00570988"/>
    <w:rsid w:val="005709C4"/>
    <w:rsid w:val="00570AC7"/>
    <w:rsid w:val="00570E5B"/>
    <w:rsid w:val="00570F40"/>
    <w:rsid w:val="005716F2"/>
    <w:rsid w:val="00571B3A"/>
    <w:rsid w:val="00571CC9"/>
    <w:rsid w:val="00571DEB"/>
    <w:rsid w:val="005721B5"/>
    <w:rsid w:val="00572278"/>
    <w:rsid w:val="005722AA"/>
    <w:rsid w:val="005726DC"/>
    <w:rsid w:val="005726E9"/>
    <w:rsid w:val="00572BDC"/>
    <w:rsid w:val="00573170"/>
    <w:rsid w:val="005733EF"/>
    <w:rsid w:val="005733FB"/>
    <w:rsid w:val="0057346D"/>
    <w:rsid w:val="005736E5"/>
    <w:rsid w:val="005738E2"/>
    <w:rsid w:val="00573AE4"/>
    <w:rsid w:val="00573EF3"/>
    <w:rsid w:val="00573F00"/>
    <w:rsid w:val="0057429B"/>
    <w:rsid w:val="00574348"/>
    <w:rsid w:val="0057497D"/>
    <w:rsid w:val="00574DE3"/>
    <w:rsid w:val="00574FC2"/>
    <w:rsid w:val="005754BF"/>
    <w:rsid w:val="0057570F"/>
    <w:rsid w:val="005759B9"/>
    <w:rsid w:val="00575CE9"/>
    <w:rsid w:val="00575DE2"/>
    <w:rsid w:val="00575E92"/>
    <w:rsid w:val="0057668E"/>
    <w:rsid w:val="0057674E"/>
    <w:rsid w:val="0057746E"/>
    <w:rsid w:val="005776FB"/>
    <w:rsid w:val="0057774F"/>
    <w:rsid w:val="00577907"/>
    <w:rsid w:val="00577F80"/>
    <w:rsid w:val="0057950F"/>
    <w:rsid w:val="0058025B"/>
    <w:rsid w:val="005802A3"/>
    <w:rsid w:val="005803DE"/>
    <w:rsid w:val="00580AFD"/>
    <w:rsid w:val="00581798"/>
    <w:rsid w:val="005818BD"/>
    <w:rsid w:val="005819B8"/>
    <w:rsid w:val="005826E7"/>
    <w:rsid w:val="0058276C"/>
    <w:rsid w:val="00583026"/>
    <w:rsid w:val="00583EDD"/>
    <w:rsid w:val="005840B4"/>
    <w:rsid w:val="00584A59"/>
    <w:rsid w:val="00584C3B"/>
    <w:rsid w:val="00584D85"/>
    <w:rsid w:val="00585418"/>
    <w:rsid w:val="005855A9"/>
    <w:rsid w:val="00585F68"/>
    <w:rsid w:val="00586E00"/>
    <w:rsid w:val="00587708"/>
    <w:rsid w:val="00587814"/>
    <w:rsid w:val="00587CA3"/>
    <w:rsid w:val="00587CD1"/>
    <w:rsid w:val="0059061D"/>
    <w:rsid w:val="00590833"/>
    <w:rsid w:val="00590B0C"/>
    <w:rsid w:val="00590B34"/>
    <w:rsid w:val="00591B97"/>
    <w:rsid w:val="00591FEB"/>
    <w:rsid w:val="005922B2"/>
    <w:rsid w:val="00592414"/>
    <w:rsid w:val="005925C5"/>
    <w:rsid w:val="0059283D"/>
    <w:rsid w:val="00592C04"/>
    <w:rsid w:val="00592E89"/>
    <w:rsid w:val="00593484"/>
    <w:rsid w:val="00593CCC"/>
    <w:rsid w:val="0059480D"/>
    <w:rsid w:val="00594C1C"/>
    <w:rsid w:val="00594E81"/>
    <w:rsid w:val="00594FDF"/>
    <w:rsid w:val="005950E3"/>
    <w:rsid w:val="00595810"/>
    <w:rsid w:val="00595BA3"/>
    <w:rsid w:val="005960BC"/>
    <w:rsid w:val="00596103"/>
    <w:rsid w:val="0059679C"/>
    <w:rsid w:val="00596AD7"/>
    <w:rsid w:val="00596C01"/>
    <w:rsid w:val="00596F58"/>
    <w:rsid w:val="00596F6D"/>
    <w:rsid w:val="00597689"/>
    <w:rsid w:val="005977A3"/>
    <w:rsid w:val="00597D97"/>
    <w:rsid w:val="005A0495"/>
    <w:rsid w:val="005A0B07"/>
    <w:rsid w:val="005A1608"/>
    <w:rsid w:val="005A1741"/>
    <w:rsid w:val="005A1C53"/>
    <w:rsid w:val="005A2197"/>
    <w:rsid w:val="005A2199"/>
    <w:rsid w:val="005A2E28"/>
    <w:rsid w:val="005A46A1"/>
    <w:rsid w:val="005A47DA"/>
    <w:rsid w:val="005A5323"/>
    <w:rsid w:val="005A56FE"/>
    <w:rsid w:val="005A5B5C"/>
    <w:rsid w:val="005A5CAD"/>
    <w:rsid w:val="005A5E40"/>
    <w:rsid w:val="005A6878"/>
    <w:rsid w:val="005A7183"/>
    <w:rsid w:val="005A7274"/>
    <w:rsid w:val="005A7287"/>
    <w:rsid w:val="005A73F1"/>
    <w:rsid w:val="005A7522"/>
    <w:rsid w:val="005A799D"/>
    <w:rsid w:val="005B071C"/>
    <w:rsid w:val="005B0839"/>
    <w:rsid w:val="005B1027"/>
    <w:rsid w:val="005B1738"/>
    <w:rsid w:val="005B1ABA"/>
    <w:rsid w:val="005B221E"/>
    <w:rsid w:val="005B241B"/>
    <w:rsid w:val="005B25F5"/>
    <w:rsid w:val="005B2629"/>
    <w:rsid w:val="005B2AC9"/>
    <w:rsid w:val="005B2AD4"/>
    <w:rsid w:val="005B3886"/>
    <w:rsid w:val="005B3CF8"/>
    <w:rsid w:val="005B44BF"/>
    <w:rsid w:val="005B46D4"/>
    <w:rsid w:val="005B4CFD"/>
    <w:rsid w:val="005B4DA4"/>
    <w:rsid w:val="005B5264"/>
    <w:rsid w:val="005B542B"/>
    <w:rsid w:val="005B653F"/>
    <w:rsid w:val="005B7166"/>
    <w:rsid w:val="005C06BD"/>
    <w:rsid w:val="005C0F16"/>
    <w:rsid w:val="005C108B"/>
    <w:rsid w:val="005C1750"/>
    <w:rsid w:val="005C19ED"/>
    <w:rsid w:val="005C1C87"/>
    <w:rsid w:val="005C1F61"/>
    <w:rsid w:val="005C2585"/>
    <w:rsid w:val="005C2633"/>
    <w:rsid w:val="005C26C4"/>
    <w:rsid w:val="005C28EF"/>
    <w:rsid w:val="005C2CE5"/>
    <w:rsid w:val="005C2E13"/>
    <w:rsid w:val="005C3CFF"/>
    <w:rsid w:val="005C406B"/>
    <w:rsid w:val="005C4127"/>
    <w:rsid w:val="005C46AE"/>
    <w:rsid w:val="005C4835"/>
    <w:rsid w:val="005C4F9B"/>
    <w:rsid w:val="005C52CF"/>
    <w:rsid w:val="005C635A"/>
    <w:rsid w:val="005C6489"/>
    <w:rsid w:val="005C64E4"/>
    <w:rsid w:val="005C66E5"/>
    <w:rsid w:val="005C6A7B"/>
    <w:rsid w:val="005D0F47"/>
    <w:rsid w:val="005D1202"/>
    <w:rsid w:val="005D127E"/>
    <w:rsid w:val="005D16DA"/>
    <w:rsid w:val="005D17F2"/>
    <w:rsid w:val="005D2D62"/>
    <w:rsid w:val="005D2DE2"/>
    <w:rsid w:val="005D2DEE"/>
    <w:rsid w:val="005D34C2"/>
    <w:rsid w:val="005D37AD"/>
    <w:rsid w:val="005D3A1E"/>
    <w:rsid w:val="005D3E55"/>
    <w:rsid w:val="005D4056"/>
    <w:rsid w:val="005D42CE"/>
    <w:rsid w:val="005D4465"/>
    <w:rsid w:val="005D488D"/>
    <w:rsid w:val="005D4A5D"/>
    <w:rsid w:val="005D4C50"/>
    <w:rsid w:val="005D4D7A"/>
    <w:rsid w:val="005D5425"/>
    <w:rsid w:val="005D57E8"/>
    <w:rsid w:val="005D5DCE"/>
    <w:rsid w:val="005D616A"/>
    <w:rsid w:val="005D637C"/>
    <w:rsid w:val="005D6C7C"/>
    <w:rsid w:val="005D75E6"/>
    <w:rsid w:val="005D7D32"/>
    <w:rsid w:val="005E05BC"/>
    <w:rsid w:val="005E0AE7"/>
    <w:rsid w:val="005E0CBE"/>
    <w:rsid w:val="005E19F9"/>
    <w:rsid w:val="005E1A9E"/>
    <w:rsid w:val="005E1C34"/>
    <w:rsid w:val="005E1C65"/>
    <w:rsid w:val="005E24D1"/>
    <w:rsid w:val="005E26A9"/>
    <w:rsid w:val="005E28E5"/>
    <w:rsid w:val="005E2A3E"/>
    <w:rsid w:val="005E2CAE"/>
    <w:rsid w:val="005E2E59"/>
    <w:rsid w:val="005E3235"/>
    <w:rsid w:val="005E36BD"/>
    <w:rsid w:val="005E3B62"/>
    <w:rsid w:val="005E3D09"/>
    <w:rsid w:val="005E41E0"/>
    <w:rsid w:val="005E4DEE"/>
    <w:rsid w:val="005E4FC8"/>
    <w:rsid w:val="005E51B5"/>
    <w:rsid w:val="005E56E4"/>
    <w:rsid w:val="005E5CD0"/>
    <w:rsid w:val="005E5FDF"/>
    <w:rsid w:val="005E6D4C"/>
    <w:rsid w:val="005E6F1A"/>
    <w:rsid w:val="005E70CB"/>
    <w:rsid w:val="005E7B79"/>
    <w:rsid w:val="005E7C3C"/>
    <w:rsid w:val="005F0103"/>
    <w:rsid w:val="005F0450"/>
    <w:rsid w:val="005F09C7"/>
    <w:rsid w:val="005F0C6D"/>
    <w:rsid w:val="005F0E73"/>
    <w:rsid w:val="005F13B3"/>
    <w:rsid w:val="005F1D38"/>
    <w:rsid w:val="005F2329"/>
    <w:rsid w:val="005F2416"/>
    <w:rsid w:val="005F26A2"/>
    <w:rsid w:val="005F2CC9"/>
    <w:rsid w:val="005F36E2"/>
    <w:rsid w:val="005F3CE1"/>
    <w:rsid w:val="005F403C"/>
    <w:rsid w:val="005F40BF"/>
    <w:rsid w:val="005F4506"/>
    <w:rsid w:val="005F494B"/>
    <w:rsid w:val="005F4E46"/>
    <w:rsid w:val="005F4EF2"/>
    <w:rsid w:val="005F5060"/>
    <w:rsid w:val="005F5513"/>
    <w:rsid w:val="005F5DE3"/>
    <w:rsid w:val="005F5E9E"/>
    <w:rsid w:val="005F5F05"/>
    <w:rsid w:val="005F61D6"/>
    <w:rsid w:val="005F636E"/>
    <w:rsid w:val="005F6876"/>
    <w:rsid w:val="005F7501"/>
    <w:rsid w:val="005F786E"/>
    <w:rsid w:val="00600640"/>
    <w:rsid w:val="00600F3E"/>
    <w:rsid w:val="0060132F"/>
    <w:rsid w:val="006014D5"/>
    <w:rsid w:val="00601865"/>
    <w:rsid w:val="006018C4"/>
    <w:rsid w:val="00601E0B"/>
    <w:rsid w:val="006021DA"/>
    <w:rsid w:val="00602240"/>
    <w:rsid w:val="00602C9B"/>
    <w:rsid w:val="00602CD6"/>
    <w:rsid w:val="00602E19"/>
    <w:rsid w:val="00602ED6"/>
    <w:rsid w:val="00603829"/>
    <w:rsid w:val="00603C47"/>
    <w:rsid w:val="0060425F"/>
    <w:rsid w:val="00604583"/>
    <w:rsid w:val="006045DE"/>
    <w:rsid w:val="006049D5"/>
    <w:rsid w:val="006050A7"/>
    <w:rsid w:val="0060566D"/>
    <w:rsid w:val="0060572C"/>
    <w:rsid w:val="0060582C"/>
    <w:rsid w:val="006061B5"/>
    <w:rsid w:val="006067F4"/>
    <w:rsid w:val="00606DD7"/>
    <w:rsid w:val="006070FC"/>
    <w:rsid w:val="00607E78"/>
    <w:rsid w:val="0061152D"/>
    <w:rsid w:val="006115DC"/>
    <w:rsid w:val="0061187E"/>
    <w:rsid w:val="00611EB6"/>
    <w:rsid w:val="0061205E"/>
    <w:rsid w:val="006120DF"/>
    <w:rsid w:val="006122E9"/>
    <w:rsid w:val="0061248D"/>
    <w:rsid w:val="00612D59"/>
    <w:rsid w:val="006133E5"/>
    <w:rsid w:val="00613A28"/>
    <w:rsid w:val="00613A4B"/>
    <w:rsid w:val="006140D9"/>
    <w:rsid w:val="00614BA5"/>
    <w:rsid w:val="00614C17"/>
    <w:rsid w:val="00614E61"/>
    <w:rsid w:val="006153EA"/>
    <w:rsid w:val="006154DF"/>
    <w:rsid w:val="00616F19"/>
    <w:rsid w:val="00617583"/>
    <w:rsid w:val="0061786B"/>
    <w:rsid w:val="0061792F"/>
    <w:rsid w:val="00617E3D"/>
    <w:rsid w:val="006204A3"/>
    <w:rsid w:val="006208AA"/>
    <w:rsid w:val="0062093B"/>
    <w:rsid w:val="00620FD4"/>
    <w:rsid w:val="006212F5"/>
    <w:rsid w:val="00621FBC"/>
    <w:rsid w:val="00622840"/>
    <w:rsid w:val="00622A1A"/>
    <w:rsid w:val="00622D62"/>
    <w:rsid w:val="00622FBC"/>
    <w:rsid w:val="00623065"/>
    <w:rsid w:val="006232CF"/>
    <w:rsid w:val="006242D1"/>
    <w:rsid w:val="006248E6"/>
    <w:rsid w:val="00624990"/>
    <w:rsid w:val="006249D0"/>
    <w:rsid w:val="00624C4A"/>
    <w:rsid w:val="006259F9"/>
    <w:rsid w:val="00625D9D"/>
    <w:rsid w:val="00625E68"/>
    <w:rsid w:val="0062619B"/>
    <w:rsid w:val="0062657C"/>
    <w:rsid w:val="00626B60"/>
    <w:rsid w:val="00626BA1"/>
    <w:rsid w:val="00626BB0"/>
    <w:rsid w:val="00626E59"/>
    <w:rsid w:val="006273D4"/>
    <w:rsid w:val="006277E5"/>
    <w:rsid w:val="006279A1"/>
    <w:rsid w:val="00630389"/>
    <w:rsid w:val="00630A07"/>
    <w:rsid w:val="00630DA9"/>
    <w:rsid w:val="00631532"/>
    <w:rsid w:val="00631E0A"/>
    <w:rsid w:val="00632055"/>
    <w:rsid w:val="006323C9"/>
    <w:rsid w:val="0063264B"/>
    <w:rsid w:val="00632AC0"/>
    <w:rsid w:val="00632CA6"/>
    <w:rsid w:val="00632E8A"/>
    <w:rsid w:val="0063305D"/>
    <w:rsid w:val="0063317D"/>
    <w:rsid w:val="006333D5"/>
    <w:rsid w:val="0063380F"/>
    <w:rsid w:val="00633B32"/>
    <w:rsid w:val="00633D90"/>
    <w:rsid w:val="00634247"/>
    <w:rsid w:val="00634325"/>
    <w:rsid w:val="00634494"/>
    <w:rsid w:val="00634BEE"/>
    <w:rsid w:val="00635447"/>
    <w:rsid w:val="0063554F"/>
    <w:rsid w:val="006355D5"/>
    <w:rsid w:val="00635D37"/>
    <w:rsid w:val="006367E1"/>
    <w:rsid w:val="0063692B"/>
    <w:rsid w:val="00636F79"/>
    <w:rsid w:val="00637239"/>
    <w:rsid w:val="00637676"/>
    <w:rsid w:val="006406A8"/>
    <w:rsid w:val="006410D2"/>
    <w:rsid w:val="006413B1"/>
    <w:rsid w:val="00641530"/>
    <w:rsid w:val="0064168D"/>
    <w:rsid w:val="00641ADA"/>
    <w:rsid w:val="00641C91"/>
    <w:rsid w:val="00642151"/>
    <w:rsid w:val="006426CA"/>
    <w:rsid w:val="00642AA8"/>
    <w:rsid w:val="00642BD2"/>
    <w:rsid w:val="00642E15"/>
    <w:rsid w:val="00642E9E"/>
    <w:rsid w:val="00643059"/>
    <w:rsid w:val="00643275"/>
    <w:rsid w:val="00643320"/>
    <w:rsid w:val="00643A78"/>
    <w:rsid w:val="00644513"/>
    <w:rsid w:val="00644B3F"/>
    <w:rsid w:val="006451DC"/>
    <w:rsid w:val="006454FA"/>
    <w:rsid w:val="00645E5F"/>
    <w:rsid w:val="006460FB"/>
    <w:rsid w:val="00646191"/>
    <w:rsid w:val="00646271"/>
    <w:rsid w:val="00646EED"/>
    <w:rsid w:val="00646F2D"/>
    <w:rsid w:val="006474A3"/>
    <w:rsid w:val="006474F0"/>
    <w:rsid w:val="00647623"/>
    <w:rsid w:val="00647909"/>
    <w:rsid w:val="00647BBA"/>
    <w:rsid w:val="006504AD"/>
    <w:rsid w:val="006508F7"/>
    <w:rsid w:val="00650FA0"/>
    <w:rsid w:val="00651039"/>
    <w:rsid w:val="00651C54"/>
    <w:rsid w:val="00652416"/>
    <w:rsid w:val="006527A2"/>
    <w:rsid w:val="0065315A"/>
    <w:rsid w:val="0065383E"/>
    <w:rsid w:val="00654255"/>
    <w:rsid w:val="0065473A"/>
    <w:rsid w:val="0065488E"/>
    <w:rsid w:val="00654E01"/>
    <w:rsid w:val="00655427"/>
    <w:rsid w:val="006556B7"/>
    <w:rsid w:val="006559F0"/>
    <w:rsid w:val="00656724"/>
    <w:rsid w:val="00656732"/>
    <w:rsid w:val="0065695E"/>
    <w:rsid w:val="00656A3D"/>
    <w:rsid w:val="00656B0A"/>
    <w:rsid w:val="00656E77"/>
    <w:rsid w:val="0065750F"/>
    <w:rsid w:val="0065788C"/>
    <w:rsid w:val="00660ABE"/>
    <w:rsid w:val="00660AD8"/>
    <w:rsid w:val="00661157"/>
    <w:rsid w:val="00662F0A"/>
    <w:rsid w:val="00663038"/>
    <w:rsid w:val="00663232"/>
    <w:rsid w:val="0066345E"/>
    <w:rsid w:val="00663530"/>
    <w:rsid w:val="006642DA"/>
    <w:rsid w:val="006644FC"/>
    <w:rsid w:val="00664B8B"/>
    <w:rsid w:val="00664ECC"/>
    <w:rsid w:val="00664ED7"/>
    <w:rsid w:val="006651A7"/>
    <w:rsid w:val="00665369"/>
    <w:rsid w:val="006654BA"/>
    <w:rsid w:val="006655E6"/>
    <w:rsid w:val="00665A4C"/>
    <w:rsid w:val="00665B37"/>
    <w:rsid w:val="00665DA6"/>
    <w:rsid w:val="00666098"/>
    <w:rsid w:val="00666274"/>
    <w:rsid w:val="006666A1"/>
    <w:rsid w:val="00666820"/>
    <w:rsid w:val="00666B00"/>
    <w:rsid w:val="00666CDB"/>
    <w:rsid w:val="00666D00"/>
    <w:rsid w:val="00667C00"/>
    <w:rsid w:val="00667CA1"/>
    <w:rsid w:val="00670989"/>
    <w:rsid w:val="00671AB3"/>
    <w:rsid w:val="00672008"/>
    <w:rsid w:val="00672594"/>
    <w:rsid w:val="00672734"/>
    <w:rsid w:val="006727BE"/>
    <w:rsid w:val="006729DB"/>
    <w:rsid w:val="00672EF3"/>
    <w:rsid w:val="00673674"/>
    <w:rsid w:val="006736C6"/>
    <w:rsid w:val="00673966"/>
    <w:rsid w:val="00673D1E"/>
    <w:rsid w:val="00673E6E"/>
    <w:rsid w:val="00673ED3"/>
    <w:rsid w:val="00673F4B"/>
    <w:rsid w:val="00674049"/>
    <w:rsid w:val="0067441F"/>
    <w:rsid w:val="006745E7"/>
    <w:rsid w:val="0067460D"/>
    <w:rsid w:val="00674700"/>
    <w:rsid w:val="006756D2"/>
    <w:rsid w:val="00675AA7"/>
    <w:rsid w:val="00675CF0"/>
    <w:rsid w:val="006766ED"/>
    <w:rsid w:val="00676736"/>
    <w:rsid w:val="00676A32"/>
    <w:rsid w:val="00676FBA"/>
    <w:rsid w:val="00677EFA"/>
    <w:rsid w:val="0068050F"/>
    <w:rsid w:val="0068051C"/>
    <w:rsid w:val="006805B9"/>
    <w:rsid w:val="00680B65"/>
    <w:rsid w:val="00681514"/>
    <w:rsid w:val="00681B61"/>
    <w:rsid w:val="00681F5E"/>
    <w:rsid w:val="006821C0"/>
    <w:rsid w:val="006825F2"/>
    <w:rsid w:val="00682622"/>
    <w:rsid w:val="00682CCB"/>
    <w:rsid w:val="00682D7A"/>
    <w:rsid w:val="006830F1"/>
    <w:rsid w:val="006833F7"/>
    <w:rsid w:val="00683508"/>
    <w:rsid w:val="00683B02"/>
    <w:rsid w:val="0068453F"/>
    <w:rsid w:val="0068470C"/>
    <w:rsid w:val="00684925"/>
    <w:rsid w:val="00684AEA"/>
    <w:rsid w:val="00684CD6"/>
    <w:rsid w:val="006850E3"/>
    <w:rsid w:val="00685787"/>
    <w:rsid w:val="00685CFB"/>
    <w:rsid w:val="006860E3"/>
    <w:rsid w:val="006864EF"/>
    <w:rsid w:val="00686F39"/>
    <w:rsid w:val="00687C32"/>
    <w:rsid w:val="0069004E"/>
    <w:rsid w:val="00690849"/>
    <w:rsid w:val="00690B89"/>
    <w:rsid w:val="00690C87"/>
    <w:rsid w:val="00692AF4"/>
    <w:rsid w:val="006930EC"/>
    <w:rsid w:val="00693510"/>
    <w:rsid w:val="00693A8B"/>
    <w:rsid w:val="00694294"/>
    <w:rsid w:val="00694638"/>
    <w:rsid w:val="0069539F"/>
    <w:rsid w:val="00695497"/>
    <w:rsid w:val="0069574E"/>
    <w:rsid w:val="0069603E"/>
    <w:rsid w:val="006963A7"/>
    <w:rsid w:val="006963CD"/>
    <w:rsid w:val="00696AF6"/>
    <w:rsid w:val="00696F4F"/>
    <w:rsid w:val="00697584"/>
    <w:rsid w:val="006976FE"/>
    <w:rsid w:val="00697976"/>
    <w:rsid w:val="00697A78"/>
    <w:rsid w:val="006A06E1"/>
    <w:rsid w:val="006A07A4"/>
    <w:rsid w:val="006A0FA0"/>
    <w:rsid w:val="006A182D"/>
    <w:rsid w:val="006A1AE7"/>
    <w:rsid w:val="006A1D47"/>
    <w:rsid w:val="006A2557"/>
    <w:rsid w:val="006A31D4"/>
    <w:rsid w:val="006A35EE"/>
    <w:rsid w:val="006A3969"/>
    <w:rsid w:val="006A496A"/>
    <w:rsid w:val="006A4B82"/>
    <w:rsid w:val="006A4FAA"/>
    <w:rsid w:val="006A542E"/>
    <w:rsid w:val="006A57FB"/>
    <w:rsid w:val="006A59C1"/>
    <w:rsid w:val="006A5BA0"/>
    <w:rsid w:val="006A5E0E"/>
    <w:rsid w:val="006A66CB"/>
    <w:rsid w:val="006A6A0C"/>
    <w:rsid w:val="006A7977"/>
    <w:rsid w:val="006B00D8"/>
    <w:rsid w:val="006B020C"/>
    <w:rsid w:val="006B143F"/>
    <w:rsid w:val="006B14DD"/>
    <w:rsid w:val="006B16D9"/>
    <w:rsid w:val="006B199C"/>
    <w:rsid w:val="006B1DD2"/>
    <w:rsid w:val="006B2201"/>
    <w:rsid w:val="006B28E3"/>
    <w:rsid w:val="006B2B0F"/>
    <w:rsid w:val="006B2E38"/>
    <w:rsid w:val="006B306A"/>
    <w:rsid w:val="006B3124"/>
    <w:rsid w:val="006B3514"/>
    <w:rsid w:val="006B3CE1"/>
    <w:rsid w:val="006B3E97"/>
    <w:rsid w:val="006B40A5"/>
    <w:rsid w:val="006B41B3"/>
    <w:rsid w:val="006B4B9C"/>
    <w:rsid w:val="006B4D17"/>
    <w:rsid w:val="006B4FA3"/>
    <w:rsid w:val="006B5332"/>
    <w:rsid w:val="006B586E"/>
    <w:rsid w:val="006B5F2D"/>
    <w:rsid w:val="006B608A"/>
    <w:rsid w:val="006B6293"/>
    <w:rsid w:val="006B684B"/>
    <w:rsid w:val="006B6DF8"/>
    <w:rsid w:val="006B7380"/>
    <w:rsid w:val="006B770A"/>
    <w:rsid w:val="006B7A5D"/>
    <w:rsid w:val="006B7C4E"/>
    <w:rsid w:val="006B7EDA"/>
    <w:rsid w:val="006C0B8B"/>
    <w:rsid w:val="006C0D81"/>
    <w:rsid w:val="006C1313"/>
    <w:rsid w:val="006C170C"/>
    <w:rsid w:val="006C1CBD"/>
    <w:rsid w:val="006C3250"/>
    <w:rsid w:val="006C3635"/>
    <w:rsid w:val="006C371B"/>
    <w:rsid w:val="006C4100"/>
    <w:rsid w:val="006C4190"/>
    <w:rsid w:val="006C4656"/>
    <w:rsid w:val="006C4695"/>
    <w:rsid w:val="006C494B"/>
    <w:rsid w:val="006C574B"/>
    <w:rsid w:val="006C5A20"/>
    <w:rsid w:val="006C5E78"/>
    <w:rsid w:val="006C6711"/>
    <w:rsid w:val="006C6D66"/>
    <w:rsid w:val="006C722B"/>
    <w:rsid w:val="006C7485"/>
    <w:rsid w:val="006C7925"/>
    <w:rsid w:val="006C7991"/>
    <w:rsid w:val="006C7AB3"/>
    <w:rsid w:val="006C7D6C"/>
    <w:rsid w:val="006D06AD"/>
    <w:rsid w:val="006D0748"/>
    <w:rsid w:val="006D0773"/>
    <w:rsid w:val="006D101F"/>
    <w:rsid w:val="006D110C"/>
    <w:rsid w:val="006D1789"/>
    <w:rsid w:val="006D20C5"/>
    <w:rsid w:val="006D2A32"/>
    <w:rsid w:val="006D2FD3"/>
    <w:rsid w:val="006D3385"/>
    <w:rsid w:val="006D340D"/>
    <w:rsid w:val="006D3825"/>
    <w:rsid w:val="006D3E9A"/>
    <w:rsid w:val="006D3FAC"/>
    <w:rsid w:val="006D4CFE"/>
    <w:rsid w:val="006D55B2"/>
    <w:rsid w:val="006D55F8"/>
    <w:rsid w:val="006D57D7"/>
    <w:rsid w:val="006D5FF9"/>
    <w:rsid w:val="006D6479"/>
    <w:rsid w:val="006D65FF"/>
    <w:rsid w:val="006D7108"/>
    <w:rsid w:val="006D72B0"/>
    <w:rsid w:val="006D7A04"/>
    <w:rsid w:val="006E0003"/>
    <w:rsid w:val="006E0A23"/>
    <w:rsid w:val="006E0F15"/>
    <w:rsid w:val="006E0FAE"/>
    <w:rsid w:val="006E15DF"/>
    <w:rsid w:val="006E194C"/>
    <w:rsid w:val="006E2006"/>
    <w:rsid w:val="006E235B"/>
    <w:rsid w:val="006E2602"/>
    <w:rsid w:val="006E26A6"/>
    <w:rsid w:val="006E2849"/>
    <w:rsid w:val="006E2BA9"/>
    <w:rsid w:val="006E2CD7"/>
    <w:rsid w:val="006E4464"/>
    <w:rsid w:val="006E4599"/>
    <w:rsid w:val="006E45DD"/>
    <w:rsid w:val="006E48B6"/>
    <w:rsid w:val="006E4EDD"/>
    <w:rsid w:val="006E54F2"/>
    <w:rsid w:val="006E56C0"/>
    <w:rsid w:val="006E5813"/>
    <w:rsid w:val="006E5AF6"/>
    <w:rsid w:val="006E5E1D"/>
    <w:rsid w:val="006E63D8"/>
    <w:rsid w:val="006E6798"/>
    <w:rsid w:val="006E6812"/>
    <w:rsid w:val="006E6A3D"/>
    <w:rsid w:val="006E6C50"/>
    <w:rsid w:val="006E6CDA"/>
    <w:rsid w:val="006E75CC"/>
    <w:rsid w:val="006E7A88"/>
    <w:rsid w:val="006E7C5C"/>
    <w:rsid w:val="006E7F85"/>
    <w:rsid w:val="006F0095"/>
    <w:rsid w:val="006F06D1"/>
    <w:rsid w:val="006F0BC5"/>
    <w:rsid w:val="006F132E"/>
    <w:rsid w:val="006F14AE"/>
    <w:rsid w:val="006F155F"/>
    <w:rsid w:val="006F174D"/>
    <w:rsid w:val="006F1BB1"/>
    <w:rsid w:val="006F20F6"/>
    <w:rsid w:val="006F23C7"/>
    <w:rsid w:val="006F256D"/>
    <w:rsid w:val="006F27CD"/>
    <w:rsid w:val="006F2933"/>
    <w:rsid w:val="006F2AD3"/>
    <w:rsid w:val="006F342E"/>
    <w:rsid w:val="006F4537"/>
    <w:rsid w:val="006F4D79"/>
    <w:rsid w:val="006F517A"/>
    <w:rsid w:val="006F51C4"/>
    <w:rsid w:val="006F527F"/>
    <w:rsid w:val="006F54AB"/>
    <w:rsid w:val="006F5551"/>
    <w:rsid w:val="006F5718"/>
    <w:rsid w:val="006F5C60"/>
    <w:rsid w:val="006F5CF8"/>
    <w:rsid w:val="006F62AF"/>
    <w:rsid w:val="006F66CB"/>
    <w:rsid w:val="006F6C19"/>
    <w:rsid w:val="006F70AC"/>
    <w:rsid w:val="006F7DE6"/>
    <w:rsid w:val="00700055"/>
    <w:rsid w:val="007005BF"/>
    <w:rsid w:val="0070062A"/>
    <w:rsid w:val="007007C0"/>
    <w:rsid w:val="00700C26"/>
    <w:rsid w:val="00700D9F"/>
    <w:rsid w:val="007012D6"/>
    <w:rsid w:val="00701516"/>
    <w:rsid w:val="00701996"/>
    <w:rsid w:val="00701E06"/>
    <w:rsid w:val="00702856"/>
    <w:rsid w:val="00702A11"/>
    <w:rsid w:val="00702E81"/>
    <w:rsid w:val="007032C8"/>
    <w:rsid w:val="00703336"/>
    <w:rsid w:val="00703699"/>
    <w:rsid w:val="0070395B"/>
    <w:rsid w:val="00703BCF"/>
    <w:rsid w:val="00704D61"/>
    <w:rsid w:val="0070520F"/>
    <w:rsid w:val="00705911"/>
    <w:rsid w:val="00705E99"/>
    <w:rsid w:val="0070710C"/>
    <w:rsid w:val="007073A1"/>
    <w:rsid w:val="00707671"/>
    <w:rsid w:val="00707CDC"/>
    <w:rsid w:val="00711A1C"/>
    <w:rsid w:val="00711C4A"/>
    <w:rsid w:val="00712910"/>
    <w:rsid w:val="0071334F"/>
    <w:rsid w:val="00713520"/>
    <w:rsid w:val="00714411"/>
    <w:rsid w:val="007155C5"/>
    <w:rsid w:val="007157B9"/>
    <w:rsid w:val="00716AE6"/>
    <w:rsid w:val="00716B06"/>
    <w:rsid w:val="007176ED"/>
    <w:rsid w:val="00717803"/>
    <w:rsid w:val="00717BD1"/>
    <w:rsid w:val="00717F9A"/>
    <w:rsid w:val="00720511"/>
    <w:rsid w:val="00720CA8"/>
    <w:rsid w:val="00720D9E"/>
    <w:rsid w:val="00721095"/>
    <w:rsid w:val="007213BC"/>
    <w:rsid w:val="007215C3"/>
    <w:rsid w:val="00721CD3"/>
    <w:rsid w:val="00721D42"/>
    <w:rsid w:val="00721DDA"/>
    <w:rsid w:val="0072204F"/>
    <w:rsid w:val="00722936"/>
    <w:rsid w:val="00722990"/>
    <w:rsid w:val="0072375D"/>
    <w:rsid w:val="00723C38"/>
    <w:rsid w:val="0072423B"/>
    <w:rsid w:val="0072514A"/>
    <w:rsid w:val="00725BAC"/>
    <w:rsid w:val="00725F1A"/>
    <w:rsid w:val="007262ED"/>
    <w:rsid w:val="00726474"/>
    <w:rsid w:val="007267B4"/>
    <w:rsid w:val="007269DE"/>
    <w:rsid w:val="00726AB4"/>
    <w:rsid w:val="00726C5C"/>
    <w:rsid w:val="00727071"/>
    <w:rsid w:val="0072714C"/>
    <w:rsid w:val="00727AF7"/>
    <w:rsid w:val="00730243"/>
    <w:rsid w:val="00730A95"/>
    <w:rsid w:val="00731420"/>
    <w:rsid w:val="00731483"/>
    <w:rsid w:val="007318AB"/>
    <w:rsid w:val="007329F7"/>
    <w:rsid w:val="00733AD1"/>
    <w:rsid w:val="00733B54"/>
    <w:rsid w:val="007343D4"/>
    <w:rsid w:val="00734730"/>
    <w:rsid w:val="00735358"/>
    <w:rsid w:val="00735505"/>
    <w:rsid w:val="00735C22"/>
    <w:rsid w:val="007362A0"/>
    <w:rsid w:val="00736EA3"/>
    <w:rsid w:val="007370DF"/>
    <w:rsid w:val="00737152"/>
    <w:rsid w:val="0073723F"/>
    <w:rsid w:val="00737626"/>
    <w:rsid w:val="00740200"/>
    <w:rsid w:val="00740359"/>
    <w:rsid w:val="00740E60"/>
    <w:rsid w:val="00741125"/>
    <w:rsid w:val="00741574"/>
    <w:rsid w:val="00741AD5"/>
    <w:rsid w:val="00741C57"/>
    <w:rsid w:val="00742283"/>
    <w:rsid w:val="007424EA"/>
    <w:rsid w:val="00742E40"/>
    <w:rsid w:val="007431C6"/>
    <w:rsid w:val="00743682"/>
    <w:rsid w:val="00743695"/>
    <w:rsid w:val="00743E2D"/>
    <w:rsid w:val="0074479C"/>
    <w:rsid w:val="00744D50"/>
    <w:rsid w:val="00744E26"/>
    <w:rsid w:val="00744F57"/>
    <w:rsid w:val="00745DBE"/>
    <w:rsid w:val="00746863"/>
    <w:rsid w:val="00746BCB"/>
    <w:rsid w:val="00746BE3"/>
    <w:rsid w:val="00747227"/>
    <w:rsid w:val="00747DF5"/>
    <w:rsid w:val="00747FC4"/>
    <w:rsid w:val="007501BF"/>
    <w:rsid w:val="00750485"/>
    <w:rsid w:val="00750E26"/>
    <w:rsid w:val="00751B31"/>
    <w:rsid w:val="00751B39"/>
    <w:rsid w:val="007521B0"/>
    <w:rsid w:val="0075229B"/>
    <w:rsid w:val="0075276E"/>
    <w:rsid w:val="00754F2E"/>
    <w:rsid w:val="0075513B"/>
    <w:rsid w:val="00755257"/>
    <w:rsid w:val="0075631E"/>
    <w:rsid w:val="0075710D"/>
    <w:rsid w:val="007572BA"/>
    <w:rsid w:val="0075744E"/>
    <w:rsid w:val="00757A48"/>
    <w:rsid w:val="00757B21"/>
    <w:rsid w:val="00757B69"/>
    <w:rsid w:val="007602E6"/>
    <w:rsid w:val="007603D5"/>
    <w:rsid w:val="00760453"/>
    <w:rsid w:val="0076050B"/>
    <w:rsid w:val="00760587"/>
    <w:rsid w:val="007608BB"/>
    <w:rsid w:val="00760B66"/>
    <w:rsid w:val="00760C65"/>
    <w:rsid w:val="007610BE"/>
    <w:rsid w:val="007617A2"/>
    <w:rsid w:val="00761851"/>
    <w:rsid w:val="00761A1F"/>
    <w:rsid w:val="00762095"/>
    <w:rsid w:val="00762313"/>
    <w:rsid w:val="00762390"/>
    <w:rsid w:val="00762BDC"/>
    <w:rsid w:val="007632C1"/>
    <w:rsid w:val="0076338D"/>
    <w:rsid w:val="00763A91"/>
    <w:rsid w:val="00763D0F"/>
    <w:rsid w:val="00763F97"/>
    <w:rsid w:val="00764020"/>
    <w:rsid w:val="00764227"/>
    <w:rsid w:val="00765070"/>
    <w:rsid w:val="007652AF"/>
    <w:rsid w:val="007658BE"/>
    <w:rsid w:val="00765A51"/>
    <w:rsid w:val="00766546"/>
    <w:rsid w:val="00766565"/>
    <w:rsid w:val="00766848"/>
    <w:rsid w:val="00766F07"/>
    <w:rsid w:val="00766F35"/>
    <w:rsid w:val="00767113"/>
    <w:rsid w:val="00767349"/>
    <w:rsid w:val="0076778E"/>
    <w:rsid w:val="00767D8F"/>
    <w:rsid w:val="007700C9"/>
    <w:rsid w:val="007704BB"/>
    <w:rsid w:val="00771051"/>
    <w:rsid w:val="007712A7"/>
    <w:rsid w:val="00771637"/>
    <w:rsid w:val="007718D1"/>
    <w:rsid w:val="00771B26"/>
    <w:rsid w:val="0077268B"/>
    <w:rsid w:val="007730DE"/>
    <w:rsid w:val="00773436"/>
    <w:rsid w:val="00773695"/>
    <w:rsid w:val="007740B1"/>
    <w:rsid w:val="0077417C"/>
    <w:rsid w:val="007751A5"/>
    <w:rsid w:val="0077526F"/>
    <w:rsid w:val="007753A8"/>
    <w:rsid w:val="00776043"/>
    <w:rsid w:val="0077645F"/>
    <w:rsid w:val="00776B93"/>
    <w:rsid w:val="00776C01"/>
    <w:rsid w:val="00776E44"/>
    <w:rsid w:val="0077746D"/>
    <w:rsid w:val="0077753B"/>
    <w:rsid w:val="00777CE3"/>
    <w:rsid w:val="00777CF7"/>
    <w:rsid w:val="00780103"/>
    <w:rsid w:val="007801F9"/>
    <w:rsid w:val="007809E6"/>
    <w:rsid w:val="007809FB"/>
    <w:rsid w:val="00782C06"/>
    <w:rsid w:val="0078326E"/>
    <w:rsid w:val="007840A5"/>
    <w:rsid w:val="00784667"/>
    <w:rsid w:val="00784948"/>
    <w:rsid w:val="00784F42"/>
    <w:rsid w:val="0078594A"/>
    <w:rsid w:val="00785EB2"/>
    <w:rsid w:val="00786819"/>
    <w:rsid w:val="0078690B"/>
    <w:rsid w:val="0078740D"/>
    <w:rsid w:val="007874A6"/>
    <w:rsid w:val="00787BF3"/>
    <w:rsid w:val="00787D33"/>
    <w:rsid w:val="00787E08"/>
    <w:rsid w:val="00790322"/>
    <w:rsid w:val="00790E35"/>
    <w:rsid w:val="00791758"/>
    <w:rsid w:val="00791830"/>
    <w:rsid w:val="00791890"/>
    <w:rsid w:val="00791FD3"/>
    <w:rsid w:val="00792191"/>
    <w:rsid w:val="00792312"/>
    <w:rsid w:val="00792815"/>
    <w:rsid w:val="00792FBC"/>
    <w:rsid w:val="00793F94"/>
    <w:rsid w:val="007942BD"/>
    <w:rsid w:val="00794702"/>
    <w:rsid w:val="0079480C"/>
    <w:rsid w:val="00794864"/>
    <w:rsid w:val="007948A9"/>
    <w:rsid w:val="00794B68"/>
    <w:rsid w:val="00794BF0"/>
    <w:rsid w:val="00794E51"/>
    <w:rsid w:val="00794E99"/>
    <w:rsid w:val="00795D91"/>
    <w:rsid w:val="00796504"/>
    <w:rsid w:val="007965CF"/>
    <w:rsid w:val="00796642"/>
    <w:rsid w:val="0079678A"/>
    <w:rsid w:val="00796E37"/>
    <w:rsid w:val="007976FD"/>
    <w:rsid w:val="007978F2"/>
    <w:rsid w:val="00797C80"/>
    <w:rsid w:val="00797C92"/>
    <w:rsid w:val="007A0041"/>
    <w:rsid w:val="007A0B2A"/>
    <w:rsid w:val="007A10B6"/>
    <w:rsid w:val="007A120A"/>
    <w:rsid w:val="007A1BDB"/>
    <w:rsid w:val="007A1FC2"/>
    <w:rsid w:val="007A23CB"/>
    <w:rsid w:val="007A2680"/>
    <w:rsid w:val="007A2983"/>
    <w:rsid w:val="007A2A60"/>
    <w:rsid w:val="007A2DA6"/>
    <w:rsid w:val="007A2F9F"/>
    <w:rsid w:val="007A3391"/>
    <w:rsid w:val="007A344F"/>
    <w:rsid w:val="007A3A41"/>
    <w:rsid w:val="007A3D51"/>
    <w:rsid w:val="007A40C7"/>
    <w:rsid w:val="007A4879"/>
    <w:rsid w:val="007A4995"/>
    <w:rsid w:val="007A4C4C"/>
    <w:rsid w:val="007A503C"/>
    <w:rsid w:val="007A52B5"/>
    <w:rsid w:val="007A598D"/>
    <w:rsid w:val="007A5E56"/>
    <w:rsid w:val="007A603F"/>
    <w:rsid w:val="007A6287"/>
    <w:rsid w:val="007A7014"/>
    <w:rsid w:val="007A7531"/>
    <w:rsid w:val="007B0512"/>
    <w:rsid w:val="007B08AD"/>
    <w:rsid w:val="007B14D7"/>
    <w:rsid w:val="007B1D03"/>
    <w:rsid w:val="007B1DB3"/>
    <w:rsid w:val="007B27AC"/>
    <w:rsid w:val="007B2CF7"/>
    <w:rsid w:val="007B2DE6"/>
    <w:rsid w:val="007B398C"/>
    <w:rsid w:val="007B3FB3"/>
    <w:rsid w:val="007B48B9"/>
    <w:rsid w:val="007B48F8"/>
    <w:rsid w:val="007B4B11"/>
    <w:rsid w:val="007B535F"/>
    <w:rsid w:val="007B5BE0"/>
    <w:rsid w:val="007B5D4C"/>
    <w:rsid w:val="007B5ED1"/>
    <w:rsid w:val="007B5F18"/>
    <w:rsid w:val="007B6436"/>
    <w:rsid w:val="007B6627"/>
    <w:rsid w:val="007B673B"/>
    <w:rsid w:val="007B6A46"/>
    <w:rsid w:val="007B6DB9"/>
    <w:rsid w:val="007B6DDB"/>
    <w:rsid w:val="007B7329"/>
    <w:rsid w:val="007B789D"/>
    <w:rsid w:val="007B7967"/>
    <w:rsid w:val="007B79EB"/>
    <w:rsid w:val="007B7A07"/>
    <w:rsid w:val="007C0645"/>
    <w:rsid w:val="007C070B"/>
    <w:rsid w:val="007C08CC"/>
    <w:rsid w:val="007C2165"/>
    <w:rsid w:val="007C24E6"/>
    <w:rsid w:val="007C26E7"/>
    <w:rsid w:val="007C3562"/>
    <w:rsid w:val="007C3A32"/>
    <w:rsid w:val="007C3DCD"/>
    <w:rsid w:val="007C3EDE"/>
    <w:rsid w:val="007C4108"/>
    <w:rsid w:val="007C43D9"/>
    <w:rsid w:val="007C46C0"/>
    <w:rsid w:val="007C4AAB"/>
    <w:rsid w:val="007C508B"/>
    <w:rsid w:val="007C50B6"/>
    <w:rsid w:val="007C62ED"/>
    <w:rsid w:val="007C6D04"/>
    <w:rsid w:val="007C6E0C"/>
    <w:rsid w:val="007C738C"/>
    <w:rsid w:val="007C7404"/>
    <w:rsid w:val="007D04F1"/>
    <w:rsid w:val="007D06B1"/>
    <w:rsid w:val="007D0740"/>
    <w:rsid w:val="007D0865"/>
    <w:rsid w:val="007D0A13"/>
    <w:rsid w:val="007D0B30"/>
    <w:rsid w:val="007D0FC9"/>
    <w:rsid w:val="007D1B37"/>
    <w:rsid w:val="007D2525"/>
    <w:rsid w:val="007D26BB"/>
    <w:rsid w:val="007D2D58"/>
    <w:rsid w:val="007D38F3"/>
    <w:rsid w:val="007D3DA4"/>
    <w:rsid w:val="007D3FB7"/>
    <w:rsid w:val="007D43B3"/>
    <w:rsid w:val="007D46AF"/>
    <w:rsid w:val="007D4C0D"/>
    <w:rsid w:val="007D4CAC"/>
    <w:rsid w:val="007D5076"/>
    <w:rsid w:val="007D5613"/>
    <w:rsid w:val="007D5709"/>
    <w:rsid w:val="007D59F4"/>
    <w:rsid w:val="007D5D85"/>
    <w:rsid w:val="007D6226"/>
    <w:rsid w:val="007D6258"/>
    <w:rsid w:val="007D634C"/>
    <w:rsid w:val="007D6D5E"/>
    <w:rsid w:val="007D70AC"/>
    <w:rsid w:val="007D75C7"/>
    <w:rsid w:val="007D762A"/>
    <w:rsid w:val="007D7CD9"/>
    <w:rsid w:val="007E004D"/>
    <w:rsid w:val="007E02EA"/>
    <w:rsid w:val="007E03E6"/>
    <w:rsid w:val="007E0A04"/>
    <w:rsid w:val="007E0BD3"/>
    <w:rsid w:val="007E14FE"/>
    <w:rsid w:val="007E1A24"/>
    <w:rsid w:val="007E2989"/>
    <w:rsid w:val="007E29B7"/>
    <w:rsid w:val="007E2AF9"/>
    <w:rsid w:val="007E2FA3"/>
    <w:rsid w:val="007E37BC"/>
    <w:rsid w:val="007E3C99"/>
    <w:rsid w:val="007E446D"/>
    <w:rsid w:val="007E46BE"/>
    <w:rsid w:val="007E4CDE"/>
    <w:rsid w:val="007E4E0C"/>
    <w:rsid w:val="007E55D3"/>
    <w:rsid w:val="007E56BA"/>
    <w:rsid w:val="007E5BFA"/>
    <w:rsid w:val="007E69C1"/>
    <w:rsid w:val="007E6A9B"/>
    <w:rsid w:val="007E6E41"/>
    <w:rsid w:val="007E73D1"/>
    <w:rsid w:val="007E775A"/>
    <w:rsid w:val="007E7871"/>
    <w:rsid w:val="007E78B8"/>
    <w:rsid w:val="007E79AC"/>
    <w:rsid w:val="007E7FFA"/>
    <w:rsid w:val="007F0D22"/>
    <w:rsid w:val="007F12DA"/>
    <w:rsid w:val="007F13D5"/>
    <w:rsid w:val="007F1741"/>
    <w:rsid w:val="007F1E5F"/>
    <w:rsid w:val="007F1F99"/>
    <w:rsid w:val="007F244D"/>
    <w:rsid w:val="007F25B2"/>
    <w:rsid w:val="007F2E3B"/>
    <w:rsid w:val="007F2EDB"/>
    <w:rsid w:val="007F3073"/>
    <w:rsid w:val="007F34AD"/>
    <w:rsid w:val="007F378F"/>
    <w:rsid w:val="007F43BD"/>
    <w:rsid w:val="007F455B"/>
    <w:rsid w:val="007F47DA"/>
    <w:rsid w:val="007F4B68"/>
    <w:rsid w:val="007F4C25"/>
    <w:rsid w:val="007F54AC"/>
    <w:rsid w:val="007F55FE"/>
    <w:rsid w:val="007F5A78"/>
    <w:rsid w:val="007F5B80"/>
    <w:rsid w:val="007F6068"/>
    <w:rsid w:val="007F6B0E"/>
    <w:rsid w:val="007F6BF9"/>
    <w:rsid w:val="007F6EC6"/>
    <w:rsid w:val="007F73F1"/>
    <w:rsid w:val="007F7A38"/>
    <w:rsid w:val="00800690"/>
    <w:rsid w:val="008006D2"/>
    <w:rsid w:val="008008C7"/>
    <w:rsid w:val="00800B39"/>
    <w:rsid w:val="00801A7F"/>
    <w:rsid w:val="00801E5D"/>
    <w:rsid w:val="008020B1"/>
    <w:rsid w:val="008023A0"/>
    <w:rsid w:val="008023FF"/>
    <w:rsid w:val="0080279D"/>
    <w:rsid w:val="00802AC5"/>
    <w:rsid w:val="00802C97"/>
    <w:rsid w:val="00802FA6"/>
    <w:rsid w:val="00803613"/>
    <w:rsid w:val="008039ED"/>
    <w:rsid w:val="00803B5F"/>
    <w:rsid w:val="00803C4D"/>
    <w:rsid w:val="00803E30"/>
    <w:rsid w:val="0080466F"/>
    <w:rsid w:val="00804881"/>
    <w:rsid w:val="008049A7"/>
    <w:rsid w:val="008049C9"/>
    <w:rsid w:val="00804A46"/>
    <w:rsid w:val="00804DC2"/>
    <w:rsid w:val="00804E78"/>
    <w:rsid w:val="00805CE0"/>
    <w:rsid w:val="0080667C"/>
    <w:rsid w:val="0080744E"/>
    <w:rsid w:val="00807960"/>
    <w:rsid w:val="00807F3A"/>
    <w:rsid w:val="008100CE"/>
    <w:rsid w:val="00810662"/>
    <w:rsid w:val="008106EC"/>
    <w:rsid w:val="008108A4"/>
    <w:rsid w:val="00810DBE"/>
    <w:rsid w:val="00811130"/>
    <w:rsid w:val="00811A27"/>
    <w:rsid w:val="00811B41"/>
    <w:rsid w:val="00811B9A"/>
    <w:rsid w:val="00812D7B"/>
    <w:rsid w:val="00813081"/>
    <w:rsid w:val="008133B8"/>
    <w:rsid w:val="008133F5"/>
    <w:rsid w:val="008135ED"/>
    <w:rsid w:val="00815931"/>
    <w:rsid w:val="008159AA"/>
    <w:rsid w:val="00815CAB"/>
    <w:rsid w:val="00815DA9"/>
    <w:rsid w:val="008166F9"/>
    <w:rsid w:val="00816746"/>
    <w:rsid w:val="00816E23"/>
    <w:rsid w:val="00817146"/>
    <w:rsid w:val="00817569"/>
    <w:rsid w:val="0082093B"/>
    <w:rsid w:val="00820E70"/>
    <w:rsid w:val="00821384"/>
    <w:rsid w:val="008218C9"/>
    <w:rsid w:val="00821D23"/>
    <w:rsid w:val="00821F16"/>
    <w:rsid w:val="00822288"/>
    <w:rsid w:val="008227E5"/>
    <w:rsid w:val="008230F4"/>
    <w:rsid w:val="008234A9"/>
    <w:rsid w:val="00823542"/>
    <w:rsid w:val="00823C84"/>
    <w:rsid w:val="008240F8"/>
    <w:rsid w:val="00824172"/>
    <w:rsid w:val="008245A4"/>
    <w:rsid w:val="0082466F"/>
    <w:rsid w:val="0082467B"/>
    <w:rsid w:val="00824C16"/>
    <w:rsid w:val="00824D39"/>
    <w:rsid w:val="00824E9A"/>
    <w:rsid w:val="008256D3"/>
    <w:rsid w:val="00826143"/>
    <w:rsid w:val="008261A8"/>
    <w:rsid w:val="0082623B"/>
    <w:rsid w:val="00826764"/>
    <w:rsid w:val="008269E9"/>
    <w:rsid w:val="00826A72"/>
    <w:rsid w:val="00826B25"/>
    <w:rsid w:val="00826E15"/>
    <w:rsid w:val="00826F33"/>
    <w:rsid w:val="00827259"/>
    <w:rsid w:val="008278B6"/>
    <w:rsid w:val="008300BA"/>
    <w:rsid w:val="008307B5"/>
    <w:rsid w:val="008311D1"/>
    <w:rsid w:val="0083142E"/>
    <w:rsid w:val="008319E7"/>
    <w:rsid w:val="00831DA8"/>
    <w:rsid w:val="00832843"/>
    <w:rsid w:val="0083394A"/>
    <w:rsid w:val="00833AAF"/>
    <w:rsid w:val="00833B64"/>
    <w:rsid w:val="00834C28"/>
    <w:rsid w:val="0083548D"/>
    <w:rsid w:val="0083549B"/>
    <w:rsid w:val="00835888"/>
    <w:rsid w:val="0083594E"/>
    <w:rsid w:val="0083629A"/>
    <w:rsid w:val="00836476"/>
    <w:rsid w:val="008368A4"/>
    <w:rsid w:val="00836943"/>
    <w:rsid w:val="00836DAC"/>
    <w:rsid w:val="00836F81"/>
    <w:rsid w:val="008378DC"/>
    <w:rsid w:val="008378F0"/>
    <w:rsid w:val="0084069E"/>
    <w:rsid w:val="0084071B"/>
    <w:rsid w:val="00840A63"/>
    <w:rsid w:val="00840A82"/>
    <w:rsid w:val="00840FD0"/>
    <w:rsid w:val="0084168A"/>
    <w:rsid w:val="00842AAB"/>
    <w:rsid w:val="00842ADD"/>
    <w:rsid w:val="00843435"/>
    <w:rsid w:val="008440EC"/>
    <w:rsid w:val="008444E3"/>
    <w:rsid w:val="00845177"/>
    <w:rsid w:val="00845190"/>
    <w:rsid w:val="00846723"/>
    <w:rsid w:val="00846938"/>
    <w:rsid w:val="008469B9"/>
    <w:rsid w:val="008469FF"/>
    <w:rsid w:val="00846C4B"/>
    <w:rsid w:val="00846CAF"/>
    <w:rsid w:val="00847410"/>
    <w:rsid w:val="00847B09"/>
    <w:rsid w:val="00850C16"/>
    <w:rsid w:val="00850D41"/>
    <w:rsid w:val="00851578"/>
    <w:rsid w:val="00851633"/>
    <w:rsid w:val="00851801"/>
    <w:rsid w:val="00851A16"/>
    <w:rsid w:val="00852173"/>
    <w:rsid w:val="00852929"/>
    <w:rsid w:val="00853FFF"/>
    <w:rsid w:val="0085490C"/>
    <w:rsid w:val="00855730"/>
    <w:rsid w:val="00855AED"/>
    <w:rsid w:val="00855E21"/>
    <w:rsid w:val="00855F1A"/>
    <w:rsid w:val="00856134"/>
    <w:rsid w:val="008562D7"/>
    <w:rsid w:val="00856651"/>
    <w:rsid w:val="008567EC"/>
    <w:rsid w:val="00856C4B"/>
    <w:rsid w:val="008578A2"/>
    <w:rsid w:val="00857FC9"/>
    <w:rsid w:val="00860196"/>
    <w:rsid w:val="00860F96"/>
    <w:rsid w:val="0086103F"/>
    <w:rsid w:val="00861425"/>
    <w:rsid w:val="00862403"/>
    <w:rsid w:val="008626B1"/>
    <w:rsid w:val="00862789"/>
    <w:rsid w:val="00862958"/>
    <w:rsid w:val="00862F8C"/>
    <w:rsid w:val="00863B63"/>
    <w:rsid w:val="00863EF3"/>
    <w:rsid w:val="008642B4"/>
    <w:rsid w:val="0086447B"/>
    <w:rsid w:val="0086471B"/>
    <w:rsid w:val="00865430"/>
    <w:rsid w:val="008657DC"/>
    <w:rsid w:val="0086581E"/>
    <w:rsid w:val="0086589E"/>
    <w:rsid w:val="008658B0"/>
    <w:rsid w:val="00865BEE"/>
    <w:rsid w:val="00865D85"/>
    <w:rsid w:val="00865DDB"/>
    <w:rsid w:val="00866663"/>
    <w:rsid w:val="008679AC"/>
    <w:rsid w:val="00867D36"/>
    <w:rsid w:val="008701EE"/>
    <w:rsid w:val="00870537"/>
    <w:rsid w:val="00870597"/>
    <w:rsid w:val="00870BBC"/>
    <w:rsid w:val="008710D2"/>
    <w:rsid w:val="008716FF"/>
    <w:rsid w:val="0087174A"/>
    <w:rsid w:val="00871DAB"/>
    <w:rsid w:val="00871DC5"/>
    <w:rsid w:val="008720FD"/>
    <w:rsid w:val="00872295"/>
    <w:rsid w:val="008723AE"/>
    <w:rsid w:val="00872629"/>
    <w:rsid w:val="00872842"/>
    <w:rsid w:val="00872B54"/>
    <w:rsid w:val="00874836"/>
    <w:rsid w:val="00874B1C"/>
    <w:rsid w:val="00874D4B"/>
    <w:rsid w:val="00875135"/>
    <w:rsid w:val="00875C2C"/>
    <w:rsid w:val="008774BF"/>
    <w:rsid w:val="00877D05"/>
    <w:rsid w:val="00877DA8"/>
    <w:rsid w:val="008803DC"/>
    <w:rsid w:val="0088056D"/>
    <w:rsid w:val="00880D86"/>
    <w:rsid w:val="00880E25"/>
    <w:rsid w:val="0088136C"/>
    <w:rsid w:val="00881661"/>
    <w:rsid w:val="00881689"/>
    <w:rsid w:val="00881843"/>
    <w:rsid w:val="00881BC9"/>
    <w:rsid w:val="0088258D"/>
    <w:rsid w:val="008826C7"/>
    <w:rsid w:val="00882ABA"/>
    <w:rsid w:val="008834F6"/>
    <w:rsid w:val="00883A12"/>
    <w:rsid w:val="00883C69"/>
    <w:rsid w:val="00883C6C"/>
    <w:rsid w:val="00884D9D"/>
    <w:rsid w:val="00885061"/>
    <w:rsid w:val="00885557"/>
    <w:rsid w:val="00885762"/>
    <w:rsid w:val="00885861"/>
    <w:rsid w:val="00885961"/>
    <w:rsid w:val="00885E08"/>
    <w:rsid w:val="00885EC5"/>
    <w:rsid w:val="00885EFF"/>
    <w:rsid w:val="00885FBA"/>
    <w:rsid w:val="00885FE6"/>
    <w:rsid w:val="00886408"/>
    <w:rsid w:val="00886729"/>
    <w:rsid w:val="008867C8"/>
    <w:rsid w:val="0088728E"/>
    <w:rsid w:val="008874F5"/>
    <w:rsid w:val="00887F8C"/>
    <w:rsid w:val="0089084C"/>
    <w:rsid w:val="00891267"/>
    <w:rsid w:val="00891795"/>
    <w:rsid w:val="00891B18"/>
    <w:rsid w:val="00891DB2"/>
    <w:rsid w:val="00891F91"/>
    <w:rsid w:val="0089274C"/>
    <w:rsid w:val="0089311C"/>
    <w:rsid w:val="008935DF"/>
    <w:rsid w:val="0089363A"/>
    <w:rsid w:val="008936B9"/>
    <w:rsid w:val="008937C3"/>
    <w:rsid w:val="008947CD"/>
    <w:rsid w:val="00894889"/>
    <w:rsid w:val="00895AB0"/>
    <w:rsid w:val="00895C2D"/>
    <w:rsid w:val="00895EA2"/>
    <w:rsid w:val="00895F39"/>
    <w:rsid w:val="00896FC2"/>
    <w:rsid w:val="00897638"/>
    <w:rsid w:val="00897A51"/>
    <w:rsid w:val="00897AFF"/>
    <w:rsid w:val="00897F42"/>
    <w:rsid w:val="008A056E"/>
    <w:rsid w:val="008A0EAE"/>
    <w:rsid w:val="008A1575"/>
    <w:rsid w:val="008A15DE"/>
    <w:rsid w:val="008A1626"/>
    <w:rsid w:val="008A1B49"/>
    <w:rsid w:val="008A1CDA"/>
    <w:rsid w:val="008A1DE0"/>
    <w:rsid w:val="008A2B42"/>
    <w:rsid w:val="008A2FE1"/>
    <w:rsid w:val="008A3049"/>
    <w:rsid w:val="008A322A"/>
    <w:rsid w:val="008A376C"/>
    <w:rsid w:val="008A3770"/>
    <w:rsid w:val="008A395D"/>
    <w:rsid w:val="008A39F4"/>
    <w:rsid w:val="008A3AB8"/>
    <w:rsid w:val="008A3D6B"/>
    <w:rsid w:val="008A400B"/>
    <w:rsid w:val="008A4E03"/>
    <w:rsid w:val="008A526F"/>
    <w:rsid w:val="008A5514"/>
    <w:rsid w:val="008A59C5"/>
    <w:rsid w:val="008A6076"/>
    <w:rsid w:val="008A63C6"/>
    <w:rsid w:val="008A6417"/>
    <w:rsid w:val="008A685D"/>
    <w:rsid w:val="008A6999"/>
    <w:rsid w:val="008A6A54"/>
    <w:rsid w:val="008A6BFD"/>
    <w:rsid w:val="008A6C87"/>
    <w:rsid w:val="008A6CC5"/>
    <w:rsid w:val="008A6D0A"/>
    <w:rsid w:val="008A72BD"/>
    <w:rsid w:val="008A7371"/>
    <w:rsid w:val="008A7A7D"/>
    <w:rsid w:val="008A7DE7"/>
    <w:rsid w:val="008B0097"/>
    <w:rsid w:val="008B0345"/>
    <w:rsid w:val="008B072D"/>
    <w:rsid w:val="008B1013"/>
    <w:rsid w:val="008B112F"/>
    <w:rsid w:val="008B14B9"/>
    <w:rsid w:val="008B160A"/>
    <w:rsid w:val="008B2480"/>
    <w:rsid w:val="008B27A4"/>
    <w:rsid w:val="008B291F"/>
    <w:rsid w:val="008B2C6F"/>
    <w:rsid w:val="008B2CD8"/>
    <w:rsid w:val="008B335A"/>
    <w:rsid w:val="008B4567"/>
    <w:rsid w:val="008B543E"/>
    <w:rsid w:val="008B559F"/>
    <w:rsid w:val="008B59C7"/>
    <w:rsid w:val="008B5FFF"/>
    <w:rsid w:val="008B63CD"/>
    <w:rsid w:val="008B63E6"/>
    <w:rsid w:val="008B6A16"/>
    <w:rsid w:val="008B6ADE"/>
    <w:rsid w:val="008B6D22"/>
    <w:rsid w:val="008B6F10"/>
    <w:rsid w:val="008B701A"/>
    <w:rsid w:val="008B78A2"/>
    <w:rsid w:val="008B7B7D"/>
    <w:rsid w:val="008B7E11"/>
    <w:rsid w:val="008B7F14"/>
    <w:rsid w:val="008C005E"/>
    <w:rsid w:val="008C0139"/>
    <w:rsid w:val="008C1110"/>
    <w:rsid w:val="008C17FE"/>
    <w:rsid w:val="008C1894"/>
    <w:rsid w:val="008C1C13"/>
    <w:rsid w:val="008C1D5C"/>
    <w:rsid w:val="008C2CA8"/>
    <w:rsid w:val="008C3467"/>
    <w:rsid w:val="008C34B4"/>
    <w:rsid w:val="008C35FA"/>
    <w:rsid w:val="008C3C52"/>
    <w:rsid w:val="008C4A1E"/>
    <w:rsid w:val="008C4CC5"/>
    <w:rsid w:val="008C51DD"/>
    <w:rsid w:val="008C5663"/>
    <w:rsid w:val="008C6455"/>
    <w:rsid w:val="008C66F4"/>
    <w:rsid w:val="008C71AD"/>
    <w:rsid w:val="008C7271"/>
    <w:rsid w:val="008C76A7"/>
    <w:rsid w:val="008C7B26"/>
    <w:rsid w:val="008C7CE8"/>
    <w:rsid w:val="008D00E5"/>
    <w:rsid w:val="008D10E7"/>
    <w:rsid w:val="008D1221"/>
    <w:rsid w:val="008D1709"/>
    <w:rsid w:val="008D17E9"/>
    <w:rsid w:val="008D18F8"/>
    <w:rsid w:val="008D1A84"/>
    <w:rsid w:val="008D1FDE"/>
    <w:rsid w:val="008D2333"/>
    <w:rsid w:val="008D2C37"/>
    <w:rsid w:val="008D2FF7"/>
    <w:rsid w:val="008D30E1"/>
    <w:rsid w:val="008D33B2"/>
    <w:rsid w:val="008D3754"/>
    <w:rsid w:val="008D37A9"/>
    <w:rsid w:val="008D3EEE"/>
    <w:rsid w:val="008D3F3F"/>
    <w:rsid w:val="008D41EB"/>
    <w:rsid w:val="008D4315"/>
    <w:rsid w:val="008D46F6"/>
    <w:rsid w:val="008D48D9"/>
    <w:rsid w:val="008D4B69"/>
    <w:rsid w:val="008D51FA"/>
    <w:rsid w:val="008D57A8"/>
    <w:rsid w:val="008D5A41"/>
    <w:rsid w:val="008D5E0D"/>
    <w:rsid w:val="008D696C"/>
    <w:rsid w:val="008D6F1C"/>
    <w:rsid w:val="008D6F2C"/>
    <w:rsid w:val="008D6F74"/>
    <w:rsid w:val="008D701E"/>
    <w:rsid w:val="008D7114"/>
    <w:rsid w:val="008D7A2F"/>
    <w:rsid w:val="008D7B29"/>
    <w:rsid w:val="008E0389"/>
    <w:rsid w:val="008E0919"/>
    <w:rsid w:val="008E0A2C"/>
    <w:rsid w:val="008E0FC6"/>
    <w:rsid w:val="008E1071"/>
    <w:rsid w:val="008E14EA"/>
    <w:rsid w:val="008E1EB6"/>
    <w:rsid w:val="008E2859"/>
    <w:rsid w:val="008E33E2"/>
    <w:rsid w:val="008E3B6E"/>
    <w:rsid w:val="008E4491"/>
    <w:rsid w:val="008E4BA5"/>
    <w:rsid w:val="008E4CC2"/>
    <w:rsid w:val="008E4FCB"/>
    <w:rsid w:val="008E52ED"/>
    <w:rsid w:val="008E5750"/>
    <w:rsid w:val="008E5AE7"/>
    <w:rsid w:val="008E5CAF"/>
    <w:rsid w:val="008E67B2"/>
    <w:rsid w:val="008E69AC"/>
    <w:rsid w:val="008E6FD4"/>
    <w:rsid w:val="008E73AA"/>
    <w:rsid w:val="008E77B7"/>
    <w:rsid w:val="008E7B9B"/>
    <w:rsid w:val="008E7F2E"/>
    <w:rsid w:val="008F062F"/>
    <w:rsid w:val="008F0C46"/>
    <w:rsid w:val="008F1091"/>
    <w:rsid w:val="008F267E"/>
    <w:rsid w:val="008F27E8"/>
    <w:rsid w:val="008F2B23"/>
    <w:rsid w:val="008F2D50"/>
    <w:rsid w:val="008F2E8C"/>
    <w:rsid w:val="008F3145"/>
    <w:rsid w:val="008F32D8"/>
    <w:rsid w:val="008F3953"/>
    <w:rsid w:val="008F3B5D"/>
    <w:rsid w:val="008F3FA3"/>
    <w:rsid w:val="008F43C7"/>
    <w:rsid w:val="008F4E9A"/>
    <w:rsid w:val="008F4FB9"/>
    <w:rsid w:val="008F5E09"/>
    <w:rsid w:val="008F62C9"/>
    <w:rsid w:val="008F65E2"/>
    <w:rsid w:val="008F6D65"/>
    <w:rsid w:val="008F6F4E"/>
    <w:rsid w:val="008F72D2"/>
    <w:rsid w:val="008F73C1"/>
    <w:rsid w:val="008F7475"/>
    <w:rsid w:val="008F7701"/>
    <w:rsid w:val="008F78C7"/>
    <w:rsid w:val="00900201"/>
    <w:rsid w:val="009003B1"/>
    <w:rsid w:val="0090074E"/>
    <w:rsid w:val="00900AF0"/>
    <w:rsid w:val="00900EB2"/>
    <w:rsid w:val="0090108F"/>
    <w:rsid w:val="00901256"/>
    <w:rsid w:val="00901A08"/>
    <w:rsid w:val="00901F38"/>
    <w:rsid w:val="00902A1E"/>
    <w:rsid w:val="00902BFE"/>
    <w:rsid w:val="0090355B"/>
    <w:rsid w:val="00903C9A"/>
    <w:rsid w:val="009047D6"/>
    <w:rsid w:val="00904D5D"/>
    <w:rsid w:val="009056B0"/>
    <w:rsid w:val="009058CD"/>
    <w:rsid w:val="00905B1A"/>
    <w:rsid w:val="009065BC"/>
    <w:rsid w:val="00906805"/>
    <w:rsid w:val="00906921"/>
    <w:rsid w:val="00906A61"/>
    <w:rsid w:val="009070D8"/>
    <w:rsid w:val="009076DB"/>
    <w:rsid w:val="0090778B"/>
    <w:rsid w:val="00907D39"/>
    <w:rsid w:val="0091064D"/>
    <w:rsid w:val="00910AE8"/>
    <w:rsid w:val="00910FED"/>
    <w:rsid w:val="00911171"/>
    <w:rsid w:val="009114ED"/>
    <w:rsid w:val="009116C0"/>
    <w:rsid w:val="00911B39"/>
    <w:rsid w:val="00911E51"/>
    <w:rsid w:val="00911F0F"/>
    <w:rsid w:val="00911FEA"/>
    <w:rsid w:val="009120C1"/>
    <w:rsid w:val="009126CE"/>
    <w:rsid w:val="00912BA8"/>
    <w:rsid w:val="00912BD6"/>
    <w:rsid w:val="00913029"/>
    <w:rsid w:val="009135C7"/>
    <w:rsid w:val="0091376F"/>
    <w:rsid w:val="00913FFB"/>
    <w:rsid w:val="00914DA6"/>
    <w:rsid w:val="00915702"/>
    <w:rsid w:val="00915C22"/>
    <w:rsid w:val="00916BF8"/>
    <w:rsid w:val="009171CB"/>
    <w:rsid w:val="009179A2"/>
    <w:rsid w:val="00917D09"/>
    <w:rsid w:val="009203F0"/>
    <w:rsid w:val="00920811"/>
    <w:rsid w:val="00921FEC"/>
    <w:rsid w:val="00922319"/>
    <w:rsid w:val="00922986"/>
    <w:rsid w:val="00922B10"/>
    <w:rsid w:val="00922B67"/>
    <w:rsid w:val="00923C05"/>
    <w:rsid w:val="009244C0"/>
    <w:rsid w:val="00925192"/>
    <w:rsid w:val="00926007"/>
    <w:rsid w:val="00927139"/>
    <w:rsid w:val="00927166"/>
    <w:rsid w:val="0092731E"/>
    <w:rsid w:val="009275EB"/>
    <w:rsid w:val="00927C03"/>
    <w:rsid w:val="00930EBE"/>
    <w:rsid w:val="00930F63"/>
    <w:rsid w:val="009312DF"/>
    <w:rsid w:val="009313A9"/>
    <w:rsid w:val="00931685"/>
    <w:rsid w:val="00931BDD"/>
    <w:rsid w:val="00932784"/>
    <w:rsid w:val="00932859"/>
    <w:rsid w:val="009329AB"/>
    <w:rsid w:val="00932B5C"/>
    <w:rsid w:val="00933530"/>
    <w:rsid w:val="0093406D"/>
    <w:rsid w:val="009345CA"/>
    <w:rsid w:val="0093487D"/>
    <w:rsid w:val="00934E48"/>
    <w:rsid w:val="00935047"/>
    <w:rsid w:val="00935115"/>
    <w:rsid w:val="009355DF"/>
    <w:rsid w:val="009363E5"/>
    <w:rsid w:val="009366CC"/>
    <w:rsid w:val="00936A75"/>
    <w:rsid w:val="009405F0"/>
    <w:rsid w:val="00941055"/>
    <w:rsid w:val="0094151B"/>
    <w:rsid w:val="0094247B"/>
    <w:rsid w:val="00942505"/>
    <w:rsid w:val="00942916"/>
    <w:rsid w:val="009429D0"/>
    <w:rsid w:val="0094385F"/>
    <w:rsid w:val="00944331"/>
    <w:rsid w:val="009453FB"/>
    <w:rsid w:val="00945F09"/>
    <w:rsid w:val="0094658A"/>
    <w:rsid w:val="009465A7"/>
    <w:rsid w:val="00946EDE"/>
    <w:rsid w:val="009470B2"/>
    <w:rsid w:val="0094736B"/>
    <w:rsid w:val="0094798C"/>
    <w:rsid w:val="00950D87"/>
    <w:rsid w:val="00950ED4"/>
    <w:rsid w:val="00950F0A"/>
    <w:rsid w:val="00950F38"/>
    <w:rsid w:val="0095106D"/>
    <w:rsid w:val="0095141C"/>
    <w:rsid w:val="009519DC"/>
    <w:rsid w:val="00951FFB"/>
    <w:rsid w:val="00952773"/>
    <w:rsid w:val="00952AFF"/>
    <w:rsid w:val="00952B1A"/>
    <w:rsid w:val="0095346F"/>
    <w:rsid w:val="0095398B"/>
    <w:rsid w:val="00953A4E"/>
    <w:rsid w:val="00953BE1"/>
    <w:rsid w:val="00953C38"/>
    <w:rsid w:val="00953DC9"/>
    <w:rsid w:val="009540B6"/>
    <w:rsid w:val="009540FE"/>
    <w:rsid w:val="009543E4"/>
    <w:rsid w:val="00954897"/>
    <w:rsid w:val="00954E97"/>
    <w:rsid w:val="00955141"/>
    <w:rsid w:val="00955C5A"/>
    <w:rsid w:val="00955CC0"/>
    <w:rsid w:val="00955D27"/>
    <w:rsid w:val="009566DC"/>
    <w:rsid w:val="00956B5D"/>
    <w:rsid w:val="00956B6E"/>
    <w:rsid w:val="00956D83"/>
    <w:rsid w:val="00957FB4"/>
    <w:rsid w:val="009600DA"/>
    <w:rsid w:val="00960164"/>
    <w:rsid w:val="009602B5"/>
    <w:rsid w:val="0096073A"/>
    <w:rsid w:val="009609FF"/>
    <w:rsid w:val="00960CED"/>
    <w:rsid w:val="00960FE8"/>
    <w:rsid w:val="00961804"/>
    <w:rsid w:val="00961B35"/>
    <w:rsid w:val="00961E64"/>
    <w:rsid w:val="00962947"/>
    <w:rsid w:val="0096308E"/>
    <w:rsid w:val="009633B6"/>
    <w:rsid w:val="00963452"/>
    <w:rsid w:val="0096350F"/>
    <w:rsid w:val="00963C08"/>
    <w:rsid w:val="00963D36"/>
    <w:rsid w:val="00963FEB"/>
    <w:rsid w:val="0096482A"/>
    <w:rsid w:val="0096495D"/>
    <w:rsid w:val="00964F8E"/>
    <w:rsid w:val="00965251"/>
    <w:rsid w:val="00965321"/>
    <w:rsid w:val="009654A5"/>
    <w:rsid w:val="00965634"/>
    <w:rsid w:val="00965F75"/>
    <w:rsid w:val="0096627D"/>
    <w:rsid w:val="00967620"/>
    <w:rsid w:val="0097004C"/>
    <w:rsid w:val="00970289"/>
    <w:rsid w:val="00970688"/>
    <w:rsid w:val="00970702"/>
    <w:rsid w:val="009707D8"/>
    <w:rsid w:val="00971232"/>
    <w:rsid w:val="00971336"/>
    <w:rsid w:val="0097135B"/>
    <w:rsid w:val="00971519"/>
    <w:rsid w:val="00971CB0"/>
    <w:rsid w:val="00972043"/>
    <w:rsid w:val="00972054"/>
    <w:rsid w:val="0097223C"/>
    <w:rsid w:val="0097230A"/>
    <w:rsid w:val="0097237A"/>
    <w:rsid w:val="009728C1"/>
    <w:rsid w:val="00972A13"/>
    <w:rsid w:val="00972F1A"/>
    <w:rsid w:val="00973138"/>
    <w:rsid w:val="00973C08"/>
    <w:rsid w:val="00974499"/>
    <w:rsid w:val="009744AA"/>
    <w:rsid w:val="00974E66"/>
    <w:rsid w:val="009752BF"/>
    <w:rsid w:val="00975399"/>
    <w:rsid w:val="009756D4"/>
    <w:rsid w:val="00975E16"/>
    <w:rsid w:val="00976392"/>
    <w:rsid w:val="00976A93"/>
    <w:rsid w:val="00976F75"/>
    <w:rsid w:val="00976F78"/>
    <w:rsid w:val="00977352"/>
    <w:rsid w:val="0097754E"/>
    <w:rsid w:val="00977778"/>
    <w:rsid w:val="0097799E"/>
    <w:rsid w:val="00977B06"/>
    <w:rsid w:val="009800F8"/>
    <w:rsid w:val="009801FB"/>
    <w:rsid w:val="009814EC"/>
    <w:rsid w:val="00981923"/>
    <w:rsid w:val="00981B31"/>
    <w:rsid w:val="00981FE5"/>
    <w:rsid w:val="00982F36"/>
    <w:rsid w:val="00983AD3"/>
    <w:rsid w:val="009840E9"/>
    <w:rsid w:val="009846D3"/>
    <w:rsid w:val="00985430"/>
    <w:rsid w:val="00985B97"/>
    <w:rsid w:val="00985FF9"/>
    <w:rsid w:val="00986607"/>
    <w:rsid w:val="00986842"/>
    <w:rsid w:val="00986BAA"/>
    <w:rsid w:val="0098719A"/>
    <w:rsid w:val="00987A5E"/>
    <w:rsid w:val="00987A69"/>
    <w:rsid w:val="00987E94"/>
    <w:rsid w:val="00987F04"/>
    <w:rsid w:val="0099029A"/>
    <w:rsid w:val="00990F9A"/>
    <w:rsid w:val="00991267"/>
    <w:rsid w:val="00991553"/>
    <w:rsid w:val="00991710"/>
    <w:rsid w:val="00991A26"/>
    <w:rsid w:val="00991BF5"/>
    <w:rsid w:val="0099268C"/>
    <w:rsid w:val="00993003"/>
    <w:rsid w:val="00993BA6"/>
    <w:rsid w:val="00993C62"/>
    <w:rsid w:val="00993D02"/>
    <w:rsid w:val="00993F38"/>
    <w:rsid w:val="00993FB9"/>
    <w:rsid w:val="00994990"/>
    <w:rsid w:val="00994B90"/>
    <w:rsid w:val="00994C0B"/>
    <w:rsid w:val="00994C28"/>
    <w:rsid w:val="00994DE5"/>
    <w:rsid w:val="00994E2A"/>
    <w:rsid w:val="00995113"/>
    <w:rsid w:val="009968B5"/>
    <w:rsid w:val="00996AE9"/>
    <w:rsid w:val="00997054"/>
    <w:rsid w:val="009972A6"/>
    <w:rsid w:val="009974E8"/>
    <w:rsid w:val="009977F8"/>
    <w:rsid w:val="00997F4A"/>
    <w:rsid w:val="009A05B1"/>
    <w:rsid w:val="009A0AB0"/>
    <w:rsid w:val="009A0E47"/>
    <w:rsid w:val="009A165A"/>
    <w:rsid w:val="009A175E"/>
    <w:rsid w:val="009A1764"/>
    <w:rsid w:val="009A19DC"/>
    <w:rsid w:val="009A1AB5"/>
    <w:rsid w:val="009A1AD3"/>
    <w:rsid w:val="009A29F0"/>
    <w:rsid w:val="009A3138"/>
    <w:rsid w:val="009A3591"/>
    <w:rsid w:val="009A372E"/>
    <w:rsid w:val="009A3AA5"/>
    <w:rsid w:val="009A4696"/>
    <w:rsid w:val="009A475A"/>
    <w:rsid w:val="009A4A6A"/>
    <w:rsid w:val="009A6C7F"/>
    <w:rsid w:val="009A7077"/>
    <w:rsid w:val="009A70B3"/>
    <w:rsid w:val="009A7B79"/>
    <w:rsid w:val="009A7F56"/>
    <w:rsid w:val="009B01DC"/>
    <w:rsid w:val="009B0745"/>
    <w:rsid w:val="009B0BE8"/>
    <w:rsid w:val="009B0D42"/>
    <w:rsid w:val="009B1607"/>
    <w:rsid w:val="009B19D1"/>
    <w:rsid w:val="009B1C61"/>
    <w:rsid w:val="009B24BF"/>
    <w:rsid w:val="009B25B9"/>
    <w:rsid w:val="009B25BD"/>
    <w:rsid w:val="009B29E2"/>
    <w:rsid w:val="009B2CD5"/>
    <w:rsid w:val="009B2F97"/>
    <w:rsid w:val="009B337E"/>
    <w:rsid w:val="009B36AA"/>
    <w:rsid w:val="009B3C2C"/>
    <w:rsid w:val="009B3CE1"/>
    <w:rsid w:val="009B44D6"/>
    <w:rsid w:val="009B495D"/>
    <w:rsid w:val="009B503A"/>
    <w:rsid w:val="009B5CC7"/>
    <w:rsid w:val="009B6210"/>
    <w:rsid w:val="009B624F"/>
    <w:rsid w:val="009B674D"/>
    <w:rsid w:val="009B67D5"/>
    <w:rsid w:val="009B6F9E"/>
    <w:rsid w:val="009B727E"/>
    <w:rsid w:val="009C0031"/>
    <w:rsid w:val="009C01C7"/>
    <w:rsid w:val="009C034A"/>
    <w:rsid w:val="009C08EF"/>
    <w:rsid w:val="009C1E09"/>
    <w:rsid w:val="009C2045"/>
    <w:rsid w:val="009C273E"/>
    <w:rsid w:val="009C2D18"/>
    <w:rsid w:val="009C3146"/>
    <w:rsid w:val="009C31A9"/>
    <w:rsid w:val="009C3695"/>
    <w:rsid w:val="009C4350"/>
    <w:rsid w:val="009C480F"/>
    <w:rsid w:val="009C485D"/>
    <w:rsid w:val="009C4904"/>
    <w:rsid w:val="009C4E7B"/>
    <w:rsid w:val="009C58E9"/>
    <w:rsid w:val="009C5E4F"/>
    <w:rsid w:val="009C5E76"/>
    <w:rsid w:val="009C61E8"/>
    <w:rsid w:val="009C68BA"/>
    <w:rsid w:val="009C6A00"/>
    <w:rsid w:val="009C701E"/>
    <w:rsid w:val="009C7168"/>
    <w:rsid w:val="009C7226"/>
    <w:rsid w:val="009C7422"/>
    <w:rsid w:val="009C7B15"/>
    <w:rsid w:val="009C7D1C"/>
    <w:rsid w:val="009C7F8C"/>
    <w:rsid w:val="009D001A"/>
    <w:rsid w:val="009D0190"/>
    <w:rsid w:val="009D0BFA"/>
    <w:rsid w:val="009D0C2F"/>
    <w:rsid w:val="009D1523"/>
    <w:rsid w:val="009D1835"/>
    <w:rsid w:val="009D1D42"/>
    <w:rsid w:val="009D23CC"/>
    <w:rsid w:val="009D26AE"/>
    <w:rsid w:val="009D2AF4"/>
    <w:rsid w:val="009D2B7B"/>
    <w:rsid w:val="009D37D2"/>
    <w:rsid w:val="009D3C3E"/>
    <w:rsid w:val="009D3F5B"/>
    <w:rsid w:val="009D4206"/>
    <w:rsid w:val="009D4710"/>
    <w:rsid w:val="009D4C0C"/>
    <w:rsid w:val="009D4E07"/>
    <w:rsid w:val="009D50F4"/>
    <w:rsid w:val="009D54C4"/>
    <w:rsid w:val="009D559C"/>
    <w:rsid w:val="009D58B1"/>
    <w:rsid w:val="009D5961"/>
    <w:rsid w:val="009D630C"/>
    <w:rsid w:val="009D6345"/>
    <w:rsid w:val="009D6797"/>
    <w:rsid w:val="009D69F0"/>
    <w:rsid w:val="009D6C63"/>
    <w:rsid w:val="009D740C"/>
    <w:rsid w:val="009D7486"/>
    <w:rsid w:val="009D7B54"/>
    <w:rsid w:val="009E03FF"/>
    <w:rsid w:val="009E05FF"/>
    <w:rsid w:val="009E09EA"/>
    <w:rsid w:val="009E0A1A"/>
    <w:rsid w:val="009E0A64"/>
    <w:rsid w:val="009E0D4D"/>
    <w:rsid w:val="009E0EF1"/>
    <w:rsid w:val="009E0F9D"/>
    <w:rsid w:val="009E1225"/>
    <w:rsid w:val="009E192C"/>
    <w:rsid w:val="009E2480"/>
    <w:rsid w:val="009E2620"/>
    <w:rsid w:val="009E2899"/>
    <w:rsid w:val="009E2EEE"/>
    <w:rsid w:val="009E313F"/>
    <w:rsid w:val="009E37C3"/>
    <w:rsid w:val="009E3D99"/>
    <w:rsid w:val="009E403A"/>
    <w:rsid w:val="009E40DD"/>
    <w:rsid w:val="009E44FF"/>
    <w:rsid w:val="009E479E"/>
    <w:rsid w:val="009E4A2A"/>
    <w:rsid w:val="009E4EF2"/>
    <w:rsid w:val="009E556E"/>
    <w:rsid w:val="009E570F"/>
    <w:rsid w:val="009E5B20"/>
    <w:rsid w:val="009E5D91"/>
    <w:rsid w:val="009E5E07"/>
    <w:rsid w:val="009E5FD8"/>
    <w:rsid w:val="009E61C5"/>
    <w:rsid w:val="009E650E"/>
    <w:rsid w:val="009E6C23"/>
    <w:rsid w:val="009E71A9"/>
    <w:rsid w:val="009E7B0D"/>
    <w:rsid w:val="009E7CA9"/>
    <w:rsid w:val="009F0BFA"/>
    <w:rsid w:val="009F0DAB"/>
    <w:rsid w:val="009F0F2F"/>
    <w:rsid w:val="009F0FCA"/>
    <w:rsid w:val="009F1211"/>
    <w:rsid w:val="009F14BE"/>
    <w:rsid w:val="009F15CA"/>
    <w:rsid w:val="009F1611"/>
    <w:rsid w:val="009F1656"/>
    <w:rsid w:val="009F224E"/>
    <w:rsid w:val="009F2266"/>
    <w:rsid w:val="009F2F4D"/>
    <w:rsid w:val="009F3085"/>
    <w:rsid w:val="009F3171"/>
    <w:rsid w:val="009F3333"/>
    <w:rsid w:val="009F3759"/>
    <w:rsid w:val="009F3772"/>
    <w:rsid w:val="009F3C69"/>
    <w:rsid w:val="009F3D41"/>
    <w:rsid w:val="009F3DD1"/>
    <w:rsid w:val="009F3E00"/>
    <w:rsid w:val="009F416A"/>
    <w:rsid w:val="009F47CF"/>
    <w:rsid w:val="009F4863"/>
    <w:rsid w:val="009F4E9B"/>
    <w:rsid w:val="009F515B"/>
    <w:rsid w:val="009F5686"/>
    <w:rsid w:val="009F58CB"/>
    <w:rsid w:val="009F6A8E"/>
    <w:rsid w:val="009F6BD3"/>
    <w:rsid w:val="009F6F6E"/>
    <w:rsid w:val="009F7071"/>
    <w:rsid w:val="009F7671"/>
    <w:rsid w:val="009F7878"/>
    <w:rsid w:val="009F79C1"/>
    <w:rsid w:val="00A00019"/>
    <w:rsid w:val="00A00484"/>
    <w:rsid w:val="00A027AD"/>
    <w:rsid w:val="00A02AFD"/>
    <w:rsid w:val="00A02C39"/>
    <w:rsid w:val="00A02D80"/>
    <w:rsid w:val="00A02DF6"/>
    <w:rsid w:val="00A030A7"/>
    <w:rsid w:val="00A0368C"/>
    <w:rsid w:val="00A037AF"/>
    <w:rsid w:val="00A03F61"/>
    <w:rsid w:val="00A04268"/>
    <w:rsid w:val="00A04334"/>
    <w:rsid w:val="00A04870"/>
    <w:rsid w:val="00A04F58"/>
    <w:rsid w:val="00A05487"/>
    <w:rsid w:val="00A0572A"/>
    <w:rsid w:val="00A05D05"/>
    <w:rsid w:val="00A06C4A"/>
    <w:rsid w:val="00A06D27"/>
    <w:rsid w:val="00A06DE9"/>
    <w:rsid w:val="00A07831"/>
    <w:rsid w:val="00A10149"/>
    <w:rsid w:val="00A1045C"/>
    <w:rsid w:val="00A10EC2"/>
    <w:rsid w:val="00A1122A"/>
    <w:rsid w:val="00A116FA"/>
    <w:rsid w:val="00A11CAB"/>
    <w:rsid w:val="00A11D83"/>
    <w:rsid w:val="00A11E6F"/>
    <w:rsid w:val="00A11ED9"/>
    <w:rsid w:val="00A11F4E"/>
    <w:rsid w:val="00A1240B"/>
    <w:rsid w:val="00A125DC"/>
    <w:rsid w:val="00A126FB"/>
    <w:rsid w:val="00A12A0B"/>
    <w:rsid w:val="00A12CA8"/>
    <w:rsid w:val="00A12DE0"/>
    <w:rsid w:val="00A13149"/>
    <w:rsid w:val="00A13614"/>
    <w:rsid w:val="00A136A4"/>
    <w:rsid w:val="00A13B4A"/>
    <w:rsid w:val="00A1434A"/>
    <w:rsid w:val="00A144F7"/>
    <w:rsid w:val="00A14648"/>
    <w:rsid w:val="00A146DA"/>
    <w:rsid w:val="00A1472A"/>
    <w:rsid w:val="00A1498B"/>
    <w:rsid w:val="00A14C18"/>
    <w:rsid w:val="00A14EA5"/>
    <w:rsid w:val="00A14FE9"/>
    <w:rsid w:val="00A155FA"/>
    <w:rsid w:val="00A15A24"/>
    <w:rsid w:val="00A15AD5"/>
    <w:rsid w:val="00A15C2B"/>
    <w:rsid w:val="00A16268"/>
    <w:rsid w:val="00A16898"/>
    <w:rsid w:val="00A16B18"/>
    <w:rsid w:val="00A16FD5"/>
    <w:rsid w:val="00A17018"/>
    <w:rsid w:val="00A177EB"/>
    <w:rsid w:val="00A17913"/>
    <w:rsid w:val="00A17A79"/>
    <w:rsid w:val="00A17B2B"/>
    <w:rsid w:val="00A17BA1"/>
    <w:rsid w:val="00A20044"/>
    <w:rsid w:val="00A207CA"/>
    <w:rsid w:val="00A20A40"/>
    <w:rsid w:val="00A21298"/>
    <w:rsid w:val="00A21DFF"/>
    <w:rsid w:val="00A2261C"/>
    <w:rsid w:val="00A22957"/>
    <w:rsid w:val="00A22A31"/>
    <w:rsid w:val="00A22AC6"/>
    <w:rsid w:val="00A22C49"/>
    <w:rsid w:val="00A22CAB"/>
    <w:rsid w:val="00A2305B"/>
    <w:rsid w:val="00A23444"/>
    <w:rsid w:val="00A245F2"/>
    <w:rsid w:val="00A24C16"/>
    <w:rsid w:val="00A24E39"/>
    <w:rsid w:val="00A24EF4"/>
    <w:rsid w:val="00A255E0"/>
    <w:rsid w:val="00A25B16"/>
    <w:rsid w:val="00A25F1D"/>
    <w:rsid w:val="00A26430"/>
    <w:rsid w:val="00A26644"/>
    <w:rsid w:val="00A26C01"/>
    <w:rsid w:val="00A26F68"/>
    <w:rsid w:val="00A27135"/>
    <w:rsid w:val="00A27893"/>
    <w:rsid w:val="00A27A5D"/>
    <w:rsid w:val="00A27AEB"/>
    <w:rsid w:val="00A27C49"/>
    <w:rsid w:val="00A27CDE"/>
    <w:rsid w:val="00A27FB6"/>
    <w:rsid w:val="00A3083E"/>
    <w:rsid w:val="00A30A0C"/>
    <w:rsid w:val="00A30DF0"/>
    <w:rsid w:val="00A3138D"/>
    <w:rsid w:val="00A313EB"/>
    <w:rsid w:val="00A31808"/>
    <w:rsid w:val="00A3181C"/>
    <w:rsid w:val="00A31862"/>
    <w:rsid w:val="00A31884"/>
    <w:rsid w:val="00A31A42"/>
    <w:rsid w:val="00A31A7D"/>
    <w:rsid w:val="00A31AA9"/>
    <w:rsid w:val="00A31DEE"/>
    <w:rsid w:val="00A3270A"/>
    <w:rsid w:val="00A32E10"/>
    <w:rsid w:val="00A332B1"/>
    <w:rsid w:val="00A33CC6"/>
    <w:rsid w:val="00A33E7E"/>
    <w:rsid w:val="00A33F55"/>
    <w:rsid w:val="00A340B7"/>
    <w:rsid w:val="00A342B3"/>
    <w:rsid w:val="00A3455E"/>
    <w:rsid w:val="00A3461D"/>
    <w:rsid w:val="00A34705"/>
    <w:rsid w:val="00A348CE"/>
    <w:rsid w:val="00A34AC0"/>
    <w:rsid w:val="00A3529B"/>
    <w:rsid w:val="00A35C05"/>
    <w:rsid w:val="00A35C46"/>
    <w:rsid w:val="00A35E51"/>
    <w:rsid w:val="00A364AE"/>
    <w:rsid w:val="00A36527"/>
    <w:rsid w:val="00A36DB5"/>
    <w:rsid w:val="00A36EA3"/>
    <w:rsid w:val="00A37063"/>
    <w:rsid w:val="00A37DF4"/>
    <w:rsid w:val="00A37EA7"/>
    <w:rsid w:val="00A37F21"/>
    <w:rsid w:val="00A40454"/>
    <w:rsid w:val="00A40999"/>
    <w:rsid w:val="00A418A3"/>
    <w:rsid w:val="00A41D1D"/>
    <w:rsid w:val="00A42729"/>
    <w:rsid w:val="00A42A78"/>
    <w:rsid w:val="00A43519"/>
    <w:rsid w:val="00A4373A"/>
    <w:rsid w:val="00A43781"/>
    <w:rsid w:val="00A439C9"/>
    <w:rsid w:val="00A43A44"/>
    <w:rsid w:val="00A43D50"/>
    <w:rsid w:val="00A44172"/>
    <w:rsid w:val="00A4432D"/>
    <w:rsid w:val="00A44AA4"/>
    <w:rsid w:val="00A4526A"/>
    <w:rsid w:val="00A45341"/>
    <w:rsid w:val="00A458C5"/>
    <w:rsid w:val="00A45A19"/>
    <w:rsid w:val="00A45DE0"/>
    <w:rsid w:val="00A466EB"/>
    <w:rsid w:val="00A46CC9"/>
    <w:rsid w:val="00A46F15"/>
    <w:rsid w:val="00A4737A"/>
    <w:rsid w:val="00A47385"/>
    <w:rsid w:val="00A473C4"/>
    <w:rsid w:val="00A47882"/>
    <w:rsid w:val="00A47BF3"/>
    <w:rsid w:val="00A501F1"/>
    <w:rsid w:val="00A50619"/>
    <w:rsid w:val="00A50878"/>
    <w:rsid w:val="00A508A2"/>
    <w:rsid w:val="00A5119E"/>
    <w:rsid w:val="00A51217"/>
    <w:rsid w:val="00A51814"/>
    <w:rsid w:val="00A51AD1"/>
    <w:rsid w:val="00A51C7D"/>
    <w:rsid w:val="00A520DE"/>
    <w:rsid w:val="00A52A0C"/>
    <w:rsid w:val="00A52BDF"/>
    <w:rsid w:val="00A53FFB"/>
    <w:rsid w:val="00A5476A"/>
    <w:rsid w:val="00A5491B"/>
    <w:rsid w:val="00A54F76"/>
    <w:rsid w:val="00A5525F"/>
    <w:rsid w:val="00A5552B"/>
    <w:rsid w:val="00A5687D"/>
    <w:rsid w:val="00A56D87"/>
    <w:rsid w:val="00A57515"/>
    <w:rsid w:val="00A577AC"/>
    <w:rsid w:val="00A57A87"/>
    <w:rsid w:val="00A600BA"/>
    <w:rsid w:val="00A60C3C"/>
    <w:rsid w:val="00A60E8E"/>
    <w:rsid w:val="00A61261"/>
    <w:rsid w:val="00A613D1"/>
    <w:rsid w:val="00A61722"/>
    <w:rsid w:val="00A61A11"/>
    <w:rsid w:val="00A629C7"/>
    <w:rsid w:val="00A63B71"/>
    <w:rsid w:val="00A63E51"/>
    <w:rsid w:val="00A64D15"/>
    <w:rsid w:val="00A65650"/>
    <w:rsid w:val="00A6596D"/>
    <w:rsid w:val="00A65CCD"/>
    <w:rsid w:val="00A65D46"/>
    <w:rsid w:val="00A662DB"/>
    <w:rsid w:val="00A662F7"/>
    <w:rsid w:val="00A6631E"/>
    <w:rsid w:val="00A665E7"/>
    <w:rsid w:val="00A66E8C"/>
    <w:rsid w:val="00A66FE2"/>
    <w:rsid w:val="00A67019"/>
    <w:rsid w:val="00A670AE"/>
    <w:rsid w:val="00A67187"/>
    <w:rsid w:val="00A67B04"/>
    <w:rsid w:val="00A67FDD"/>
    <w:rsid w:val="00A70006"/>
    <w:rsid w:val="00A704B3"/>
    <w:rsid w:val="00A70B72"/>
    <w:rsid w:val="00A70CA7"/>
    <w:rsid w:val="00A70DF6"/>
    <w:rsid w:val="00A71296"/>
    <w:rsid w:val="00A713E8"/>
    <w:rsid w:val="00A7140E"/>
    <w:rsid w:val="00A71438"/>
    <w:rsid w:val="00A714BA"/>
    <w:rsid w:val="00A714CC"/>
    <w:rsid w:val="00A714D6"/>
    <w:rsid w:val="00A71747"/>
    <w:rsid w:val="00A71A00"/>
    <w:rsid w:val="00A71AA8"/>
    <w:rsid w:val="00A71C07"/>
    <w:rsid w:val="00A72719"/>
    <w:rsid w:val="00A730DD"/>
    <w:rsid w:val="00A742D4"/>
    <w:rsid w:val="00A7493A"/>
    <w:rsid w:val="00A74BD9"/>
    <w:rsid w:val="00A757A2"/>
    <w:rsid w:val="00A7597C"/>
    <w:rsid w:val="00A76CBE"/>
    <w:rsid w:val="00A76CDC"/>
    <w:rsid w:val="00A76EDE"/>
    <w:rsid w:val="00A77DEE"/>
    <w:rsid w:val="00A80566"/>
    <w:rsid w:val="00A80849"/>
    <w:rsid w:val="00A80960"/>
    <w:rsid w:val="00A809C1"/>
    <w:rsid w:val="00A81650"/>
    <w:rsid w:val="00A825E2"/>
    <w:rsid w:val="00A8360E"/>
    <w:rsid w:val="00A8392C"/>
    <w:rsid w:val="00A842AB"/>
    <w:rsid w:val="00A846E5"/>
    <w:rsid w:val="00A85CE0"/>
    <w:rsid w:val="00A85F0C"/>
    <w:rsid w:val="00A90370"/>
    <w:rsid w:val="00A9079C"/>
    <w:rsid w:val="00A90968"/>
    <w:rsid w:val="00A90C66"/>
    <w:rsid w:val="00A9173C"/>
    <w:rsid w:val="00A917B7"/>
    <w:rsid w:val="00A91FDC"/>
    <w:rsid w:val="00A924FE"/>
    <w:rsid w:val="00A9286F"/>
    <w:rsid w:val="00A93251"/>
    <w:rsid w:val="00A93645"/>
    <w:rsid w:val="00A93A5F"/>
    <w:rsid w:val="00A93C8D"/>
    <w:rsid w:val="00A9412D"/>
    <w:rsid w:val="00A9416B"/>
    <w:rsid w:val="00A94A94"/>
    <w:rsid w:val="00A95852"/>
    <w:rsid w:val="00A95B77"/>
    <w:rsid w:val="00A95B7F"/>
    <w:rsid w:val="00A95C24"/>
    <w:rsid w:val="00A95DD3"/>
    <w:rsid w:val="00A9622E"/>
    <w:rsid w:val="00A96708"/>
    <w:rsid w:val="00A96812"/>
    <w:rsid w:val="00A9715D"/>
    <w:rsid w:val="00A971C6"/>
    <w:rsid w:val="00A9737F"/>
    <w:rsid w:val="00A973C2"/>
    <w:rsid w:val="00AA03FE"/>
    <w:rsid w:val="00AA06EB"/>
    <w:rsid w:val="00AA09D2"/>
    <w:rsid w:val="00AA0AC7"/>
    <w:rsid w:val="00AA180B"/>
    <w:rsid w:val="00AA19D9"/>
    <w:rsid w:val="00AA257B"/>
    <w:rsid w:val="00AA2907"/>
    <w:rsid w:val="00AA2925"/>
    <w:rsid w:val="00AA304F"/>
    <w:rsid w:val="00AA3657"/>
    <w:rsid w:val="00AA36C6"/>
    <w:rsid w:val="00AA3D1F"/>
    <w:rsid w:val="00AA4596"/>
    <w:rsid w:val="00AA464B"/>
    <w:rsid w:val="00AA54F7"/>
    <w:rsid w:val="00AA584D"/>
    <w:rsid w:val="00AA5B53"/>
    <w:rsid w:val="00AA6DAB"/>
    <w:rsid w:val="00AA6EA1"/>
    <w:rsid w:val="00AA7112"/>
    <w:rsid w:val="00AA7484"/>
    <w:rsid w:val="00AA7643"/>
    <w:rsid w:val="00AA77BB"/>
    <w:rsid w:val="00AA7BAC"/>
    <w:rsid w:val="00AA7D6E"/>
    <w:rsid w:val="00AA7FE2"/>
    <w:rsid w:val="00AB03BE"/>
    <w:rsid w:val="00AB0636"/>
    <w:rsid w:val="00AB0701"/>
    <w:rsid w:val="00AB12A1"/>
    <w:rsid w:val="00AB1374"/>
    <w:rsid w:val="00AB1694"/>
    <w:rsid w:val="00AB1EA1"/>
    <w:rsid w:val="00AB256B"/>
    <w:rsid w:val="00AB28BF"/>
    <w:rsid w:val="00AB2911"/>
    <w:rsid w:val="00AB3A8F"/>
    <w:rsid w:val="00AB3FAE"/>
    <w:rsid w:val="00AB40B5"/>
    <w:rsid w:val="00AB4CF7"/>
    <w:rsid w:val="00AB4E2F"/>
    <w:rsid w:val="00AB5025"/>
    <w:rsid w:val="00AB5906"/>
    <w:rsid w:val="00AB5AA3"/>
    <w:rsid w:val="00AB5CE5"/>
    <w:rsid w:val="00AB669C"/>
    <w:rsid w:val="00AB6888"/>
    <w:rsid w:val="00AB6DA9"/>
    <w:rsid w:val="00AB70E8"/>
    <w:rsid w:val="00AB76A1"/>
    <w:rsid w:val="00AB7709"/>
    <w:rsid w:val="00AC0174"/>
    <w:rsid w:val="00AC0269"/>
    <w:rsid w:val="00AC0275"/>
    <w:rsid w:val="00AC0785"/>
    <w:rsid w:val="00AC08A2"/>
    <w:rsid w:val="00AC111C"/>
    <w:rsid w:val="00AC115D"/>
    <w:rsid w:val="00AC2527"/>
    <w:rsid w:val="00AC2596"/>
    <w:rsid w:val="00AC2B18"/>
    <w:rsid w:val="00AC2C9A"/>
    <w:rsid w:val="00AC3B7E"/>
    <w:rsid w:val="00AC3DB1"/>
    <w:rsid w:val="00AC4430"/>
    <w:rsid w:val="00AC4695"/>
    <w:rsid w:val="00AC46D6"/>
    <w:rsid w:val="00AC4779"/>
    <w:rsid w:val="00AC4CCB"/>
    <w:rsid w:val="00AC4F7B"/>
    <w:rsid w:val="00AC5835"/>
    <w:rsid w:val="00AC5D47"/>
    <w:rsid w:val="00AC5F2B"/>
    <w:rsid w:val="00AC61E0"/>
    <w:rsid w:val="00AC63DF"/>
    <w:rsid w:val="00AC6DD1"/>
    <w:rsid w:val="00AC72D2"/>
    <w:rsid w:val="00AC7A7F"/>
    <w:rsid w:val="00AD00D1"/>
    <w:rsid w:val="00AD043B"/>
    <w:rsid w:val="00AD07D2"/>
    <w:rsid w:val="00AD0849"/>
    <w:rsid w:val="00AD0A18"/>
    <w:rsid w:val="00AD0F32"/>
    <w:rsid w:val="00AD1855"/>
    <w:rsid w:val="00AD18FC"/>
    <w:rsid w:val="00AD19D7"/>
    <w:rsid w:val="00AD1AD9"/>
    <w:rsid w:val="00AD1B00"/>
    <w:rsid w:val="00AD1B53"/>
    <w:rsid w:val="00AD1D41"/>
    <w:rsid w:val="00AD1FCC"/>
    <w:rsid w:val="00AD2BC8"/>
    <w:rsid w:val="00AD30F4"/>
    <w:rsid w:val="00AD3476"/>
    <w:rsid w:val="00AD3838"/>
    <w:rsid w:val="00AD3941"/>
    <w:rsid w:val="00AD3D05"/>
    <w:rsid w:val="00AD44B6"/>
    <w:rsid w:val="00AD44F4"/>
    <w:rsid w:val="00AD49A2"/>
    <w:rsid w:val="00AD52FF"/>
    <w:rsid w:val="00AD566D"/>
    <w:rsid w:val="00AD5949"/>
    <w:rsid w:val="00AD5B1E"/>
    <w:rsid w:val="00AD6673"/>
    <w:rsid w:val="00AD693A"/>
    <w:rsid w:val="00AD6B0F"/>
    <w:rsid w:val="00AD6B19"/>
    <w:rsid w:val="00AD6CE2"/>
    <w:rsid w:val="00AE07ED"/>
    <w:rsid w:val="00AE1264"/>
    <w:rsid w:val="00AE1293"/>
    <w:rsid w:val="00AE1C9D"/>
    <w:rsid w:val="00AE23A1"/>
    <w:rsid w:val="00AE249B"/>
    <w:rsid w:val="00AE24CF"/>
    <w:rsid w:val="00AE290C"/>
    <w:rsid w:val="00AE2BE3"/>
    <w:rsid w:val="00AE2CBD"/>
    <w:rsid w:val="00AE2D28"/>
    <w:rsid w:val="00AE3000"/>
    <w:rsid w:val="00AE3113"/>
    <w:rsid w:val="00AE3378"/>
    <w:rsid w:val="00AE33FF"/>
    <w:rsid w:val="00AE35F1"/>
    <w:rsid w:val="00AE3C34"/>
    <w:rsid w:val="00AE4687"/>
    <w:rsid w:val="00AE4D9F"/>
    <w:rsid w:val="00AE4DAF"/>
    <w:rsid w:val="00AE5052"/>
    <w:rsid w:val="00AE521B"/>
    <w:rsid w:val="00AE5535"/>
    <w:rsid w:val="00AE5994"/>
    <w:rsid w:val="00AE7027"/>
    <w:rsid w:val="00AE72DA"/>
    <w:rsid w:val="00AE7D1A"/>
    <w:rsid w:val="00AE7E12"/>
    <w:rsid w:val="00AF0845"/>
    <w:rsid w:val="00AF08BD"/>
    <w:rsid w:val="00AF1464"/>
    <w:rsid w:val="00AF186A"/>
    <w:rsid w:val="00AF1A3C"/>
    <w:rsid w:val="00AF1FE3"/>
    <w:rsid w:val="00AF28B7"/>
    <w:rsid w:val="00AF2D14"/>
    <w:rsid w:val="00AF2F4D"/>
    <w:rsid w:val="00AF389A"/>
    <w:rsid w:val="00AF3DE7"/>
    <w:rsid w:val="00AF4146"/>
    <w:rsid w:val="00AF440A"/>
    <w:rsid w:val="00AF45CF"/>
    <w:rsid w:val="00AF463E"/>
    <w:rsid w:val="00AF4899"/>
    <w:rsid w:val="00AF555A"/>
    <w:rsid w:val="00AF5EC4"/>
    <w:rsid w:val="00AF653D"/>
    <w:rsid w:val="00AF69C3"/>
    <w:rsid w:val="00AF6D19"/>
    <w:rsid w:val="00AF6F14"/>
    <w:rsid w:val="00AF737E"/>
    <w:rsid w:val="00AF7532"/>
    <w:rsid w:val="00AF7B5E"/>
    <w:rsid w:val="00AF7B95"/>
    <w:rsid w:val="00AF7DDC"/>
    <w:rsid w:val="00B00089"/>
    <w:rsid w:val="00B002B2"/>
    <w:rsid w:val="00B0058F"/>
    <w:rsid w:val="00B00AAC"/>
    <w:rsid w:val="00B00B2A"/>
    <w:rsid w:val="00B00CC5"/>
    <w:rsid w:val="00B01197"/>
    <w:rsid w:val="00B01FB9"/>
    <w:rsid w:val="00B024EC"/>
    <w:rsid w:val="00B02539"/>
    <w:rsid w:val="00B026C6"/>
    <w:rsid w:val="00B02B8C"/>
    <w:rsid w:val="00B030CC"/>
    <w:rsid w:val="00B03B76"/>
    <w:rsid w:val="00B03F25"/>
    <w:rsid w:val="00B04097"/>
    <w:rsid w:val="00B044EB"/>
    <w:rsid w:val="00B04745"/>
    <w:rsid w:val="00B0508B"/>
    <w:rsid w:val="00B0514B"/>
    <w:rsid w:val="00B054A7"/>
    <w:rsid w:val="00B0560B"/>
    <w:rsid w:val="00B059B8"/>
    <w:rsid w:val="00B05AE8"/>
    <w:rsid w:val="00B05F2A"/>
    <w:rsid w:val="00B07400"/>
    <w:rsid w:val="00B074D0"/>
    <w:rsid w:val="00B105F1"/>
    <w:rsid w:val="00B106D2"/>
    <w:rsid w:val="00B10A24"/>
    <w:rsid w:val="00B10A85"/>
    <w:rsid w:val="00B10B46"/>
    <w:rsid w:val="00B11232"/>
    <w:rsid w:val="00B11AF4"/>
    <w:rsid w:val="00B11B56"/>
    <w:rsid w:val="00B11E43"/>
    <w:rsid w:val="00B125C2"/>
    <w:rsid w:val="00B133CF"/>
    <w:rsid w:val="00B13633"/>
    <w:rsid w:val="00B13E0E"/>
    <w:rsid w:val="00B13E70"/>
    <w:rsid w:val="00B14FDD"/>
    <w:rsid w:val="00B157C0"/>
    <w:rsid w:val="00B157F7"/>
    <w:rsid w:val="00B15802"/>
    <w:rsid w:val="00B15942"/>
    <w:rsid w:val="00B159F6"/>
    <w:rsid w:val="00B15C85"/>
    <w:rsid w:val="00B16106"/>
    <w:rsid w:val="00B1616F"/>
    <w:rsid w:val="00B168CE"/>
    <w:rsid w:val="00B16A00"/>
    <w:rsid w:val="00B170F5"/>
    <w:rsid w:val="00B17784"/>
    <w:rsid w:val="00B17DD0"/>
    <w:rsid w:val="00B17E65"/>
    <w:rsid w:val="00B203CC"/>
    <w:rsid w:val="00B20405"/>
    <w:rsid w:val="00B20B0D"/>
    <w:rsid w:val="00B20E60"/>
    <w:rsid w:val="00B21297"/>
    <w:rsid w:val="00B213F2"/>
    <w:rsid w:val="00B21DDC"/>
    <w:rsid w:val="00B22362"/>
    <w:rsid w:val="00B22850"/>
    <w:rsid w:val="00B22A15"/>
    <w:rsid w:val="00B23CBA"/>
    <w:rsid w:val="00B23E1E"/>
    <w:rsid w:val="00B240A5"/>
    <w:rsid w:val="00B2429D"/>
    <w:rsid w:val="00B245AB"/>
    <w:rsid w:val="00B245C4"/>
    <w:rsid w:val="00B247DC"/>
    <w:rsid w:val="00B248E2"/>
    <w:rsid w:val="00B24946"/>
    <w:rsid w:val="00B24D75"/>
    <w:rsid w:val="00B2547F"/>
    <w:rsid w:val="00B2591B"/>
    <w:rsid w:val="00B25E39"/>
    <w:rsid w:val="00B25F8A"/>
    <w:rsid w:val="00B2609C"/>
    <w:rsid w:val="00B266E1"/>
    <w:rsid w:val="00B27702"/>
    <w:rsid w:val="00B27735"/>
    <w:rsid w:val="00B2799D"/>
    <w:rsid w:val="00B27B68"/>
    <w:rsid w:val="00B27C47"/>
    <w:rsid w:val="00B30C11"/>
    <w:rsid w:val="00B3131B"/>
    <w:rsid w:val="00B31337"/>
    <w:rsid w:val="00B32058"/>
    <w:rsid w:val="00B32191"/>
    <w:rsid w:val="00B32824"/>
    <w:rsid w:val="00B33047"/>
    <w:rsid w:val="00B334B7"/>
    <w:rsid w:val="00B334EA"/>
    <w:rsid w:val="00B33543"/>
    <w:rsid w:val="00B33A05"/>
    <w:rsid w:val="00B33D2C"/>
    <w:rsid w:val="00B34249"/>
    <w:rsid w:val="00B34343"/>
    <w:rsid w:val="00B343CA"/>
    <w:rsid w:val="00B34611"/>
    <w:rsid w:val="00B350CA"/>
    <w:rsid w:val="00B3548F"/>
    <w:rsid w:val="00B35731"/>
    <w:rsid w:val="00B358B8"/>
    <w:rsid w:val="00B36168"/>
    <w:rsid w:val="00B364B6"/>
    <w:rsid w:val="00B36A78"/>
    <w:rsid w:val="00B36E6E"/>
    <w:rsid w:val="00B371CA"/>
    <w:rsid w:val="00B37398"/>
    <w:rsid w:val="00B37F88"/>
    <w:rsid w:val="00B40026"/>
    <w:rsid w:val="00B40511"/>
    <w:rsid w:val="00B405FA"/>
    <w:rsid w:val="00B4076E"/>
    <w:rsid w:val="00B40A26"/>
    <w:rsid w:val="00B40C83"/>
    <w:rsid w:val="00B40D5D"/>
    <w:rsid w:val="00B41173"/>
    <w:rsid w:val="00B41206"/>
    <w:rsid w:val="00B415A1"/>
    <w:rsid w:val="00B417FD"/>
    <w:rsid w:val="00B41CAF"/>
    <w:rsid w:val="00B41CCD"/>
    <w:rsid w:val="00B4281E"/>
    <w:rsid w:val="00B42829"/>
    <w:rsid w:val="00B42859"/>
    <w:rsid w:val="00B428AA"/>
    <w:rsid w:val="00B435B4"/>
    <w:rsid w:val="00B43664"/>
    <w:rsid w:val="00B43991"/>
    <w:rsid w:val="00B43D2B"/>
    <w:rsid w:val="00B43E19"/>
    <w:rsid w:val="00B43F62"/>
    <w:rsid w:val="00B4414B"/>
    <w:rsid w:val="00B44384"/>
    <w:rsid w:val="00B44B08"/>
    <w:rsid w:val="00B44C9E"/>
    <w:rsid w:val="00B44E84"/>
    <w:rsid w:val="00B4586D"/>
    <w:rsid w:val="00B4590D"/>
    <w:rsid w:val="00B45CA1"/>
    <w:rsid w:val="00B46285"/>
    <w:rsid w:val="00B4665A"/>
    <w:rsid w:val="00B46A18"/>
    <w:rsid w:val="00B46C4B"/>
    <w:rsid w:val="00B47F76"/>
    <w:rsid w:val="00B502A0"/>
    <w:rsid w:val="00B5046D"/>
    <w:rsid w:val="00B50608"/>
    <w:rsid w:val="00B515AF"/>
    <w:rsid w:val="00B516FB"/>
    <w:rsid w:val="00B51B86"/>
    <w:rsid w:val="00B51FBE"/>
    <w:rsid w:val="00B52C49"/>
    <w:rsid w:val="00B52EBA"/>
    <w:rsid w:val="00B53049"/>
    <w:rsid w:val="00B53092"/>
    <w:rsid w:val="00B530A9"/>
    <w:rsid w:val="00B534B4"/>
    <w:rsid w:val="00B53BAE"/>
    <w:rsid w:val="00B546C5"/>
    <w:rsid w:val="00B5482D"/>
    <w:rsid w:val="00B548D7"/>
    <w:rsid w:val="00B54ABA"/>
    <w:rsid w:val="00B54AE8"/>
    <w:rsid w:val="00B55960"/>
    <w:rsid w:val="00B55BEA"/>
    <w:rsid w:val="00B561FF"/>
    <w:rsid w:val="00B5679D"/>
    <w:rsid w:val="00B56BB5"/>
    <w:rsid w:val="00B570A6"/>
    <w:rsid w:val="00B6040B"/>
    <w:rsid w:val="00B60519"/>
    <w:rsid w:val="00B60EB4"/>
    <w:rsid w:val="00B61696"/>
    <w:rsid w:val="00B62709"/>
    <w:rsid w:val="00B62987"/>
    <w:rsid w:val="00B62B8A"/>
    <w:rsid w:val="00B63501"/>
    <w:rsid w:val="00B63A1C"/>
    <w:rsid w:val="00B63C14"/>
    <w:rsid w:val="00B65087"/>
    <w:rsid w:val="00B65AC8"/>
    <w:rsid w:val="00B65C29"/>
    <w:rsid w:val="00B660B6"/>
    <w:rsid w:val="00B6631C"/>
    <w:rsid w:val="00B66807"/>
    <w:rsid w:val="00B66C25"/>
    <w:rsid w:val="00B6702D"/>
    <w:rsid w:val="00B676AA"/>
    <w:rsid w:val="00B7057B"/>
    <w:rsid w:val="00B7092A"/>
    <w:rsid w:val="00B70A99"/>
    <w:rsid w:val="00B70C62"/>
    <w:rsid w:val="00B71175"/>
    <w:rsid w:val="00B71176"/>
    <w:rsid w:val="00B71762"/>
    <w:rsid w:val="00B718D8"/>
    <w:rsid w:val="00B71CE7"/>
    <w:rsid w:val="00B7215A"/>
    <w:rsid w:val="00B7218E"/>
    <w:rsid w:val="00B72BCD"/>
    <w:rsid w:val="00B72FB0"/>
    <w:rsid w:val="00B730FC"/>
    <w:rsid w:val="00B7311A"/>
    <w:rsid w:val="00B73EE4"/>
    <w:rsid w:val="00B74AAF"/>
    <w:rsid w:val="00B75208"/>
    <w:rsid w:val="00B752D5"/>
    <w:rsid w:val="00B7553E"/>
    <w:rsid w:val="00B75840"/>
    <w:rsid w:val="00B76546"/>
    <w:rsid w:val="00B76C66"/>
    <w:rsid w:val="00B76E3B"/>
    <w:rsid w:val="00B76F8F"/>
    <w:rsid w:val="00B771E7"/>
    <w:rsid w:val="00B77A07"/>
    <w:rsid w:val="00B77CE6"/>
    <w:rsid w:val="00B77E1B"/>
    <w:rsid w:val="00B802D7"/>
    <w:rsid w:val="00B803E3"/>
    <w:rsid w:val="00B80658"/>
    <w:rsid w:val="00B8124A"/>
    <w:rsid w:val="00B8213D"/>
    <w:rsid w:val="00B8259A"/>
    <w:rsid w:val="00B82727"/>
    <w:rsid w:val="00B828B6"/>
    <w:rsid w:val="00B82ACC"/>
    <w:rsid w:val="00B834B5"/>
    <w:rsid w:val="00B8377E"/>
    <w:rsid w:val="00B8466D"/>
    <w:rsid w:val="00B84875"/>
    <w:rsid w:val="00B84E67"/>
    <w:rsid w:val="00B8568C"/>
    <w:rsid w:val="00B8598F"/>
    <w:rsid w:val="00B85CD1"/>
    <w:rsid w:val="00B86743"/>
    <w:rsid w:val="00B86AF9"/>
    <w:rsid w:val="00B871AE"/>
    <w:rsid w:val="00B871E7"/>
    <w:rsid w:val="00B87575"/>
    <w:rsid w:val="00B87BFA"/>
    <w:rsid w:val="00B901C2"/>
    <w:rsid w:val="00B90749"/>
    <w:rsid w:val="00B912EC"/>
    <w:rsid w:val="00B91586"/>
    <w:rsid w:val="00B92BBE"/>
    <w:rsid w:val="00B94115"/>
    <w:rsid w:val="00B94547"/>
    <w:rsid w:val="00B94795"/>
    <w:rsid w:val="00B94C28"/>
    <w:rsid w:val="00B956D0"/>
    <w:rsid w:val="00B95DF4"/>
    <w:rsid w:val="00B96AB8"/>
    <w:rsid w:val="00B96B79"/>
    <w:rsid w:val="00B97C34"/>
    <w:rsid w:val="00BA04EC"/>
    <w:rsid w:val="00BA0B5A"/>
    <w:rsid w:val="00BA0BDC"/>
    <w:rsid w:val="00BA11DB"/>
    <w:rsid w:val="00BA11DD"/>
    <w:rsid w:val="00BA1758"/>
    <w:rsid w:val="00BA19AB"/>
    <w:rsid w:val="00BA2544"/>
    <w:rsid w:val="00BA28B7"/>
    <w:rsid w:val="00BA2C24"/>
    <w:rsid w:val="00BA35BC"/>
    <w:rsid w:val="00BA372B"/>
    <w:rsid w:val="00BA3958"/>
    <w:rsid w:val="00BA3E27"/>
    <w:rsid w:val="00BA4433"/>
    <w:rsid w:val="00BA4F66"/>
    <w:rsid w:val="00BA52C2"/>
    <w:rsid w:val="00BA57C4"/>
    <w:rsid w:val="00BA5D59"/>
    <w:rsid w:val="00BA6033"/>
    <w:rsid w:val="00BA6368"/>
    <w:rsid w:val="00BA645C"/>
    <w:rsid w:val="00BA6485"/>
    <w:rsid w:val="00BA6A2A"/>
    <w:rsid w:val="00BA6B35"/>
    <w:rsid w:val="00BA6DD6"/>
    <w:rsid w:val="00BA6FFE"/>
    <w:rsid w:val="00BA73B1"/>
    <w:rsid w:val="00BA73E4"/>
    <w:rsid w:val="00BA7A92"/>
    <w:rsid w:val="00BA7D49"/>
    <w:rsid w:val="00BA7EC4"/>
    <w:rsid w:val="00BB0E25"/>
    <w:rsid w:val="00BB12D1"/>
    <w:rsid w:val="00BB1430"/>
    <w:rsid w:val="00BB145A"/>
    <w:rsid w:val="00BB2100"/>
    <w:rsid w:val="00BB246E"/>
    <w:rsid w:val="00BB33B4"/>
    <w:rsid w:val="00BB3826"/>
    <w:rsid w:val="00BB3ED2"/>
    <w:rsid w:val="00BB481A"/>
    <w:rsid w:val="00BB4828"/>
    <w:rsid w:val="00BB48AF"/>
    <w:rsid w:val="00BB4CE7"/>
    <w:rsid w:val="00BB551B"/>
    <w:rsid w:val="00BB6AC0"/>
    <w:rsid w:val="00BB6B5C"/>
    <w:rsid w:val="00BB7089"/>
    <w:rsid w:val="00BB7143"/>
    <w:rsid w:val="00BB72CD"/>
    <w:rsid w:val="00BB73F3"/>
    <w:rsid w:val="00BB7AE5"/>
    <w:rsid w:val="00BB7B81"/>
    <w:rsid w:val="00BC01E0"/>
    <w:rsid w:val="00BC04CF"/>
    <w:rsid w:val="00BC052A"/>
    <w:rsid w:val="00BC0783"/>
    <w:rsid w:val="00BC09D4"/>
    <w:rsid w:val="00BC0A97"/>
    <w:rsid w:val="00BC0E9A"/>
    <w:rsid w:val="00BC1109"/>
    <w:rsid w:val="00BC17C2"/>
    <w:rsid w:val="00BC1EFD"/>
    <w:rsid w:val="00BC2363"/>
    <w:rsid w:val="00BC23FE"/>
    <w:rsid w:val="00BC2424"/>
    <w:rsid w:val="00BC2720"/>
    <w:rsid w:val="00BC29CE"/>
    <w:rsid w:val="00BC2C22"/>
    <w:rsid w:val="00BC2D47"/>
    <w:rsid w:val="00BC3346"/>
    <w:rsid w:val="00BC3935"/>
    <w:rsid w:val="00BC3B6C"/>
    <w:rsid w:val="00BC3FD9"/>
    <w:rsid w:val="00BC403D"/>
    <w:rsid w:val="00BC40D0"/>
    <w:rsid w:val="00BC4156"/>
    <w:rsid w:val="00BC44A5"/>
    <w:rsid w:val="00BC47B0"/>
    <w:rsid w:val="00BC4F7E"/>
    <w:rsid w:val="00BC4F80"/>
    <w:rsid w:val="00BC59DA"/>
    <w:rsid w:val="00BC5B79"/>
    <w:rsid w:val="00BC5E37"/>
    <w:rsid w:val="00BC62CC"/>
    <w:rsid w:val="00BC67BF"/>
    <w:rsid w:val="00BC6838"/>
    <w:rsid w:val="00BC7133"/>
    <w:rsid w:val="00BC71D1"/>
    <w:rsid w:val="00BC72EB"/>
    <w:rsid w:val="00BC7703"/>
    <w:rsid w:val="00BC7D3D"/>
    <w:rsid w:val="00BC7D4D"/>
    <w:rsid w:val="00BD005A"/>
    <w:rsid w:val="00BD08E0"/>
    <w:rsid w:val="00BD0BB1"/>
    <w:rsid w:val="00BD0D92"/>
    <w:rsid w:val="00BD1342"/>
    <w:rsid w:val="00BD1B3B"/>
    <w:rsid w:val="00BD2280"/>
    <w:rsid w:val="00BD2F39"/>
    <w:rsid w:val="00BD311F"/>
    <w:rsid w:val="00BD3B98"/>
    <w:rsid w:val="00BD49C3"/>
    <w:rsid w:val="00BD4D1A"/>
    <w:rsid w:val="00BD57E8"/>
    <w:rsid w:val="00BD5B4E"/>
    <w:rsid w:val="00BD69B6"/>
    <w:rsid w:val="00BD6DCC"/>
    <w:rsid w:val="00BD71A3"/>
    <w:rsid w:val="00BD7E92"/>
    <w:rsid w:val="00BE0045"/>
    <w:rsid w:val="00BE062A"/>
    <w:rsid w:val="00BE06C6"/>
    <w:rsid w:val="00BE0724"/>
    <w:rsid w:val="00BE0767"/>
    <w:rsid w:val="00BE1133"/>
    <w:rsid w:val="00BE1152"/>
    <w:rsid w:val="00BE12C2"/>
    <w:rsid w:val="00BE1B2A"/>
    <w:rsid w:val="00BE2A4A"/>
    <w:rsid w:val="00BE2C88"/>
    <w:rsid w:val="00BE357A"/>
    <w:rsid w:val="00BE3834"/>
    <w:rsid w:val="00BE3906"/>
    <w:rsid w:val="00BE42C2"/>
    <w:rsid w:val="00BE4BD3"/>
    <w:rsid w:val="00BE5008"/>
    <w:rsid w:val="00BE59D9"/>
    <w:rsid w:val="00BE5AE2"/>
    <w:rsid w:val="00BE6F7B"/>
    <w:rsid w:val="00BE70B9"/>
    <w:rsid w:val="00BE7B9E"/>
    <w:rsid w:val="00BE7D65"/>
    <w:rsid w:val="00BF0064"/>
    <w:rsid w:val="00BF02D4"/>
    <w:rsid w:val="00BF04AC"/>
    <w:rsid w:val="00BF055F"/>
    <w:rsid w:val="00BF0767"/>
    <w:rsid w:val="00BF159D"/>
    <w:rsid w:val="00BF2ED8"/>
    <w:rsid w:val="00BF32CB"/>
    <w:rsid w:val="00BF3873"/>
    <w:rsid w:val="00BF3A18"/>
    <w:rsid w:val="00BF3A8A"/>
    <w:rsid w:val="00BF3D64"/>
    <w:rsid w:val="00BF4415"/>
    <w:rsid w:val="00BF4B47"/>
    <w:rsid w:val="00BF4CEE"/>
    <w:rsid w:val="00BF5302"/>
    <w:rsid w:val="00BF58E4"/>
    <w:rsid w:val="00BF63BB"/>
    <w:rsid w:val="00BF69D6"/>
    <w:rsid w:val="00BF6C59"/>
    <w:rsid w:val="00BF6EF0"/>
    <w:rsid w:val="00BF6FC4"/>
    <w:rsid w:val="00BF734E"/>
    <w:rsid w:val="00BF73AE"/>
    <w:rsid w:val="00BF74BA"/>
    <w:rsid w:val="00BF7B21"/>
    <w:rsid w:val="00BF7EF0"/>
    <w:rsid w:val="00BF7FB9"/>
    <w:rsid w:val="00C00825"/>
    <w:rsid w:val="00C0083C"/>
    <w:rsid w:val="00C01D7B"/>
    <w:rsid w:val="00C02020"/>
    <w:rsid w:val="00C02167"/>
    <w:rsid w:val="00C023BD"/>
    <w:rsid w:val="00C025B9"/>
    <w:rsid w:val="00C02607"/>
    <w:rsid w:val="00C028C3"/>
    <w:rsid w:val="00C029BC"/>
    <w:rsid w:val="00C03047"/>
    <w:rsid w:val="00C03580"/>
    <w:rsid w:val="00C03CF6"/>
    <w:rsid w:val="00C03DD9"/>
    <w:rsid w:val="00C0433A"/>
    <w:rsid w:val="00C047E4"/>
    <w:rsid w:val="00C047F7"/>
    <w:rsid w:val="00C04ABD"/>
    <w:rsid w:val="00C04E72"/>
    <w:rsid w:val="00C05208"/>
    <w:rsid w:val="00C054AA"/>
    <w:rsid w:val="00C05708"/>
    <w:rsid w:val="00C058F0"/>
    <w:rsid w:val="00C05FB6"/>
    <w:rsid w:val="00C05FF3"/>
    <w:rsid w:val="00C0647F"/>
    <w:rsid w:val="00C0678E"/>
    <w:rsid w:val="00C06F8E"/>
    <w:rsid w:val="00C07045"/>
    <w:rsid w:val="00C07185"/>
    <w:rsid w:val="00C07260"/>
    <w:rsid w:val="00C0743A"/>
    <w:rsid w:val="00C0747C"/>
    <w:rsid w:val="00C07503"/>
    <w:rsid w:val="00C076B4"/>
    <w:rsid w:val="00C077B1"/>
    <w:rsid w:val="00C10249"/>
    <w:rsid w:val="00C10621"/>
    <w:rsid w:val="00C10A35"/>
    <w:rsid w:val="00C1104C"/>
    <w:rsid w:val="00C112D6"/>
    <w:rsid w:val="00C11404"/>
    <w:rsid w:val="00C120B9"/>
    <w:rsid w:val="00C12404"/>
    <w:rsid w:val="00C12754"/>
    <w:rsid w:val="00C12819"/>
    <w:rsid w:val="00C1293C"/>
    <w:rsid w:val="00C131B6"/>
    <w:rsid w:val="00C134CC"/>
    <w:rsid w:val="00C14E14"/>
    <w:rsid w:val="00C1572E"/>
    <w:rsid w:val="00C15DB7"/>
    <w:rsid w:val="00C1730D"/>
    <w:rsid w:val="00C179C7"/>
    <w:rsid w:val="00C17B65"/>
    <w:rsid w:val="00C206B6"/>
    <w:rsid w:val="00C20851"/>
    <w:rsid w:val="00C20C4E"/>
    <w:rsid w:val="00C21A8B"/>
    <w:rsid w:val="00C21AEE"/>
    <w:rsid w:val="00C21FD8"/>
    <w:rsid w:val="00C21FEE"/>
    <w:rsid w:val="00C22108"/>
    <w:rsid w:val="00C222C7"/>
    <w:rsid w:val="00C22846"/>
    <w:rsid w:val="00C23009"/>
    <w:rsid w:val="00C23106"/>
    <w:rsid w:val="00C2340D"/>
    <w:rsid w:val="00C2356F"/>
    <w:rsid w:val="00C239E7"/>
    <w:rsid w:val="00C23C1F"/>
    <w:rsid w:val="00C2419E"/>
    <w:rsid w:val="00C246BA"/>
    <w:rsid w:val="00C251B2"/>
    <w:rsid w:val="00C2577E"/>
    <w:rsid w:val="00C25A55"/>
    <w:rsid w:val="00C25D5A"/>
    <w:rsid w:val="00C25E6B"/>
    <w:rsid w:val="00C264CB"/>
    <w:rsid w:val="00C2650F"/>
    <w:rsid w:val="00C26A89"/>
    <w:rsid w:val="00C26AD8"/>
    <w:rsid w:val="00C26BB2"/>
    <w:rsid w:val="00C26C2D"/>
    <w:rsid w:val="00C26E3D"/>
    <w:rsid w:val="00C278BC"/>
    <w:rsid w:val="00C27B3B"/>
    <w:rsid w:val="00C27C05"/>
    <w:rsid w:val="00C27ED4"/>
    <w:rsid w:val="00C3001C"/>
    <w:rsid w:val="00C3014E"/>
    <w:rsid w:val="00C3028F"/>
    <w:rsid w:val="00C30796"/>
    <w:rsid w:val="00C30815"/>
    <w:rsid w:val="00C30B38"/>
    <w:rsid w:val="00C30C4D"/>
    <w:rsid w:val="00C30CB6"/>
    <w:rsid w:val="00C31212"/>
    <w:rsid w:val="00C31EAD"/>
    <w:rsid w:val="00C328B1"/>
    <w:rsid w:val="00C34229"/>
    <w:rsid w:val="00C346A0"/>
    <w:rsid w:val="00C34751"/>
    <w:rsid w:val="00C34FCA"/>
    <w:rsid w:val="00C3595A"/>
    <w:rsid w:val="00C35A76"/>
    <w:rsid w:val="00C3624F"/>
    <w:rsid w:val="00C3645B"/>
    <w:rsid w:val="00C3709E"/>
    <w:rsid w:val="00C371B3"/>
    <w:rsid w:val="00C372E1"/>
    <w:rsid w:val="00C375CF"/>
    <w:rsid w:val="00C37792"/>
    <w:rsid w:val="00C37B06"/>
    <w:rsid w:val="00C37D50"/>
    <w:rsid w:val="00C4053F"/>
    <w:rsid w:val="00C41D4B"/>
    <w:rsid w:val="00C42958"/>
    <w:rsid w:val="00C42DE7"/>
    <w:rsid w:val="00C438C3"/>
    <w:rsid w:val="00C438CB"/>
    <w:rsid w:val="00C43B51"/>
    <w:rsid w:val="00C44239"/>
    <w:rsid w:val="00C44876"/>
    <w:rsid w:val="00C44DD4"/>
    <w:rsid w:val="00C45159"/>
    <w:rsid w:val="00C45525"/>
    <w:rsid w:val="00C4566D"/>
    <w:rsid w:val="00C45BA9"/>
    <w:rsid w:val="00C45F66"/>
    <w:rsid w:val="00C46630"/>
    <w:rsid w:val="00C47318"/>
    <w:rsid w:val="00C474A4"/>
    <w:rsid w:val="00C47636"/>
    <w:rsid w:val="00C47D7C"/>
    <w:rsid w:val="00C47FD7"/>
    <w:rsid w:val="00C50211"/>
    <w:rsid w:val="00C50B11"/>
    <w:rsid w:val="00C50C3E"/>
    <w:rsid w:val="00C51A6A"/>
    <w:rsid w:val="00C51BAE"/>
    <w:rsid w:val="00C51DE3"/>
    <w:rsid w:val="00C51E99"/>
    <w:rsid w:val="00C527CC"/>
    <w:rsid w:val="00C52901"/>
    <w:rsid w:val="00C52A2F"/>
    <w:rsid w:val="00C53392"/>
    <w:rsid w:val="00C536C6"/>
    <w:rsid w:val="00C5384B"/>
    <w:rsid w:val="00C53DD3"/>
    <w:rsid w:val="00C5476D"/>
    <w:rsid w:val="00C5523B"/>
    <w:rsid w:val="00C552DB"/>
    <w:rsid w:val="00C554A9"/>
    <w:rsid w:val="00C55DD5"/>
    <w:rsid w:val="00C5604A"/>
    <w:rsid w:val="00C562B5"/>
    <w:rsid w:val="00C56B46"/>
    <w:rsid w:val="00C56EF8"/>
    <w:rsid w:val="00C575B4"/>
    <w:rsid w:val="00C576AE"/>
    <w:rsid w:val="00C57DE4"/>
    <w:rsid w:val="00C57FC8"/>
    <w:rsid w:val="00C6030C"/>
    <w:rsid w:val="00C605AF"/>
    <w:rsid w:val="00C60930"/>
    <w:rsid w:val="00C61113"/>
    <w:rsid w:val="00C617A0"/>
    <w:rsid w:val="00C619BE"/>
    <w:rsid w:val="00C61BA5"/>
    <w:rsid w:val="00C61D5E"/>
    <w:rsid w:val="00C62181"/>
    <w:rsid w:val="00C62B21"/>
    <w:rsid w:val="00C63ADF"/>
    <w:rsid w:val="00C6415E"/>
    <w:rsid w:val="00C64160"/>
    <w:rsid w:val="00C64B1B"/>
    <w:rsid w:val="00C64C68"/>
    <w:rsid w:val="00C65648"/>
    <w:rsid w:val="00C656C1"/>
    <w:rsid w:val="00C662E9"/>
    <w:rsid w:val="00C66C1A"/>
    <w:rsid w:val="00C66CB1"/>
    <w:rsid w:val="00C6725D"/>
    <w:rsid w:val="00C67C47"/>
    <w:rsid w:val="00C70DB3"/>
    <w:rsid w:val="00C70F1E"/>
    <w:rsid w:val="00C70F77"/>
    <w:rsid w:val="00C711B3"/>
    <w:rsid w:val="00C71280"/>
    <w:rsid w:val="00C714CC"/>
    <w:rsid w:val="00C715D3"/>
    <w:rsid w:val="00C71AB5"/>
    <w:rsid w:val="00C71D1B"/>
    <w:rsid w:val="00C72196"/>
    <w:rsid w:val="00C7232D"/>
    <w:rsid w:val="00C737DE"/>
    <w:rsid w:val="00C73942"/>
    <w:rsid w:val="00C739F8"/>
    <w:rsid w:val="00C744FA"/>
    <w:rsid w:val="00C7496F"/>
    <w:rsid w:val="00C755E8"/>
    <w:rsid w:val="00C759BD"/>
    <w:rsid w:val="00C76033"/>
    <w:rsid w:val="00C7606E"/>
    <w:rsid w:val="00C763BE"/>
    <w:rsid w:val="00C767E0"/>
    <w:rsid w:val="00C76BBA"/>
    <w:rsid w:val="00C76C31"/>
    <w:rsid w:val="00C800F2"/>
    <w:rsid w:val="00C8039C"/>
    <w:rsid w:val="00C811C7"/>
    <w:rsid w:val="00C815FE"/>
    <w:rsid w:val="00C81B4E"/>
    <w:rsid w:val="00C81C72"/>
    <w:rsid w:val="00C82002"/>
    <w:rsid w:val="00C82150"/>
    <w:rsid w:val="00C8228C"/>
    <w:rsid w:val="00C824DB"/>
    <w:rsid w:val="00C82C7C"/>
    <w:rsid w:val="00C82DDE"/>
    <w:rsid w:val="00C83355"/>
    <w:rsid w:val="00C839E5"/>
    <w:rsid w:val="00C84882"/>
    <w:rsid w:val="00C84B4E"/>
    <w:rsid w:val="00C851AA"/>
    <w:rsid w:val="00C854A1"/>
    <w:rsid w:val="00C86535"/>
    <w:rsid w:val="00C867F2"/>
    <w:rsid w:val="00C868A8"/>
    <w:rsid w:val="00C869C7"/>
    <w:rsid w:val="00C86A82"/>
    <w:rsid w:val="00C86BEF"/>
    <w:rsid w:val="00C87529"/>
    <w:rsid w:val="00C8765C"/>
    <w:rsid w:val="00C87D1C"/>
    <w:rsid w:val="00C90513"/>
    <w:rsid w:val="00C9118C"/>
    <w:rsid w:val="00C91CEF"/>
    <w:rsid w:val="00C91F9D"/>
    <w:rsid w:val="00C91FC4"/>
    <w:rsid w:val="00C920C4"/>
    <w:rsid w:val="00C926BF"/>
    <w:rsid w:val="00C92C2C"/>
    <w:rsid w:val="00C92ED8"/>
    <w:rsid w:val="00C9305B"/>
    <w:rsid w:val="00C931FC"/>
    <w:rsid w:val="00C93241"/>
    <w:rsid w:val="00C94433"/>
    <w:rsid w:val="00C94529"/>
    <w:rsid w:val="00C94794"/>
    <w:rsid w:val="00C949AD"/>
    <w:rsid w:val="00C95A51"/>
    <w:rsid w:val="00C96080"/>
    <w:rsid w:val="00C968EB"/>
    <w:rsid w:val="00C96AD6"/>
    <w:rsid w:val="00C971CF"/>
    <w:rsid w:val="00C9770D"/>
    <w:rsid w:val="00C97A20"/>
    <w:rsid w:val="00C97A8A"/>
    <w:rsid w:val="00C97F04"/>
    <w:rsid w:val="00CA0ACC"/>
    <w:rsid w:val="00CA0D03"/>
    <w:rsid w:val="00CA0DF6"/>
    <w:rsid w:val="00CA0EF3"/>
    <w:rsid w:val="00CA1057"/>
    <w:rsid w:val="00CA10C0"/>
    <w:rsid w:val="00CA1D84"/>
    <w:rsid w:val="00CA276B"/>
    <w:rsid w:val="00CA2B32"/>
    <w:rsid w:val="00CA3988"/>
    <w:rsid w:val="00CA3A12"/>
    <w:rsid w:val="00CA4B73"/>
    <w:rsid w:val="00CA5E0B"/>
    <w:rsid w:val="00CA6696"/>
    <w:rsid w:val="00CA71D5"/>
    <w:rsid w:val="00CA7230"/>
    <w:rsid w:val="00CA782F"/>
    <w:rsid w:val="00CA7EE6"/>
    <w:rsid w:val="00CB0071"/>
    <w:rsid w:val="00CB01A2"/>
    <w:rsid w:val="00CB01E1"/>
    <w:rsid w:val="00CB09CA"/>
    <w:rsid w:val="00CB1012"/>
    <w:rsid w:val="00CB101E"/>
    <w:rsid w:val="00CB112E"/>
    <w:rsid w:val="00CB1A6C"/>
    <w:rsid w:val="00CB1AEE"/>
    <w:rsid w:val="00CB1BBE"/>
    <w:rsid w:val="00CB1D8E"/>
    <w:rsid w:val="00CB244E"/>
    <w:rsid w:val="00CB2829"/>
    <w:rsid w:val="00CB2A69"/>
    <w:rsid w:val="00CB2EC4"/>
    <w:rsid w:val="00CB37C6"/>
    <w:rsid w:val="00CB3A41"/>
    <w:rsid w:val="00CB45A1"/>
    <w:rsid w:val="00CB5425"/>
    <w:rsid w:val="00CB588B"/>
    <w:rsid w:val="00CB5FA8"/>
    <w:rsid w:val="00CB6281"/>
    <w:rsid w:val="00CB6E0E"/>
    <w:rsid w:val="00CB73AC"/>
    <w:rsid w:val="00CB74A1"/>
    <w:rsid w:val="00CB74B1"/>
    <w:rsid w:val="00CC05C4"/>
    <w:rsid w:val="00CC0BD4"/>
    <w:rsid w:val="00CC177C"/>
    <w:rsid w:val="00CC1D3E"/>
    <w:rsid w:val="00CC2294"/>
    <w:rsid w:val="00CC23F2"/>
    <w:rsid w:val="00CC24E9"/>
    <w:rsid w:val="00CC257A"/>
    <w:rsid w:val="00CC2637"/>
    <w:rsid w:val="00CC2D6E"/>
    <w:rsid w:val="00CC34D1"/>
    <w:rsid w:val="00CC411B"/>
    <w:rsid w:val="00CC43D2"/>
    <w:rsid w:val="00CC4B7C"/>
    <w:rsid w:val="00CC4C06"/>
    <w:rsid w:val="00CC5406"/>
    <w:rsid w:val="00CC5588"/>
    <w:rsid w:val="00CC5AE9"/>
    <w:rsid w:val="00CC5EA7"/>
    <w:rsid w:val="00CC6D46"/>
    <w:rsid w:val="00CC6F87"/>
    <w:rsid w:val="00CC7826"/>
    <w:rsid w:val="00CC7C7C"/>
    <w:rsid w:val="00CC7DF2"/>
    <w:rsid w:val="00CC7FAF"/>
    <w:rsid w:val="00CD02E7"/>
    <w:rsid w:val="00CD0452"/>
    <w:rsid w:val="00CD092C"/>
    <w:rsid w:val="00CD0D09"/>
    <w:rsid w:val="00CD1207"/>
    <w:rsid w:val="00CD1B4F"/>
    <w:rsid w:val="00CD274C"/>
    <w:rsid w:val="00CD2AF0"/>
    <w:rsid w:val="00CD320C"/>
    <w:rsid w:val="00CD3264"/>
    <w:rsid w:val="00CD32DA"/>
    <w:rsid w:val="00CD3697"/>
    <w:rsid w:val="00CD3B0C"/>
    <w:rsid w:val="00CD3CD4"/>
    <w:rsid w:val="00CD406D"/>
    <w:rsid w:val="00CD45C2"/>
    <w:rsid w:val="00CD4902"/>
    <w:rsid w:val="00CD4A79"/>
    <w:rsid w:val="00CD4ACD"/>
    <w:rsid w:val="00CD51FD"/>
    <w:rsid w:val="00CD5F0B"/>
    <w:rsid w:val="00CD69D2"/>
    <w:rsid w:val="00CD746B"/>
    <w:rsid w:val="00CE0932"/>
    <w:rsid w:val="00CE0D11"/>
    <w:rsid w:val="00CE146F"/>
    <w:rsid w:val="00CE162A"/>
    <w:rsid w:val="00CE177E"/>
    <w:rsid w:val="00CE1F21"/>
    <w:rsid w:val="00CE2149"/>
    <w:rsid w:val="00CE271A"/>
    <w:rsid w:val="00CE2C79"/>
    <w:rsid w:val="00CE319A"/>
    <w:rsid w:val="00CE31FE"/>
    <w:rsid w:val="00CE32BF"/>
    <w:rsid w:val="00CE3A14"/>
    <w:rsid w:val="00CE3AF5"/>
    <w:rsid w:val="00CE3C01"/>
    <w:rsid w:val="00CE3D19"/>
    <w:rsid w:val="00CE3DD6"/>
    <w:rsid w:val="00CE3E71"/>
    <w:rsid w:val="00CE3FBA"/>
    <w:rsid w:val="00CE47A0"/>
    <w:rsid w:val="00CE47FF"/>
    <w:rsid w:val="00CE5264"/>
    <w:rsid w:val="00CE5420"/>
    <w:rsid w:val="00CE5691"/>
    <w:rsid w:val="00CE5960"/>
    <w:rsid w:val="00CE692F"/>
    <w:rsid w:val="00CE69EC"/>
    <w:rsid w:val="00CE70BD"/>
    <w:rsid w:val="00CE71CD"/>
    <w:rsid w:val="00CE72D5"/>
    <w:rsid w:val="00CE7B96"/>
    <w:rsid w:val="00CE7BB3"/>
    <w:rsid w:val="00CF02B4"/>
    <w:rsid w:val="00CF02DF"/>
    <w:rsid w:val="00CF0C97"/>
    <w:rsid w:val="00CF13C3"/>
    <w:rsid w:val="00CF1B0C"/>
    <w:rsid w:val="00CF1D8C"/>
    <w:rsid w:val="00CF1DBF"/>
    <w:rsid w:val="00CF201B"/>
    <w:rsid w:val="00CF22AE"/>
    <w:rsid w:val="00CF2504"/>
    <w:rsid w:val="00CF26D7"/>
    <w:rsid w:val="00CF3053"/>
    <w:rsid w:val="00CF305C"/>
    <w:rsid w:val="00CF35EB"/>
    <w:rsid w:val="00CF3686"/>
    <w:rsid w:val="00CF3794"/>
    <w:rsid w:val="00CF3925"/>
    <w:rsid w:val="00CF49ED"/>
    <w:rsid w:val="00CF4D0E"/>
    <w:rsid w:val="00CF4F51"/>
    <w:rsid w:val="00CF588C"/>
    <w:rsid w:val="00CF5CAB"/>
    <w:rsid w:val="00CF6264"/>
    <w:rsid w:val="00CF6FB1"/>
    <w:rsid w:val="00CF71A3"/>
    <w:rsid w:val="00CF7242"/>
    <w:rsid w:val="00CF7385"/>
    <w:rsid w:val="00CF76F7"/>
    <w:rsid w:val="00CF7A81"/>
    <w:rsid w:val="00CF7AB8"/>
    <w:rsid w:val="00D0011E"/>
    <w:rsid w:val="00D002DA"/>
    <w:rsid w:val="00D00331"/>
    <w:rsid w:val="00D00722"/>
    <w:rsid w:val="00D0088A"/>
    <w:rsid w:val="00D00919"/>
    <w:rsid w:val="00D009F8"/>
    <w:rsid w:val="00D00D65"/>
    <w:rsid w:val="00D016E6"/>
    <w:rsid w:val="00D01771"/>
    <w:rsid w:val="00D018D6"/>
    <w:rsid w:val="00D01B95"/>
    <w:rsid w:val="00D0215F"/>
    <w:rsid w:val="00D022BB"/>
    <w:rsid w:val="00D024A6"/>
    <w:rsid w:val="00D02670"/>
    <w:rsid w:val="00D02B53"/>
    <w:rsid w:val="00D04042"/>
    <w:rsid w:val="00D04103"/>
    <w:rsid w:val="00D04113"/>
    <w:rsid w:val="00D04184"/>
    <w:rsid w:val="00D04AA7"/>
    <w:rsid w:val="00D04AB2"/>
    <w:rsid w:val="00D04DBC"/>
    <w:rsid w:val="00D04F03"/>
    <w:rsid w:val="00D0609B"/>
    <w:rsid w:val="00D06116"/>
    <w:rsid w:val="00D068AC"/>
    <w:rsid w:val="00D071B4"/>
    <w:rsid w:val="00D07E7C"/>
    <w:rsid w:val="00D1066D"/>
    <w:rsid w:val="00D10A1E"/>
    <w:rsid w:val="00D10DFE"/>
    <w:rsid w:val="00D10EE8"/>
    <w:rsid w:val="00D11254"/>
    <w:rsid w:val="00D11393"/>
    <w:rsid w:val="00D11C1F"/>
    <w:rsid w:val="00D11C34"/>
    <w:rsid w:val="00D11F4B"/>
    <w:rsid w:val="00D12056"/>
    <w:rsid w:val="00D12F6A"/>
    <w:rsid w:val="00D138C7"/>
    <w:rsid w:val="00D13C55"/>
    <w:rsid w:val="00D13F2E"/>
    <w:rsid w:val="00D13FC5"/>
    <w:rsid w:val="00D141FF"/>
    <w:rsid w:val="00D14398"/>
    <w:rsid w:val="00D1460F"/>
    <w:rsid w:val="00D14767"/>
    <w:rsid w:val="00D14CE7"/>
    <w:rsid w:val="00D14D3B"/>
    <w:rsid w:val="00D1522A"/>
    <w:rsid w:val="00D15425"/>
    <w:rsid w:val="00D1544E"/>
    <w:rsid w:val="00D154FB"/>
    <w:rsid w:val="00D155E7"/>
    <w:rsid w:val="00D15617"/>
    <w:rsid w:val="00D158CB"/>
    <w:rsid w:val="00D159E4"/>
    <w:rsid w:val="00D15FB6"/>
    <w:rsid w:val="00D16BD4"/>
    <w:rsid w:val="00D17521"/>
    <w:rsid w:val="00D20B64"/>
    <w:rsid w:val="00D21AA9"/>
    <w:rsid w:val="00D21DA2"/>
    <w:rsid w:val="00D22A99"/>
    <w:rsid w:val="00D22E0E"/>
    <w:rsid w:val="00D22E33"/>
    <w:rsid w:val="00D22EBA"/>
    <w:rsid w:val="00D22F76"/>
    <w:rsid w:val="00D22FF2"/>
    <w:rsid w:val="00D230A9"/>
    <w:rsid w:val="00D23384"/>
    <w:rsid w:val="00D235FA"/>
    <w:rsid w:val="00D23A6B"/>
    <w:rsid w:val="00D24102"/>
    <w:rsid w:val="00D24150"/>
    <w:rsid w:val="00D241AA"/>
    <w:rsid w:val="00D246BE"/>
    <w:rsid w:val="00D2475A"/>
    <w:rsid w:val="00D24EFF"/>
    <w:rsid w:val="00D252C8"/>
    <w:rsid w:val="00D25C0A"/>
    <w:rsid w:val="00D25F83"/>
    <w:rsid w:val="00D264AA"/>
    <w:rsid w:val="00D26558"/>
    <w:rsid w:val="00D268B3"/>
    <w:rsid w:val="00D26AC2"/>
    <w:rsid w:val="00D26F50"/>
    <w:rsid w:val="00D27A5B"/>
    <w:rsid w:val="00D27B63"/>
    <w:rsid w:val="00D3038D"/>
    <w:rsid w:val="00D3053E"/>
    <w:rsid w:val="00D30F13"/>
    <w:rsid w:val="00D31166"/>
    <w:rsid w:val="00D31239"/>
    <w:rsid w:val="00D31288"/>
    <w:rsid w:val="00D31982"/>
    <w:rsid w:val="00D322C2"/>
    <w:rsid w:val="00D32434"/>
    <w:rsid w:val="00D33B9E"/>
    <w:rsid w:val="00D33BE9"/>
    <w:rsid w:val="00D346EB"/>
    <w:rsid w:val="00D34A86"/>
    <w:rsid w:val="00D34B86"/>
    <w:rsid w:val="00D34DE4"/>
    <w:rsid w:val="00D35F71"/>
    <w:rsid w:val="00D36061"/>
    <w:rsid w:val="00D36170"/>
    <w:rsid w:val="00D36220"/>
    <w:rsid w:val="00D365D1"/>
    <w:rsid w:val="00D36723"/>
    <w:rsid w:val="00D36B58"/>
    <w:rsid w:val="00D36E4D"/>
    <w:rsid w:val="00D373E0"/>
    <w:rsid w:val="00D37562"/>
    <w:rsid w:val="00D3777B"/>
    <w:rsid w:val="00D37A4D"/>
    <w:rsid w:val="00D37D64"/>
    <w:rsid w:val="00D40441"/>
    <w:rsid w:val="00D40C01"/>
    <w:rsid w:val="00D4109E"/>
    <w:rsid w:val="00D424DC"/>
    <w:rsid w:val="00D425D5"/>
    <w:rsid w:val="00D4277D"/>
    <w:rsid w:val="00D434B2"/>
    <w:rsid w:val="00D437A2"/>
    <w:rsid w:val="00D44392"/>
    <w:rsid w:val="00D443A5"/>
    <w:rsid w:val="00D44C0D"/>
    <w:rsid w:val="00D45F3E"/>
    <w:rsid w:val="00D46AC2"/>
    <w:rsid w:val="00D46C85"/>
    <w:rsid w:val="00D4727E"/>
    <w:rsid w:val="00D47A13"/>
    <w:rsid w:val="00D47DC8"/>
    <w:rsid w:val="00D5029F"/>
    <w:rsid w:val="00D511A5"/>
    <w:rsid w:val="00D51240"/>
    <w:rsid w:val="00D513A8"/>
    <w:rsid w:val="00D5147E"/>
    <w:rsid w:val="00D51609"/>
    <w:rsid w:val="00D51B18"/>
    <w:rsid w:val="00D52071"/>
    <w:rsid w:val="00D5240D"/>
    <w:rsid w:val="00D5344D"/>
    <w:rsid w:val="00D53A20"/>
    <w:rsid w:val="00D544F1"/>
    <w:rsid w:val="00D54C7D"/>
    <w:rsid w:val="00D54D66"/>
    <w:rsid w:val="00D55164"/>
    <w:rsid w:val="00D551C1"/>
    <w:rsid w:val="00D552DE"/>
    <w:rsid w:val="00D55A63"/>
    <w:rsid w:val="00D56070"/>
    <w:rsid w:val="00D56E84"/>
    <w:rsid w:val="00D57D38"/>
    <w:rsid w:val="00D606A4"/>
    <w:rsid w:val="00D609EE"/>
    <w:rsid w:val="00D609F2"/>
    <w:rsid w:val="00D60AED"/>
    <w:rsid w:val="00D60B92"/>
    <w:rsid w:val="00D60E10"/>
    <w:rsid w:val="00D610FD"/>
    <w:rsid w:val="00D61780"/>
    <w:rsid w:val="00D61894"/>
    <w:rsid w:val="00D61B46"/>
    <w:rsid w:val="00D61BDA"/>
    <w:rsid w:val="00D61E66"/>
    <w:rsid w:val="00D61EE6"/>
    <w:rsid w:val="00D62495"/>
    <w:rsid w:val="00D627CF"/>
    <w:rsid w:val="00D62A21"/>
    <w:rsid w:val="00D633D1"/>
    <w:rsid w:val="00D63D44"/>
    <w:rsid w:val="00D6460E"/>
    <w:rsid w:val="00D64636"/>
    <w:rsid w:val="00D646CD"/>
    <w:rsid w:val="00D64827"/>
    <w:rsid w:val="00D666BB"/>
    <w:rsid w:val="00D66789"/>
    <w:rsid w:val="00D66859"/>
    <w:rsid w:val="00D66A8A"/>
    <w:rsid w:val="00D66C9B"/>
    <w:rsid w:val="00D674D6"/>
    <w:rsid w:val="00D67856"/>
    <w:rsid w:val="00D701A0"/>
    <w:rsid w:val="00D70AC0"/>
    <w:rsid w:val="00D70FB2"/>
    <w:rsid w:val="00D710D3"/>
    <w:rsid w:val="00D71C59"/>
    <w:rsid w:val="00D71DE1"/>
    <w:rsid w:val="00D71F33"/>
    <w:rsid w:val="00D7203C"/>
    <w:rsid w:val="00D72C36"/>
    <w:rsid w:val="00D72E88"/>
    <w:rsid w:val="00D73170"/>
    <w:rsid w:val="00D73576"/>
    <w:rsid w:val="00D745A6"/>
    <w:rsid w:val="00D7460B"/>
    <w:rsid w:val="00D748A5"/>
    <w:rsid w:val="00D748EF"/>
    <w:rsid w:val="00D74D0F"/>
    <w:rsid w:val="00D754E7"/>
    <w:rsid w:val="00D75CF7"/>
    <w:rsid w:val="00D7615C"/>
    <w:rsid w:val="00D7671A"/>
    <w:rsid w:val="00D76994"/>
    <w:rsid w:val="00D76A64"/>
    <w:rsid w:val="00D77110"/>
    <w:rsid w:val="00D77264"/>
    <w:rsid w:val="00D8010C"/>
    <w:rsid w:val="00D80972"/>
    <w:rsid w:val="00D80DA1"/>
    <w:rsid w:val="00D81167"/>
    <w:rsid w:val="00D8129B"/>
    <w:rsid w:val="00D8184A"/>
    <w:rsid w:val="00D8193C"/>
    <w:rsid w:val="00D81967"/>
    <w:rsid w:val="00D81974"/>
    <w:rsid w:val="00D81AEA"/>
    <w:rsid w:val="00D81D76"/>
    <w:rsid w:val="00D820A2"/>
    <w:rsid w:val="00D820A4"/>
    <w:rsid w:val="00D82206"/>
    <w:rsid w:val="00D82352"/>
    <w:rsid w:val="00D8262F"/>
    <w:rsid w:val="00D82DF6"/>
    <w:rsid w:val="00D8324A"/>
    <w:rsid w:val="00D835D3"/>
    <w:rsid w:val="00D83699"/>
    <w:rsid w:val="00D836AD"/>
    <w:rsid w:val="00D83BEA"/>
    <w:rsid w:val="00D83EEF"/>
    <w:rsid w:val="00D840BE"/>
    <w:rsid w:val="00D84173"/>
    <w:rsid w:val="00D84310"/>
    <w:rsid w:val="00D84787"/>
    <w:rsid w:val="00D8525C"/>
    <w:rsid w:val="00D856D2"/>
    <w:rsid w:val="00D8583C"/>
    <w:rsid w:val="00D85A46"/>
    <w:rsid w:val="00D867A1"/>
    <w:rsid w:val="00D86848"/>
    <w:rsid w:val="00D86D16"/>
    <w:rsid w:val="00D871C9"/>
    <w:rsid w:val="00D87A5D"/>
    <w:rsid w:val="00D90289"/>
    <w:rsid w:val="00D90396"/>
    <w:rsid w:val="00D90917"/>
    <w:rsid w:val="00D90F8E"/>
    <w:rsid w:val="00D91199"/>
    <w:rsid w:val="00D92090"/>
    <w:rsid w:val="00D928E8"/>
    <w:rsid w:val="00D92D5A"/>
    <w:rsid w:val="00D92FDC"/>
    <w:rsid w:val="00D935CA"/>
    <w:rsid w:val="00D936BC"/>
    <w:rsid w:val="00D93AFB"/>
    <w:rsid w:val="00D93FAB"/>
    <w:rsid w:val="00D94C68"/>
    <w:rsid w:val="00D95731"/>
    <w:rsid w:val="00D96BEF"/>
    <w:rsid w:val="00D96BFA"/>
    <w:rsid w:val="00D96D2E"/>
    <w:rsid w:val="00D97BDD"/>
    <w:rsid w:val="00DA0625"/>
    <w:rsid w:val="00DA076C"/>
    <w:rsid w:val="00DA0854"/>
    <w:rsid w:val="00DA0D05"/>
    <w:rsid w:val="00DA0F04"/>
    <w:rsid w:val="00DA1448"/>
    <w:rsid w:val="00DA15CD"/>
    <w:rsid w:val="00DA1D3E"/>
    <w:rsid w:val="00DA1D49"/>
    <w:rsid w:val="00DA25E6"/>
    <w:rsid w:val="00DA2B28"/>
    <w:rsid w:val="00DA2F68"/>
    <w:rsid w:val="00DA3A2C"/>
    <w:rsid w:val="00DA4064"/>
    <w:rsid w:val="00DA4213"/>
    <w:rsid w:val="00DA435C"/>
    <w:rsid w:val="00DA46CE"/>
    <w:rsid w:val="00DA477B"/>
    <w:rsid w:val="00DA4C55"/>
    <w:rsid w:val="00DA4E1E"/>
    <w:rsid w:val="00DA4E21"/>
    <w:rsid w:val="00DA544B"/>
    <w:rsid w:val="00DA5553"/>
    <w:rsid w:val="00DA58E9"/>
    <w:rsid w:val="00DA5F4D"/>
    <w:rsid w:val="00DA5F4F"/>
    <w:rsid w:val="00DA6754"/>
    <w:rsid w:val="00DA771B"/>
    <w:rsid w:val="00DA79E2"/>
    <w:rsid w:val="00DA7A30"/>
    <w:rsid w:val="00DA7E4A"/>
    <w:rsid w:val="00DA7F2C"/>
    <w:rsid w:val="00DB0879"/>
    <w:rsid w:val="00DB0A3D"/>
    <w:rsid w:val="00DB15DC"/>
    <w:rsid w:val="00DB181F"/>
    <w:rsid w:val="00DB1A0B"/>
    <w:rsid w:val="00DB2403"/>
    <w:rsid w:val="00DB2745"/>
    <w:rsid w:val="00DB2B51"/>
    <w:rsid w:val="00DB2CC8"/>
    <w:rsid w:val="00DB32F3"/>
    <w:rsid w:val="00DB33F3"/>
    <w:rsid w:val="00DB3589"/>
    <w:rsid w:val="00DB35BE"/>
    <w:rsid w:val="00DB392D"/>
    <w:rsid w:val="00DB3960"/>
    <w:rsid w:val="00DB446C"/>
    <w:rsid w:val="00DB46D6"/>
    <w:rsid w:val="00DB47CF"/>
    <w:rsid w:val="00DB4F61"/>
    <w:rsid w:val="00DB5DEE"/>
    <w:rsid w:val="00DB6004"/>
    <w:rsid w:val="00DB66EB"/>
    <w:rsid w:val="00DB67B1"/>
    <w:rsid w:val="00DB68B7"/>
    <w:rsid w:val="00DB74EF"/>
    <w:rsid w:val="00DB7954"/>
    <w:rsid w:val="00DB7971"/>
    <w:rsid w:val="00DB7A64"/>
    <w:rsid w:val="00DC00CA"/>
    <w:rsid w:val="00DC02EC"/>
    <w:rsid w:val="00DC03B9"/>
    <w:rsid w:val="00DC03DF"/>
    <w:rsid w:val="00DC0727"/>
    <w:rsid w:val="00DC093E"/>
    <w:rsid w:val="00DC16C0"/>
    <w:rsid w:val="00DC1B35"/>
    <w:rsid w:val="00DC2233"/>
    <w:rsid w:val="00DC225D"/>
    <w:rsid w:val="00DC25D2"/>
    <w:rsid w:val="00DC27D3"/>
    <w:rsid w:val="00DC2902"/>
    <w:rsid w:val="00DC2CED"/>
    <w:rsid w:val="00DC317B"/>
    <w:rsid w:val="00DC335C"/>
    <w:rsid w:val="00DC47AC"/>
    <w:rsid w:val="00DC5273"/>
    <w:rsid w:val="00DC533E"/>
    <w:rsid w:val="00DC57A2"/>
    <w:rsid w:val="00DC5F8F"/>
    <w:rsid w:val="00DC6195"/>
    <w:rsid w:val="00DC6476"/>
    <w:rsid w:val="00DC6634"/>
    <w:rsid w:val="00DC68CB"/>
    <w:rsid w:val="00DC700C"/>
    <w:rsid w:val="00DC75BB"/>
    <w:rsid w:val="00DD091B"/>
    <w:rsid w:val="00DD1189"/>
    <w:rsid w:val="00DD1774"/>
    <w:rsid w:val="00DD17E8"/>
    <w:rsid w:val="00DD1895"/>
    <w:rsid w:val="00DD18D4"/>
    <w:rsid w:val="00DD20CE"/>
    <w:rsid w:val="00DD2A3C"/>
    <w:rsid w:val="00DD2B22"/>
    <w:rsid w:val="00DD2C19"/>
    <w:rsid w:val="00DD2D6D"/>
    <w:rsid w:val="00DD2FA5"/>
    <w:rsid w:val="00DD3014"/>
    <w:rsid w:val="00DD30B4"/>
    <w:rsid w:val="00DD4A80"/>
    <w:rsid w:val="00DD562B"/>
    <w:rsid w:val="00DD5FF4"/>
    <w:rsid w:val="00DD65C9"/>
    <w:rsid w:val="00DD66AC"/>
    <w:rsid w:val="00DD6A0B"/>
    <w:rsid w:val="00DD7588"/>
    <w:rsid w:val="00DD7A83"/>
    <w:rsid w:val="00DD7DE3"/>
    <w:rsid w:val="00DD7E36"/>
    <w:rsid w:val="00DD7E64"/>
    <w:rsid w:val="00DD7E97"/>
    <w:rsid w:val="00DE0EB2"/>
    <w:rsid w:val="00DE0EDE"/>
    <w:rsid w:val="00DE181D"/>
    <w:rsid w:val="00DE182E"/>
    <w:rsid w:val="00DE2066"/>
    <w:rsid w:val="00DE2F36"/>
    <w:rsid w:val="00DE3399"/>
    <w:rsid w:val="00DE3400"/>
    <w:rsid w:val="00DE457D"/>
    <w:rsid w:val="00DE45A3"/>
    <w:rsid w:val="00DE4AEC"/>
    <w:rsid w:val="00DE4B90"/>
    <w:rsid w:val="00DE4C23"/>
    <w:rsid w:val="00DE4DEA"/>
    <w:rsid w:val="00DE5ACD"/>
    <w:rsid w:val="00DE5F11"/>
    <w:rsid w:val="00DE61CD"/>
    <w:rsid w:val="00DE6232"/>
    <w:rsid w:val="00DE68FD"/>
    <w:rsid w:val="00DE6972"/>
    <w:rsid w:val="00DE69AF"/>
    <w:rsid w:val="00DE6D16"/>
    <w:rsid w:val="00DE6D1B"/>
    <w:rsid w:val="00DE7202"/>
    <w:rsid w:val="00DE72E8"/>
    <w:rsid w:val="00DE72FD"/>
    <w:rsid w:val="00DE7988"/>
    <w:rsid w:val="00DE7BF8"/>
    <w:rsid w:val="00DE7E22"/>
    <w:rsid w:val="00DE7F12"/>
    <w:rsid w:val="00DE7FA2"/>
    <w:rsid w:val="00DF11EA"/>
    <w:rsid w:val="00DF1914"/>
    <w:rsid w:val="00DF215E"/>
    <w:rsid w:val="00DF230A"/>
    <w:rsid w:val="00DF2386"/>
    <w:rsid w:val="00DF27B4"/>
    <w:rsid w:val="00DF2C12"/>
    <w:rsid w:val="00DF2EA4"/>
    <w:rsid w:val="00DF35A5"/>
    <w:rsid w:val="00DF3884"/>
    <w:rsid w:val="00DF3CC6"/>
    <w:rsid w:val="00DF50C2"/>
    <w:rsid w:val="00DF5236"/>
    <w:rsid w:val="00DF59B7"/>
    <w:rsid w:val="00DF5A95"/>
    <w:rsid w:val="00DF5D9F"/>
    <w:rsid w:val="00DF5F43"/>
    <w:rsid w:val="00DF61C8"/>
    <w:rsid w:val="00DF6203"/>
    <w:rsid w:val="00DF6403"/>
    <w:rsid w:val="00DF6640"/>
    <w:rsid w:val="00DF6DA3"/>
    <w:rsid w:val="00DF6E76"/>
    <w:rsid w:val="00DF73C8"/>
    <w:rsid w:val="00DF73D9"/>
    <w:rsid w:val="00DF7510"/>
    <w:rsid w:val="00DF764F"/>
    <w:rsid w:val="00DF7B40"/>
    <w:rsid w:val="00DF7C39"/>
    <w:rsid w:val="00DF7DA4"/>
    <w:rsid w:val="00E003B3"/>
    <w:rsid w:val="00E00998"/>
    <w:rsid w:val="00E014BD"/>
    <w:rsid w:val="00E01FD3"/>
    <w:rsid w:val="00E028AE"/>
    <w:rsid w:val="00E02FA9"/>
    <w:rsid w:val="00E035D5"/>
    <w:rsid w:val="00E041C1"/>
    <w:rsid w:val="00E041ED"/>
    <w:rsid w:val="00E0423D"/>
    <w:rsid w:val="00E04A6F"/>
    <w:rsid w:val="00E04E39"/>
    <w:rsid w:val="00E0522A"/>
    <w:rsid w:val="00E05340"/>
    <w:rsid w:val="00E056B6"/>
    <w:rsid w:val="00E06A16"/>
    <w:rsid w:val="00E06AE7"/>
    <w:rsid w:val="00E073B7"/>
    <w:rsid w:val="00E07A0A"/>
    <w:rsid w:val="00E07DDE"/>
    <w:rsid w:val="00E1069B"/>
    <w:rsid w:val="00E10D31"/>
    <w:rsid w:val="00E10E2B"/>
    <w:rsid w:val="00E1115A"/>
    <w:rsid w:val="00E111E8"/>
    <w:rsid w:val="00E11531"/>
    <w:rsid w:val="00E1156F"/>
    <w:rsid w:val="00E11D49"/>
    <w:rsid w:val="00E12767"/>
    <w:rsid w:val="00E12A2E"/>
    <w:rsid w:val="00E12A61"/>
    <w:rsid w:val="00E12FC5"/>
    <w:rsid w:val="00E13639"/>
    <w:rsid w:val="00E1397D"/>
    <w:rsid w:val="00E13BBD"/>
    <w:rsid w:val="00E13D11"/>
    <w:rsid w:val="00E14163"/>
    <w:rsid w:val="00E145D0"/>
    <w:rsid w:val="00E1462F"/>
    <w:rsid w:val="00E14B5C"/>
    <w:rsid w:val="00E14FD4"/>
    <w:rsid w:val="00E15AE3"/>
    <w:rsid w:val="00E1629E"/>
    <w:rsid w:val="00E16774"/>
    <w:rsid w:val="00E16C06"/>
    <w:rsid w:val="00E1720A"/>
    <w:rsid w:val="00E172C3"/>
    <w:rsid w:val="00E1768E"/>
    <w:rsid w:val="00E2030F"/>
    <w:rsid w:val="00E2054F"/>
    <w:rsid w:val="00E2063B"/>
    <w:rsid w:val="00E20AF3"/>
    <w:rsid w:val="00E20DE4"/>
    <w:rsid w:val="00E20DE6"/>
    <w:rsid w:val="00E2137D"/>
    <w:rsid w:val="00E22066"/>
    <w:rsid w:val="00E23370"/>
    <w:rsid w:val="00E23398"/>
    <w:rsid w:val="00E235AD"/>
    <w:rsid w:val="00E23726"/>
    <w:rsid w:val="00E23784"/>
    <w:rsid w:val="00E2427D"/>
    <w:rsid w:val="00E2473A"/>
    <w:rsid w:val="00E2474B"/>
    <w:rsid w:val="00E2488E"/>
    <w:rsid w:val="00E24C96"/>
    <w:rsid w:val="00E24E70"/>
    <w:rsid w:val="00E25F1E"/>
    <w:rsid w:val="00E2621E"/>
    <w:rsid w:val="00E26624"/>
    <w:rsid w:val="00E2678A"/>
    <w:rsid w:val="00E27259"/>
    <w:rsid w:val="00E27682"/>
    <w:rsid w:val="00E278D7"/>
    <w:rsid w:val="00E27DAD"/>
    <w:rsid w:val="00E300FD"/>
    <w:rsid w:val="00E30923"/>
    <w:rsid w:val="00E30CD6"/>
    <w:rsid w:val="00E3146F"/>
    <w:rsid w:val="00E3158A"/>
    <w:rsid w:val="00E31852"/>
    <w:rsid w:val="00E31DDE"/>
    <w:rsid w:val="00E3228A"/>
    <w:rsid w:val="00E336E3"/>
    <w:rsid w:val="00E33D94"/>
    <w:rsid w:val="00E33E48"/>
    <w:rsid w:val="00E3420D"/>
    <w:rsid w:val="00E344EE"/>
    <w:rsid w:val="00E34595"/>
    <w:rsid w:val="00E349AE"/>
    <w:rsid w:val="00E34D81"/>
    <w:rsid w:val="00E356D8"/>
    <w:rsid w:val="00E36145"/>
    <w:rsid w:val="00E3616C"/>
    <w:rsid w:val="00E36691"/>
    <w:rsid w:val="00E36A55"/>
    <w:rsid w:val="00E36BC5"/>
    <w:rsid w:val="00E37406"/>
    <w:rsid w:val="00E3743C"/>
    <w:rsid w:val="00E37457"/>
    <w:rsid w:val="00E37793"/>
    <w:rsid w:val="00E37799"/>
    <w:rsid w:val="00E37CB9"/>
    <w:rsid w:val="00E404A6"/>
    <w:rsid w:val="00E40876"/>
    <w:rsid w:val="00E40FF9"/>
    <w:rsid w:val="00E410EB"/>
    <w:rsid w:val="00E4150B"/>
    <w:rsid w:val="00E42150"/>
    <w:rsid w:val="00E42D2E"/>
    <w:rsid w:val="00E42D7A"/>
    <w:rsid w:val="00E430B9"/>
    <w:rsid w:val="00E433B9"/>
    <w:rsid w:val="00E43DBF"/>
    <w:rsid w:val="00E43EE6"/>
    <w:rsid w:val="00E44063"/>
    <w:rsid w:val="00E441C7"/>
    <w:rsid w:val="00E4420E"/>
    <w:rsid w:val="00E44253"/>
    <w:rsid w:val="00E44803"/>
    <w:rsid w:val="00E44A1A"/>
    <w:rsid w:val="00E44C0C"/>
    <w:rsid w:val="00E44C33"/>
    <w:rsid w:val="00E44C9E"/>
    <w:rsid w:val="00E44D12"/>
    <w:rsid w:val="00E44E8E"/>
    <w:rsid w:val="00E45044"/>
    <w:rsid w:val="00E45161"/>
    <w:rsid w:val="00E45499"/>
    <w:rsid w:val="00E45783"/>
    <w:rsid w:val="00E45996"/>
    <w:rsid w:val="00E45B5B"/>
    <w:rsid w:val="00E467D0"/>
    <w:rsid w:val="00E46866"/>
    <w:rsid w:val="00E46B7E"/>
    <w:rsid w:val="00E46D25"/>
    <w:rsid w:val="00E47181"/>
    <w:rsid w:val="00E475CA"/>
    <w:rsid w:val="00E47A9C"/>
    <w:rsid w:val="00E47F7B"/>
    <w:rsid w:val="00E505A1"/>
    <w:rsid w:val="00E50918"/>
    <w:rsid w:val="00E52E1D"/>
    <w:rsid w:val="00E53936"/>
    <w:rsid w:val="00E54182"/>
    <w:rsid w:val="00E542B4"/>
    <w:rsid w:val="00E543CC"/>
    <w:rsid w:val="00E5445C"/>
    <w:rsid w:val="00E5527A"/>
    <w:rsid w:val="00E55417"/>
    <w:rsid w:val="00E55D85"/>
    <w:rsid w:val="00E55FC3"/>
    <w:rsid w:val="00E56073"/>
    <w:rsid w:val="00E56352"/>
    <w:rsid w:val="00E56390"/>
    <w:rsid w:val="00E56F9B"/>
    <w:rsid w:val="00E57680"/>
    <w:rsid w:val="00E60040"/>
    <w:rsid w:val="00E60708"/>
    <w:rsid w:val="00E60A87"/>
    <w:rsid w:val="00E60B6D"/>
    <w:rsid w:val="00E6117B"/>
    <w:rsid w:val="00E6145F"/>
    <w:rsid w:val="00E615DD"/>
    <w:rsid w:val="00E61FD3"/>
    <w:rsid w:val="00E622D9"/>
    <w:rsid w:val="00E62311"/>
    <w:rsid w:val="00E6249A"/>
    <w:rsid w:val="00E62966"/>
    <w:rsid w:val="00E62978"/>
    <w:rsid w:val="00E62DF6"/>
    <w:rsid w:val="00E6311E"/>
    <w:rsid w:val="00E63233"/>
    <w:rsid w:val="00E6330A"/>
    <w:rsid w:val="00E6353A"/>
    <w:rsid w:val="00E63D45"/>
    <w:rsid w:val="00E63FDB"/>
    <w:rsid w:val="00E643EE"/>
    <w:rsid w:val="00E6444F"/>
    <w:rsid w:val="00E64890"/>
    <w:rsid w:val="00E64ECE"/>
    <w:rsid w:val="00E64FAC"/>
    <w:rsid w:val="00E65083"/>
    <w:rsid w:val="00E653E2"/>
    <w:rsid w:val="00E66953"/>
    <w:rsid w:val="00E66B91"/>
    <w:rsid w:val="00E66EF6"/>
    <w:rsid w:val="00E676C3"/>
    <w:rsid w:val="00E70051"/>
    <w:rsid w:val="00E7029B"/>
    <w:rsid w:val="00E70302"/>
    <w:rsid w:val="00E7090C"/>
    <w:rsid w:val="00E70CF8"/>
    <w:rsid w:val="00E71658"/>
    <w:rsid w:val="00E71858"/>
    <w:rsid w:val="00E71F72"/>
    <w:rsid w:val="00E720B9"/>
    <w:rsid w:val="00E7248E"/>
    <w:rsid w:val="00E72506"/>
    <w:rsid w:val="00E727E6"/>
    <w:rsid w:val="00E730DE"/>
    <w:rsid w:val="00E7313E"/>
    <w:rsid w:val="00E7369B"/>
    <w:rsid w:val="00E73F85"/>
    <w:rsid w:val="00E7412B"/>
    <w:rsid w:val="00E74799"/>
    <w:rsid w:val="00E748ED"/>
    <w:rsid w:val="00E74CF5"/>
    <w:rsid w:val="00E74F76"/>
    <w:rsid w:val="00E75326"/>
    <w:rsid w:val="00E75531"/>
    <w:rsid w:val="00E75EE3"/>
    <w:rsid w:val="00E762F6"/>
    <w:rsid w:val="00E76541"/>
    <w:rsid w:val="00E76693"/>
    <w:rsid w:val="00E766B5"/>
    <w:rsid w:val="00E766BB"/>
    <w:rsid w:val="00E76EE6"/>
    <w:rsid w:val="00E7732E"/>
    <w:rsid w:val="00E779AB"/>
    <w:rsid w:val="00E77C43"/>
    <w:rsid w:val="00E77EDC"/>
    <w:rsid w:val="00E80517"/>
    <w:rsid w:val="00E80CAB"/>
    <w:rsid w:val="00E80D63"/>
    <w:rsid w:val="00E80E64"/>
    <w:rsid w:val="00E8153B"/>
    <w:rsid w:val="00E81731"/>
    <w:rsid w:val="00E821C3"/>
    <w:rsid w:val="00E826A4"/>
    <w:rsid w:val="00E82A05"/>
    <w:rsid w:val="00E835DA"/>
    <w:rsid w:val="00E83716"/>
    <w:rsid w:val="00E8438C"/>
    <w:rsid w:val="00E843A2"/>
    <w:rsid w:val="00E8441C"/>
    <w:rsid w:val="00E84729"/>
    <w:rsid w:val="00E84E27"/>
    <w:rsid w:val="00E84EB3"/>
    <w:rsid w:val="00E86CB3"/>
    <w:rsid w:val="00E8748A"/>
    <w:rsid w:val="00E877BC"/>
    <w:rsid w:val="00E90425"/>
    <w:rsid w:val="00E90642"/>
    <w:rsid w:val="00E91165"/>
    <w:rsid w:val="00E91871"/>
    <w:rsid w:val="00E9197F"/>
    <w:rsid w:val="00E91EBF"/>
    <w:rsid w:val="00E91F5E"/>
    <w:rsid w:val="00E92027"/>
    <w:rsid w:val="00E92D88"/>
    <w:rsid w:val="00E934C6"/>
    <w:rsid w:val="00E939F7"/>
    <w:rsid w:val="00E93C62"/>
    <w:rsid w:val="00E940C4"/>
    <w:rsid w:val="00E94C66"/>
    <w:rsid w:val="00E94FD6"/>
    <w:rsid w:val="00E95BAC"/>
    <w:rsid w:val="00E962DB"/>
    <w:rsid w:val="00E96952"/>
    <w:rsid w:val="00E9695B"/>
    <w:rsid w:val="00E969C2"/>
    <w:rsid w:val="00E96C84"/>
    <w:rsid w:val="00E97920"/>
    <w:rsid w:val="00E97BF8"/>
    <w:rsid w:val="00EA09A6"/>
    <w:rsid w:val="00EA0B91"/>
    <w:rsid w:val="00EA0E6F"/>
    <w:rsid w:val="00EA112B"/>
    <w:rsid w:val="00EA1818"/>
    <w:rsid w:val="00EA1839"/>
    <w:rsid w:val="00EA1C42"/>
    <w:rsid w:val="00EA1FA4"/>
    <w:rsid w:val="00EA22E7"/>
    <w:rsid w:val="00EA2441"/>
    <w:rsid w:val="00EA2464"/>
    <w:rsid w:val="00EA33C4"/>
    <w:rsid w:val="00EA3459"/>
    <w:rsid w:val="00EA345B"/>
    <w:rsid w:val="00EA3BDD"/>
    <w:rsid w:val="00EA48C7"/>
    <w:rsid w:val="00EA4A53"/>
    <w:rsid w:val="00EA4E30"/>
    <w:rsid w:val="00EA58E0"/>
    <w:rsid w:val="00EA5DFA"/>
    <w:rsid w:val="00EA5F43"/>
    <w:rsid w:val="00EA642F"/>
    <w:rsid w:val="00EA69FA"/>
    <w:rsid w:val="00EA6BBF"/>
    <w:rsid w:val="00EA768B"/>
    <w:rsid w:val="00EA7B9C"/>
    <w:rsid w:val="00EA7C6E"/>
    <w:rsid w:val="00EA7D76"/>
    <w:rsid w:val="00EB0231"/>
    <w:rsid w:val="00EB03CB"/>
    <w:rsid w:val="00EB0A7F"/>
    <w:rsid w:val="00EB0BCC"/>
    <w:rsid w:val="00EB0C37"/>
    <w:rsid w:val="00EB1F49"/>
    <w:rsid w:val="00EB25D9"/>
    <w:rsid w:val="00EB37CA"/>
    <w:rsid w:val="00EB3C75"/>
    <w:rsid w:val="00EB462F"/>
    <w:rsid w:val="00EB4C62"/>
    <w:rsid w:val="00EB4FE4"/>
    <w:rsid w:val="00EB57E6"/>
    <w:rsid w:val="00EB5DA2"/>
    <w:rsid w:val="00EB5DC1"/>
    <w:rsid w:val="00EB63C4"/>
    <w:rsid w:val="00EB6857"/>
    <w:rsid w:val="00EB6F13"/>
    <w:rsid w:val="00EC08F5"/>
    <w:rsid w:val="00EC0F8E"/>
    <w:rsid w:val="00EC11E2"/>
    <w:rsid w:val="00EC121B"/>
    <w:rsid w:val="00EC1D6C"/>
    <w:rsid w:val="00EC1EC7"/>
    <w:rsid w:val="00EC1FAD"/>
    <w:rsid w:val="00EC2137"/>
    <w:rsid w:val="00EC2236"/>
    <w:rsid w:val="00EC23A2"/>
    <w:rsid w:val="00EC23B5"/>
    <w:rsid w:val="00EC2441"/>
    <w:rsid w:val="00EC2A7E"/>
    <w:rsid w:val="00EC3067"/>
    <w:rsid w:val="00EC3201"/>
    <w:rsid w:val="00EC366B"/>
    <w:rsid w:val="00EC3847"/>
    <w:rsid w:val="00EC38E5"/>
    <w:rsid w:val="00EC3A14"/>
    <w:rsid w:val="00EC4240"/>
    <w:rsid w:val="00EC4358"/>
    <w:rsid w:val="00EC5359"/>
    <w:rsid w:val="00EC55DE"/>
    <w:rsid w:val="00EC5AD4"/>
    <w:rsid w:val="00EC5BDC"/>
    <w:rsid w:val="00EC5E25"/>
    <w:rsid w:val="00EC6055"/>
    <w:rsid w:val="00EC658F"/>
    <w:rsid w:val="00EC65FE"/>
    <w:rsid w:val="00EC6EB2"/>
    <w:rsid w:val="00EC74BC"/>
    <w:rsid w:val="00ED02B7"/>
    <w:rsid w:val="00ED0708"/>
    <w:rsid w:val="00ED07A0"/>
    <w:rsid w:val="00ED100E"/>
    <w:rsid w:val="00ED1843"/>
    <w:rsid w:val="00ED1B38"/>
    <w:rsid w:val="00ED1C61"/>
    <w:rsid w:val="00ED2061"/>
    <w:rsid w:val="00ED34A0"/>
    <w:rsid w:val="00ED3740"/>
    <w:rsid w:val="00ED3B5B"/>
    <w:rsid w:val="00ED3C5A"/>
    <w:rsid w:val="00ED3F87"/>
    <w:rsid w:val="00ED3FB5"/>
    <w:rsid w:val="00ED3FE3"/>
    <w:rsid w:val="00ED40AA"/>
    <w:rsid w:val="00ED4D94"/>
    <w:rsid w:val="00ED515A"/>
    <w:rsid w:val="00ED59B2"/>
    <w:rsid w:val="00ED5E15"/>
    <w:rsid w:val="00ED6020"/>
    <w:rsid w:val="00ED6296"/>
    <w:rsid w:val="00ED6358"/>
    <w:rsid w:val="00ED6B23"/>
    <w:rsid w:val="00ED7A37"/>
    <w:rsid w:val="00ED7E75"/>
    <w:rsid w:val="00EE08A4"/>
    <w:rsid w:val="00EE0D03"/>
    <w:rsid w:val="00EE1060"/>
    <w:rsid w:val="00EE1306"/>
    <w:rsid w:val="00EE19EE"/>
    <w:rsid w:val="00EE1CAC"/>
    <w:rsid w:val="00EE2155"/>
    <w:rsid w:val="00EE2C44"/>
    <w:rsid w:val="00EE2EAA"/>
    <w:rsid w:val="00EE3160"/>
    <w:rsid w:val="00EE318B"/>
    <w:rsid w:val="00EE3238"/>
    <w:rsid w:val="00EE3EEC"/>
    <w:rsid w:val="00EE4B2D"/>
    <w:rsid w:val="00EE4DBB"/>
    <w:rsid w:val="00EE58C7"/>
    <w:rsid w:val="00EE5F12"/>
    <w:rsid w:val="00EE61A5"/>
    <w:rsid w:val="00EE66FE"/>
    <w:rsid w:val="00EE6819"/>
    <w:rsid w:val="00EE6AA3"/>
    <w:rsid w:val="00EE6C97"/>
    <w:rsid w:val="00EE6DF2"/>
    <w:rsid w:val="00EE7001"/>
    <w:rsid w:val="00EE7005"/>
    <w:rsid w:val="00EE7131"/>
    <w:rsid w:val="00EE7A0C"/>
    <w:rsid w:val="00EF0167"/>
    <w:rsid w:val="00EF03DF"/>
    <w:rsid w:val="00EF0402"/>
    <w:rsid w:val="00EF068B"/>
    <w:rsid w:val="00EF0ED8"/>
    <w:rsid w:val="00EF153F"/>
    <w:rsid w:val="00EF1968"/>
    <w:rsid w:val="00EF1A5E"/>
    <w:rsid w:val="00EF23AD"/>
    <w:rsid w:val="00EF2D7B"/>
    <w:rsid w:val="00EF2E56"/>
    <w:rsid w:val="00EF3A78"/>
    <w:rsid w:val="00EF4497"/>
    <w:rsid w:val="00EF45BC"/>
    <w:rsid w:val="00EF4CB2"/>
    <w:rsid w:val="00EF4F15"/>
    <w:rsid w:val="00EF4F7A"/>
    <w:rsid w:val="00EF5149"/>
    <w:rsid w:val="00EF6A9D"/>
    <w:rsid w:val="00EF6AA8"/>
    <w:rsid w:val="00EF6B13"/>
    <w:rsid w:val="00EF6C28"/>
    <w:rsid w:val="00EF6D13"/>
    <w:rsid w:val="00EF71F8"/>
    <w:rsid w:val="00EF7298"/>
    <w:rsid w:val="00EF772C"/>
    <w:rsid w:val="00EF773E"/>
    <w:rsid w:val="00EF7D9B"/>
    <w:rsid w:val="00EF7F3E"/>
    <w:rsid w:val="00F00502"/>
    <w:rsid w:val="00F00EB6"/>
    <w:rsid w:val="00F011C1"/>
    <w:rsid w:val="00F01925"/>
    <w:rsid w:val="00F02199"/>
    <w:rsid w:val="00F02E05"/>
    <w:rsid w:val="00F03892"/>
    <w:rsid w:val="00F03B9F"/>
    <w:rsid w:val="00F03D10"/>
    <w:rsid w:val="00F03F49"/>
    <w:rsid w:val="00F043FA"/>
    <w:rsid w:val="00F049FE"/>
    <w:rsid w:val="00F06488"/>
    <w:rsid w:val="00F06519"/>
    <w:rsid w:val="00F06C98"/>
    <w:rsid w:val="00F077D5"/>
    <w:rsid w:val="00F07B45"/>
    <w:rsid w:val="00F07F78"/>
    <w:rsid w:val="00F10557"/>
    <w:rsid w:val="00F10E42"/>
    <w:rsid w:val="00F1139C"/>
    <w:rsid w:val="00F1160E"/>
    <w:rsid w:val="00F117F9"/>
    <w:rsid w:val="00F11E97"/>
    <w:rsid w:val="00F12540"/>
    <w:rsid w:val="00F12AB2"/>
    <w:rsid w:val="00F12F7A"/>
    <w:rsid w:val="00F132BA"/>
    <w:rsid w:val="00F133DB"/>
    <w:rsid w:val="00F136A4"/>
    <w:rsid w:val="00F13708"/>
    <w:rsid w:val="00F13BAC"/>
    <w:rsid w:val="00F13BE9"/>
    <w:rsid w:val="00F140F1"/>
    <w:rsid w:val="00F14397"/>
    <w:rsid w:val="00F14560"/>
    <w:rsid w:val="00F14C31"/>
    <w:rsid w:val="00F14EFB"/>
    <w:rsid w:val="00F152CC"/>
    <w:rsid w:val="00F15439"/>
    <w:rsid w:val="00F15455"/>
    <w:rsid w:val="00F15727"/>
    <w:rsid w:val="00F158E0"/>
    <w:rsid w:val="00F15D28"/>
    <w:rsid w:val="00F16117"/>
    <w:rsid w:val="00F16493"/>
    <w:rsid w:val="00F17067"/>
    <w:rsid w:val="00F1741D"/>
    <w:rsid w:val="00F1777A"/>
    <w:rsid w:val="00F17843"/>
    <w:rsid w:val="00F178BB"/>
    <w:rsid w:val="00F179A4"/>
    <w:rsid w:val="00F17C04"/>
    <w:rsid w:val="00F17E3A"/>
    <w:rsid w:val="00F201BB"/>
    <w:rsid w:val="00F201CA"/>
    <w:rsid w:val="00F22305"/>
    <w:rsid w:val="00F226F7"/>
    <w:rsid w:val="00F22AD4"/>
    <w:rsid w:val="00F22B8B"/>
    <w:rsid w:val="00F232B0"/>
    <w:rsid w:val="00F23597"/>
    <w:rsid w:val="00F238B5"/>
    <w:rsid w:val="00F239CD"/>
    <w:rsid w:val="00F23DBD"/>
    <w:rsid w:val="00F240AC"/>
    <w:rsid w:val="00F244FB"/>
    <w:rsid w:val="00F24890"/>
    <w:rsid w:val="00F24D55"/>
    <w:rsid w:val="00F25599"/>
    <w:rsid w:val="00F25678"/>
    <w:rsid w:val="00F25F15"/>
    <w:rsid w:val="00F26B0B"/>
    <w:rsid w:val="00F26D20"/>
    <w:rsid w:val="00F27498"/>
    <w:rsid w:val="00F27775"/>
    <w:rsid w:val="00F27C20"/>
    <w:rsid w:val="00F27C29"/>
    <w:rsid w:val="00F30601"/>
    <w:rsid w:val="00F30AE8"/>
    <w:rsid w:val="00F316D0"/>
    <w:rsid w:val="00F3179B"/>
    <w:rsid w:val="00F319BC"/>
    <w:rsid w:val="00F32296"/>
    <w:rsid w:val="00F32BE6"/>
    <w:rsid w:val="00F33233"/>
    <w:rsid w:val="00F33C36"/>
    <w:rsid w:val="00F33CA1"/>
    <w:rsid w:val="00F33F34"/>
    <w:rsid w:val="00F3431B"/>
    <w:rsid w:val="00F34EE6"/>
    <w:rsid w:val="00F34FA9"/>
    <w:rsid w:val="00F355AF"/>
    <w:rsid w:val="00F35897"/>
    <w:rsid w:val="00F35949"/>
    <w:rsid w:val="00F35C09"/>
    <w:rsid w:val="00F36240"/>
    <w:rsid w:val="00F36468"/>
    <w:rsid w:val="00F3713F"/>
    <w:rsid w:val="00F371AA"/>
    <w:rsid w:val="00F378E6"/>
    <w:rsid w:val="00F3795C"/>
    <w:rsid w:val="00F37B1B"/>
    <w:rsid w:val="00F402A6"/>
    <w:rsid w:val="00F40B9D"/>
    <w:rsid w:val="00F41615"/>
    <w:rsid w:val="00F41D43"/>
    <w:rsid w:val="00F41D58"/>
    <w:rsid w:val="00F41E38"/>
    <w:rsid w:val="00F42016"/>
    <w:rsid w:val="00F42BED"/>
    <w:rsid w:val="00F42D57"/>
    <w:rsid w:val="00F42EC2"/>
    <w:rsid w:val="00F4310E"/>
    <w:rsid w:val="00F433F2"/>
    <w:rsid w:val="00F4433E"/>
    <w:rsid w:val="00F443E5"/>
    <w:rsid w:val="00F4499B"/>
    <w:rsid w:val="00F44E77"/>
    <w:rsid w:val="00F44F98"/>
    <w:rsid w:val="00F45803"/>
    <w:rsid w:val="00F45870"/>
    <w:rsid w:val="00F45F4C"/>
    <w:rsid w:val="00F4616F"/>
    <w:rsid w:val="00F4648C"/>
    <w:rsid w:val="00F465E9"/>
    <w:rsid w:val="00F469F8"/>
    <w:rsid w:val="00F46BAA"/>
    <w:rsid w:val="00F46D27"/>
    <w:rsid w:val="00F472B5"/>
    <w:rsid w:val="00F4799E"/>
    <w:rsid w:val="00F50784"/>
    <w:rsid w:val="00F50D8E"/>
    <w:rsid w:val="00F50E8F"/>
    <w:rsid w:val="00F522B9"/>
    <w:rsid w:val="00F52410"/>
    <w:rsid w:val="00F524C0"/>
    <w:rsid w:val="00F5336B"/>
    <w:rsid w:val="00F539BB"/>
    <w:rsid w:val="00F542CF"/>
    <w:rsid w:val="00F54317"/>
    <w:rsid w:val="00F54565"/>
    <w:rsid w:val="00F5456E"/>
    <w:rsid w:val="00F548AA"/>
    <w:rsid w:val="00F551B1"/>
    <w:rsid w:val="00F55B2F"/>
    <w:rsid w:val="00F56006"/>
    <w:rsid w:val="00F56142"/>
    <w:rsid w:val="00F56225"/>
    <w:rsid w:val="00F5625A"/>
    <w:rsid w:val="00F56399"/>
    <w:rsid w:val="00F56447"/>
    <w:rsid w:val="00F569AB"/>
    <w:rsid w:val="00F57B8B"/>
    <w:rsid w:val="00F57E6E"/>
    <w:rsid w:val="00F60301"/>
    <w:rsid w:val="00F6054C"/>
    <w:rsid w:val="00F612C8"/>
    <w:rsid w:val="00F61D49"/>
    <w:rsid w:val="00F62194"/>
    <w:rsid w:val="00F6243B"/>
    <w:rsid w:val="00F624E7"/>
    <w:rsid w:val="00F628D1"/>
    <w:rsid w:val="00F62CCB"/>
    <w:rsid w:val="00F63065"/>
    <w:rsid w:val="00F63C8E"/>
    <w:rsid w:val="00F63F72"/>
    <w:rsid w:val="00F64045"/>
    <w:rsid w:val="00F64163"/>
    <w:rsid w:val="00F64D60"/>
    <w:rsid w:val="00F64E60"/>
    <w:rsid w:val="00F6539A"/>
    <w:rsid w:val="00F657AD"/>
    <w:rsid w:val="00F65AE3"/>
    <w:rsid w:val="00F65BB6"/>
    <w:rsid w:val="00F65D39"/>
    <w:rsid w:val="00F65EA2"/>
    <w:rsid w:val="00F6659D"/>
    <w:rsid w:val="00F66E39"/>
    <w:rsid w:val="00F67435"/>
    <w:rsid w:val="00F6753D"/>
    <w:rsid w:val="00F67949"/>
    <w:rsid w:val="00F67B01"/>
    <w:rsid w:val="00F67F5F"/>
    <w:rsid w:val="00F7026F"/>
    <w:rsid w:val="00F703FB"/>
    <w:rsid w:val="00F70969"/>
    <w:rsid w:val="00F70FB3"/>
    <w:rsid w:val="00F71B50"/>
    <w:rsid w:val="00F72292"/>
    <w:rsid w:val="00F72699"/>
    <w:rsid w:val="00F734A8"/>
    <w:rsid w:val="00F736D6"/>
    <w:rsid w:val="00F73C3F"/>
    <w:rsid w:val="00F73D00"/>
    <w:rsid w:val="00F73D49"/>
    <w:rsid w:val="00F74207"/>
    <w:rsid w:val="00F7433A"/>
    <w:rsid w:val="00F74484"/>
    <w:rsid w:val="00F744BF"/>
    <w:rsid w:val="00F74546"/>
    <w:rsid w:val="00F7476B"/>
    <w:rsid w:val="00F7687D"/>
    <w:rsid w:val="00F76CE2"/>
    <w:rsid w:val="00F770F6"/>
    <w:rsid w:val="00F774E0"/>
    <w:rsid w:val="00F7778D"/>
    <w:rsid w:val="00F77821"/>
    <w:rsid w:val="00F77B47"/>
    <w:rsid w:val="00F802DE"/>
    <w:rsid w:val="00F80A95"/>
    <w:rsid w:val="00F8102A"/>
    <w:rsid w:val="00F810FB"/>
    <w:rsid w:val="00F819A3"/>
    <w:rsid w:val="00F81CD0"/>
    <w:rsid w:val="00F82912"/>
    <w:rsid w:val="00F82A94"/>
    <w:rsid w:val="00F82D69"/>
    <w:rsid w:val="00F82E2E"/>
    <w:rsid w:val="00F82EA1"/>
    <w:rsid w:val="00F8397C"/>
    <w:rsid w:val="00F8452B"/>
    <w:rsid w:val="00F846D4"/>
    <w:rsid w:val="00F8470E"/>
    <w:rsid w:val="00F84D9F"/>
    <w:rsid w:val="00F84F5C"/>
    <w:rsid w:val="00F85128"/>
    <w:rsid w:val="00F854C1"/>
    <w:rsid w:val="00F85C9B"/>
    <w:rsid w:val="00F86C4A"/>
    <w:rsid w:val="00F86EAA"/>
    <w:rsid w:val="00F87417"/>
    <w:rsid w:val="00F87C2C"/>
    <w:rsid w:val="00F90208"/>
    <w:rsid w:val="00F905DB"/>
    <w:rsid w:val="00F912F6"/>
    <w:rsid w:val="00F919B2"/>
    <w:rsid w:val="00F91BB1"/>
    <w:rsid w:val="00F91BFC"/>
    <w:rsid w:val="00F91C4E"/>
    <w:rsid w:val="00F925EA"/>
    <w:rsid w:val="00F92631"/>
    <w:rsid w:val="00F92639"/>
    <w:rsid w:val="00F92C9E"/>
    <w:rsid w:val="00F93382"/>
    <w:rsid w:val="00F938F9"/>
    <w:rsid w:val="00F93A6F"/>
    <w:rsid w:val="00F93EAD"/>
    <w:rsid w:val="00F949B1"/>
    <w:rsid w:val="00F96C91"/>
    <w:rsid w:val="00F9709D"/>
    <w:rsid w:val="00F97A35"/>
    <w:rsid w:val="00F97B10"/>
    <w:rsid w:val="00F97EC1"/>
    <w:rsid w:val="00FA0170"/>
    <w:rsid w:val="00FA01E8"/>
    <w:rsid w:val="00FA07A7"/>
    <w:rsid w:val="00FA0B82"/>
    <w:rsid w:val="00FA1912"/>
    <w:rsid w:val="00FA2108"/>
    <w:rsid w:val="00FA2756"/>
    <w:rsid w:val="00FA2DD7"/>
    <w:rsid w:val="00FA3583"/>
    <w:rsid w:val="00FA379E"/>
    <w:rsid w:val="00FA4147"/>
    <w:rsid w:val="00FA4B13"/>
    <w:rsid w:val="00FA4DD3"/>
    <w:rsid w:val="00FA4E7E"/>
    <w:rsid w:val="00FA603E"/>
    <w:rsid w:val="00FA63C6"/>
    <w:rsid w:val="00FA6657"/>
    <w:rsid w:val="00FA6AB3"/>
    <w:rsid w:val="00FA7088"/>
    <w:rsid w:val="00FA72B0"/>
    <w:rsid w:val="00FA75BB"/>
    <w:rsid w:val="00FA7A6B"/>
    <w:rsid w:val="00FB018C"/>
    <w:rsid w:val="00FB03CB"/>
    <w:rsid w:val="00FB08C7"/>
    <w:rsid w:val="00FB0EC8"/>
    <w:rsid w:val="00FB1304"/>
    <w:rsid w:val="00FB147F"/>
    <w:rsid w:val="00FB151C"/>
    <w:rsid w:val="00FB16C8"/>
    <w:rsid w:val="00FB17C1"/>
    <w:rsid w:val="00FB189F"/>
    <w:rsid w:val="00FB1FF5"/>
    <w:rsid w:val="00FB3720"/>
    <w:rsid w:val="00FB43AA"/>
    <w:rsid w:val="00FB59D8"/>
    <w:rsid w:val="00FB5AE8"/>
    <w:rsid w:val="00FB5E03"/>
    <w:rsid w:val="00FB6199"/>
    <w:rsid w:val="00FB6579"/>
    <w:rsid w:val="00FB6732"/>
    <w:rsid w:val="00FB6924"/>
    <w:rsid w:val="00FB6DE9"/>
    <w:rsid w:val="00FB7458"/>
    <w:rsid w:val="00FB78CC"/>
    <w:rsid w:val="00FB7AE1"/>
    <w:rsid w:val="00FC0391"/>
    <w:rsid w:val="00FC0A8B"/>
    <w:rsid w:val="00FC0CA9"/>
    <w:rsid w:val="00FC0DCE"/>
    <w:rsid w:val="00FC0EB8"/>
    <w:rsid w:val="00FC1234"/>
    <w:rsid w:val="00FC1450"/>
    <w:rsid w:val="00FC1E55"/>
    <w:rsid w:val="00FC2123"/>
    <w:rsid w:val="00FC238F"/>
    <w:rsid w:val="00FC2879"/>
    <w:rsid w:val="00FC2B44"/>
    <w:rsid w:val="00FC2E1A"/>
    <w:rsid w:val="00FC2E2C"/>
    <w:rsid w:val="00FC3440"/>
    <w:rsid w:val="00FC3552"/>
    <w:rsid w:val="00FC3865"/>
    <w:rsid w:val="00FC3B96"/>
    <w:rsid w:val="00FC3FE4"/>
    <w:rsid w:val="00FC46E7"/>
    <w:rsid w:val="00FC4ABB"/>
    <w:rsid w:val="00FC4FBD"/>
    <w:rsid w:val="00FC54B5"/>
    <w:rsid w:val="00FC61DD"/>
    <w:rsid w:val="00FC6E85"/>
    <w:rsid w:val="00FC6FEC"/>
    <w:rsid w:val="00FC7534"/>
    <w:rsid w:val="00FC77E0"/>
    <w:rsid w:val="00FC7C0F"/>
    <w:rsid w:val="00FC7D2A"/>
    <w:rsid w:val="00FD0934"/>
    <w:rsid w:val="00FD0EDE"/>
    <w:rsid w:val="00FD179C"/>
    <w:rsid w:val="00FD18C1"/>
    <w:rsid w:val="00FD2515"/>
    <w:rsid w:val="00FD260E"/>
    <w:rsid w:val="00FD2927"/>
    <w:rsid w:val="00FD2C71"/>
    <w:rsid w:val="00FD34FA"/>
    <w:rsid w:val="00FD3D5A"/>
    <w:rsid w:val="00FD3DCF"/>
    <w:rsid w:val="00FD3E50"/>
    <w:rsid w:val="00FD4688"/>
    <w:rsid w:val="00FD4856"/>
    <w:rsid w:val="00FD4CDC"/>
    <w:rsid w:val="00FD4E1C"/>
    <w:rsid w:val="00FD5BB5"/>
    <w:rsid w:val="00FD5E8A"/>
    <w:rsid w:val="00FD613D"/>
    <w:rsid w:val="00FD68AB"/>
    <w:rsid w:val="00FD6929"/>
    <w:rsid w:val="00FD71B6"/>
    <w:rsid w:val="00FD7491"/>
    <w:rsid w:val="00FD7614"/>
    <w:rsid w:val="00FD7835"/>
    <w:rsid w:val="00FD7C23"/>
    <w:rsid w:val="00FD7CCB"/>
    <w:rsid w:val="00FD7EB8"/>
    <w:rsid w:val="00FE013E"/>
    <w:rsid w:val="00FE056B"/>
    <w:rsid w:val="00FE072D"/>
    <w:rsid w:val="00FE0834"/>
    <w:rsid w:val="00FE1424"/>
    <w:rsid w:val="00FE2874"/>
    <w:rsid w:val="00FE2D1B"/>
    <w:rsid w:val="00FE2D72"/>
    <w:rsid w:val="00FE32E5"/>
    <w:rsid w:val="00FE32F0"/>
    <w:rsid w:val="00FE359A"/>
    <w:rsid w:val="00FE44B6"/>
    <w:rsid w:val="00FE476C"/>
    <w:rsid w:val="00FE4A96"/>
    <w:rsid w:val="00FE52C6"/>
    <w:rsid w:val="00FE54DA"/>
    <w:rsid w:val="00FE57F8"/>
    <w:rsid w:val="00FE5F89"/>
    <w:rsid w:val="00FE665E"/>
    <w:rsid w:val="00FE6BDA"/>
    <w:rsid w:val="00FE70E1"/>
    <w:rsid w:val="00FE713D"/>
    <w:rsid w:val="00FE71F2"/>
    <w:rsid w:val="00FE7F01"/>
    <w:rsid w:val="00FF002D"/>
    <w:rsid w:val="00FF0469"/>
    <w:rsid w:val="00FF0A37"/>
    <w:rsid w:val="00FF0C20"/>
    <w:rsid w:val="00FF107A"/>
    <w:rsid w:val="00FF112D"/>
    <w:rsid w:val="00FF1639"/>
    <w:rsid w:val="00FF1828"/>
    <w:rsid w:val="00FF324A"/>
    <w:rsid w:val="00FF3302"/>
    <w:rsid w:val="00FF3550"/>
    <w:rsid w:val="00FF415B"/>
    <w:rsid w:val="00FF41FF"/>
    <w:rsid w:val="00FF42A9"/>
    <w:rsid w:val="00FF468A"/>
    <w:rsid w:val="00FF4AC6"/>
    <w:rsid w:val="00FF4C0C"/>
    <w:rsid w:val="00FF5418"/>
    <w:rsid w:val="00FF5658"/>
    <w:rsid w:val="00FF6074"/>
    <w:rsid w:val="00FF668F"/>
    <w:rsid w:val="00FF6E37"/>
    <w:rsid w:val="00FF7482"/>
    <w:rsid w:val="00FF7572"/>
    <w:rsid w:val="00FF7A47"/>
    <w:rsid w:val="00FF7AC7"/>
    <w:rsid w:val="00FF7D86"/>
    <w:rsid w:val="0304057A"/>
    <w:rsid w:val="051468BC"/>
    <w:rsid w:val="053AEFA0"/>
    <w:rsid w:val="055299D7"/>
    <w:rsid w:val="07331EFA"/>
    <w:rsid w:val="076309C7"/>
    <w:rsid w:val="0859A0AE"/>
    <w:rsid w:val="08602AED"/>
    <w:rsid w:val="09577030"/>
    <w:rsid w:val="0970B93B"/>
    <w:rsid w:val="09B73C19"/>
    <w:rsid w:val="0B741AAE"/>
    <w:rsid w:val="0D766B1F"/>
    <w:rsid w:val="0E408DF7"/>
    <w:rsid w:val="0E5AAF42"/>
    <w:rsid w:val="0E988B91"/>
    <w:rsid w:val="0F239D75"/>
    <w:rsid w:val="0F54F518"/>
    <w:rsid w:val="0FF91D66"/>
    <w:rsid w:val="0FF93D75"/>
    <w:rsid w:val="1049040B"/>
    <w:rsid w:val="11CA692C"/>
    <w:rsid w:val="13163F65"/>
    <w:rsid w:val="1391E35E"/>
    <w:rsid w:val="13A2D802"/>
    <w:rsid w:val="144B9A00"/>
    <w:rsid w:val="149FB696"/>
    <w:rsid w:val="15034942"/>
    <w:rsid w:val="159CE2D8"/>
    <w:rsid w:val="15CAB45F"/>
    <w:rsid w:val="160A3A41"/>
    <w:rsid w:val="171A1B57"/>
    <w:rsid w:val="17810B04"/>
    <w:rsid w:val="17AB516B"/>
    <w:rsid w:val="17FB4435"/>
    <w:rsid w:val="1856B703"/>
    <w:rsid w:val="18F731FD"/>
    <w:rsid w:val="190FE7D1"/>
    <w:rsid w:val="1A4E682A"/>
    <w:rsid w:val="1AB2EDFD"/>
    <w:rsid w:val="1B24F749"/>
    <w:rsid w:val="1C0E3919"/>
    <w:rsid w:val="1C7FB74C"/>
    <w:rsid w:val="1CC0FDBE"/>
    <w:rsid w:val="1D62AF7C"/>
    <w:rsid w:val="1D879547"/>
    <w:rsid w:val="1DA35B3C"/>
    <w:rsid w:val="1ED0F8FA"/>
    <w:rsid w:val="204263D7"/>
    <w:rsid w:val="20615805"/>
    <w:rsid w:val="217B8E2F"/>
    <w:rsid w:val="2227A003"/>
    <w:rsid w:val="2263EBBC"/>
    <w:rsid w:val="234E3460"/>
    <w:rsid w:val="241133E9"/>
    <w:rsid w:val="2423ABD8"/>
    <w:rsid w:val="26621091"/>
    <w:rsid w:val="26EC0126"/>
    <w:rsid w:val="27FB9FF1"/>
    <w:rsid w:val="28485B08"/>
    <w:rsid w:val="28825489"/>
    <w:rsid w:val="2884EC47"/>
    <w:rsid w:val="2909A760"/>
    <w:rsid w:val="290DF875"/>
    <w:rsid w:val="2BCE58A9"/>
    <w:rsid w:val="2C42F194"/>
    <w:rsid w:val="2E456288"/>
    <w:rsid w:val="2E45C390"/>
    <w:rsid w:val="2F027451"/>
    <w:rsid w:val="2F2043E2"/>
    <w:rsid w:val="2F2CAA6B"/>
    <w:rsid w:val="2F6DD3D9"/>
    <w:rsid w:val="2F71211B"/>
    <w:rsid w:val="2FB164A7"/>
    <w:rsid w:val="30314A79"/>
    <w:rsid w:val="31CEF84F"/>
    <w:rsid w:val="3207C321"/>
    <w:rsid w:val="3234DFB1"/>
    <w:rsid w:val="32B1EF4B"/>
    <w:rsid w:val="32DDE44C"/>
    <w:rsid w:val="32EA1CBF"/>
    <w:rsid w:val="331B21B3"/>
    <w:rsid w:val="333A1D17"/>
    <w:rsid w:val="33BF61DA"/>
    <w:rsid w:val="34036FE9"/>
    <w:rsid w:val="34ADF7EE"/>
    <w:rsid w:val="34EE3CF4"/>
    <w:rsid w:val="35690A71"/>
    <w:rsid w:val="358565F6"/>
    <w:rsid w:val="36271AD2"/>
    <w:rsid w:val="36A04D48"/>
    <w:rsid w:val="37E2F6AB"/>
    <w:rsid w:val="3837BE67"/>
    <w:rsid w:val="3888F5CA"/>
    <w:rsid w:val="38926E19"/>
    <w:rsid w:val="3A2EECC0"/>
    <w:rsid w:val="3A3F5ECE"/>
    <w:rsid w:val="3A4ADCDC"/>
    <w:rsid w:val="3B43F72E"/>
    <w:rsid w:val="3B754805"/>
    <w:rsid w:val="3D666633"/>
    <w:rsid w:val="3D8F6C3C"/>
    <w:rsid w:val="3DC7D3E7"/>
    <w:rsid w:val="3E21D185"/>
    <w:rsid w:val="3E5F72BC"/>
    <w:rsid w:val="3E95687E"/>
    <w:rsid w:val="3F2F0B45"/>
    <w:rsid w:val="4050F154"/>
    <w:rsid w:val="40627B3C"/>
    <w:rsid w:val="40B4197E"/>
    <w:rsid w:val="41172FC0"/>
    <w:rsid w:val="42C540DF"/>
    <w:rsid w:val="42EB93EB"/>
    <w:rsid w:val="45B84F8A"/>
    <w:rsid w:val="45D71404"/>
    <w:rsid w:val="463C2FAD"/>
    <w:rsid w:val="4710BC68"/>
    <w:rsid w:val="47693D21"/>
    <w:rsid w:val="47886726"/>
    <w:rsid w:val="478A05F2"/>
    <w:rsid w:val="47E09182"/>
    <w:rsid w:val="48072C4D"/>
    <w:rsid w:val="48C0F4B2"/>
    <w:rsid w:val="4952C987"/>
    <w:rsid w:val="49554AE0"/>
    <w:rsid w:val="49B57782"/>
    <w:rsid w:val="49E16153"/>
    <w:rsid w:val="49E1E4AF"/>
    <w:rsid w:val="4A585F66"/>
    <w:rsid w:val="4AD82349"/>
    <w:rsid w:val="4B09BE1E"/>
    <w:rsid w:val="4B320DD6"/>
    <w:rsid w:val="4C3EF235"/>
    <w:rsid w:val="4D9B815C"/>
    <w:rsid w:val="4EEE9354"/>
    <w:rsid w:val="4F773E87"/>
    <w:rsid w:val="50B05E71"/>
    <w:rsid w:val="50B7B929"/>
    <w:rsid w:val="516B89B2"/>
    <w:rsid w:val="51DA2017"/>
    <w:rsid w:val="5255FF28"/>
    <w:rsid w:val="52739E2C"/>
    <w:rsid w:val="529F32DA"/>
    <w:rsid w:val="536FA5ED"/>
    <w:rsid w:val="537E4CA0"/>
    <w:rsid w:val="55C39FB0"/>
    <w:rsid w:val="571F82DC"/>
    <w:rsid w:val="5887C334"/>
    <w:rsid w:val="589F1EA6"/>
    <w:rsid w:val="5937E57F"/>
    <w:rsid w:val="5A0A82AE"/>
    <w:rsid w:val="5A88D8DB"/>
    <w:rsid w:val="5BE80A1C"/>
    <w:rsid w:val="5C294C3B"/>
    <w:rsid w:val="5C77A837"/>
    <w:rsid w:val="5E834D9C"/>
    <w:rsid w:val="5F6F0285"/>
    <w:rsid w:val="5F7A50E7"/>
    <w:rsid w:val="5F9F64F2"/>
    <w:rsid w:val="601B87B1"/>
    <w:rsid w:val="60B94D62"/>
    <w:rsid w:val="60F28F67"/>
    <w:rsid w:val="611BAFF0"/>
    <w:rsid w:val="6169E7E8"/>
    <w:rsid w:val="61C83162"/>
    <w:rsid w:val="61DB636D"/>
    <w:rsid w:val="61DCB019"/>
    <w:rsid w:val="623C5716"/>
    <w:rsid w:val="62EB2AFC"/>
    <w:rsid w:val="63EAB880"/>
    <w:rsid w:val="63F6D059"/>
    <w:rsid w:val="65B3BEEB"/>
    <w:rsid w:val="67370A4A"/>
    <w:rsid w:val="67739042"/>
    <w:rsid w:val="67A16DA9"/>
    <w:rsid w:val="68173999"/>
    <w:rsid w:val="685A32C5"/>
    <w:rsid w:val="685AA216"/>
    <w:rsid w:val="688904E7"/>
    <w:rsid w:val="6914B7DA"/>
    <w:rsid w:val="69C2AAFA"/>
    <w:rsid w:val="69CF3801"/>
    <w:rsid w:val="6BCADEF5"/>
    <w:rsid w:val="6C3AC1FA"/>
    <w:rsid w:val="6E56F009"/>
    <w:rsid w:val="6E5CAEEC"/>
    <w:rsid w:val="6F039B65"/>
    <w:rsid w:val="6F8F3929"/>
    <w:rsid w:val="70517DB7"/>
    <w:rsid w:val="707AA1A7"/>
    <w:rsid w:val="70C80096"/>
    <w:rsid w:val="71907229"/>
    <w:rsid w:val="72D59990"/>
    <w:rsid w:val="72DD1BDC"/>
    <w:rsid w:val="73DFFCE8"/>
    <w:rsid w:val="7425C26D"/>
    <w:rsid w:val="7443010A"/>
    <w:rsid w:val="745DF773"/>
    <w:rsid w:val="75846901"/>
    <w:rsid w:val="75A43035"/>
    <w:rsid w:val="76076291"/>
    <w:rsid w:val="7631C344"/>
    <w:rsid w:val="76A61E97"/>
    <w:rsid w:val="76C24171"/>
    <w:rsid w:val="76F3A177"/>
    <w:rsid w:val="770B11E8"/>
    <w:rsid w:val="784715E9"/>
    <w:rsid w:val="784CA4FB"/>
    <w:rsid w:val="794638E0"/>
    <w:rsid w:val="79C606D1"/>
    <w:rsid w:val="7B7952F4"/>
    <w:rsid w:val="7B8C7AD3"/>
    <w:rsid w:val="7BC4F353"/>
    <w:rsid w:val="7C3FB123"/>
    <w:rsid w:val="7C40D86D"/>
    <w:rsid w:val="7DD2FBA0"/>
    <w:rsid w:val="7DDC1683"/>
    <w:rsid w:val="7DDD4657"/>
    <w:rsid w:val="7DE43F6D"/>
    <w:rsid w:val="7DED5ED6"/>
    <w:rsid w:val="7DF464C5"/>
    <w:rsid w:val="7DF4C6F5"/>
    <w:rsid w:val="7E896092"/>
    <w:rsid w:val="7E9356D6"/>
    <w:rsid w:val="7F3E1D88"/>
    <w:rsid w:val="7FE325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71807FB1-6E8E-436F-9BDF-FCC97DEF2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95"/>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F92639"/>
    <w:rPr>
      <w:rFonts w:ascii="Open Sans ExtraBold" w:eastAsiaTheme="majorEastAsia" w:hAnsi="Open Sans ExtraBold" w:cstheme="majorBidi"/>
      <w:color w:val="4D4B54" w:themeColor="accent4"/>
      <w:sz w:val="28"/>
      <w:szCs w:val="28"/>
      <w:lang w:eastAsia="nb-NO"/>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3Tegn">
    <w:name w:val="Overskrift 3 Tegn"/>
    <w:basedOn w:val="Standardskriftforavsnitt"/>
    <w:link w:val="Overskrift3"/>
    <w:uiPriority w:val="9"/>
    <w:rsid w:val="00F92639"/>
    <w:rPr>
      <w:rFonts w:ascii="Open Sans SemiBold" w:eastAsiaTheme="majorEastAsia" w:hAnsi="Open Sans SemiBold" w:cs="Open Sans SemiBold"/>
      <w:color w:val="4D4B54" w:themeColor="accent4"/>
      <w:sz w:val="24"/>
      <w:szCs w:val="32"/>
      <w:lang w:eastAsia="nb-NO"/>
    </w:rPr>
  </w:style>
  <w:style w:type="character" w:customStyle="1" w:styleId="Overskrift4Tegn">
    <w:name w:val="Overskrift 4 Tegn"/>
    <w:basedOn w:val="Standardskriftforavsnitt"/>
    <w:link w:val="Overskrift4"/>
    <w:uiPriority w:val="9"/>
    <w:rsid w:val="001940AE"/>
    <w:rPr>
      <w:rFonts w:ascii="Open Sans ExtraBold" w:eastAsiaTheme="majorEastAsia" w:hAnsi="Open Sans ExtraBold" w:cs="Open Sans ExtraBold"/>
      <w:iCs/>
      <w:noProof/>
      <w:color w:val="4D4B54" w:themeColor="accent4"/>
      <w:szCs w:val="22"/>
      <w:lang w:eastAsia="nb-NO"/>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CellMar>
        <w:left w:w="0" w:type="dxa"/>
        <w:right w:w="0" w:type="dxa"/>
      </w:tblCellMar>
    </w:tblPr>
  </w:style>
  <w:style w:type="paragraph" w:styleId="Ingenmellomrom">
    <w:name w:val="No Spacing"/>
    <w:uiPriority w:val="1"/>
    <w:rsid w:val="00F91BB1"/>
    <w:pPr>
      <w:spacing w:after="0" w:line="240" w:lineRule="auto"/>
    </w:p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qFormat/>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CellMar>
        <w:left w:w="0" w:type="dxa"/>
        <w:right w:w="0" w:type="dxa"/>
      </w:tblCellMar>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3"/>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character" w:styleId="Merknadsreferanse">
    <w:name w:val="annotation reference"/>
    <w:basedOn w:val="Standardskriftforavsnitt"/>
    <w:uiPriority w:val="99"/>
    <w:unhideWhenUsed/>
    <w:rsid w:val="00002B84"/>
    <w:rPr>
      <w:sz w:val="16"/>
      <w:szCs w:val="16"/>
    </w:rPr>
  </w:style>
  <w:style w:type="paragraph" w:styleId="Merknadstekst">
    <w:name w:val="annotation text"/>
    <w:basedOn w:val="Normal"/>
    <w:link w:val="MerknadstekstTegn"/>
    <w:uiPriority w:val="99"/>
    <w:unhideWhenUsed/>
    <w:rsid w:val="00002B84"/>
    <w:pPr>
      <w:spacing w:line="240" w:lineRule="auto"/>
    </w:pPr>
  </w:style>
  <w:style w:type="character" w:customStyle="1" w:styleId="MerknadstekstTegn">
    <w:name w:val="Merknadstekst Tegn"/>
    <w:basedOn w:val="Standardskriftforavsnitt"/>
    <w:link w:val="Merknadstekst"/>
    <w:uiPriority w:val="99"/>
    <w:rsid w:val="00002B84"/>
    <w:rPr>
      <w:rFonts w:ascii="Open Sans" w:hAnsi="Open Sans"/>
    </w:rPr>
  </w:style>
  <w:style w:type="paragraph" w:styleId="Kommentaremne">
    <w:name w:val="annotation subject"/>
    <w:basedOn w:val="Merknadstekst"/>
    <w:next w:val="Merknadstekst"/>
    <w:link w:val="KommentaremneTegn"/>
    <w:uiPriority w:val="99"/>
    <w:semiHidden/>
    <w:unhideWhenUsed/>
    <w:rsid w:val="00002B84"/>
    <w:rPr>
      <w:b/>
      <w:bCs/>
    </w:rPr>
  </w:style>
  <w:style w:type="character" w:customStyle="1" w:styleId="KommentaremneTegn">
    <w:name w:val="Kommentaremne Tegn"/>
    <w:basedOn w:val="MerknadstekstTegn"/>
    <w:link w:val="Kommentaremne"/>
    <w:uiPriority w:val="99"/>
    <w:semiHidden/>
    <w:rsid w:val="00002B84"/>
    <w:rPr>
      <w:rFonts w:ascii="Open Sans" w:hAnsi="Open Sans"/>
      <w:b/>
      <w:bCs/>
    </w:rPr>
  </w:style>
  <w:style w:type="table" w:styleId="Rutenettabell4">
    <w:name w:val="Grid Table 4"/>
    <w:basedOn w:val="Vanligtabell"/>
    <w:uiPriority w:val="49"/>
    <w:rsid w:val="002732C7"/>
    <w:pPr>
      <w:spacing w:after="0" w:line="240" w:lineRule="auto"/>
    </w:pPr>
    <w:tblPr>
      <w:tblStyleRowBandSize w:val="1"/>
      <w:tblStyleColBandSize w:val="1"/>
      <w:tblCellMar>
        <w:left w:w="0" w:type="dxa"/>
        <w:right w:w="0" w:type="dxa"/>
      </w:tblCellMar>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tblCellMar>
        <w:left w:w="0" w:type="dxa"/>
        <w:right w:w="0" w:type="dxa"/>
      </w:tblCellMa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CellMar>
        <w:left w:w="0" w:type="dxa"/>
        <w:right w:w="0" w:type="dxa"/>
      </w:tblCellMar>
    </w:tblPr>
    <w:tcPr>
      <w:tcBorders>
        <w:top w:val="double" w:sz="4" w:space="0" w:color="D74E4E" w:themeColor="accent1"/>
        <w:left w:val="single" w:sz="4" w:space="0" w:color="D74E4E" w:themeColor="accent1"/>
        <w:bottom w:val="single" w:sz="4" w:space="0" w:color="D74E4E" w:themeColor="accent1"/>
        <w:right w:val="single" w:sz="4" w:space="0" w:color="D74E4E" w:themeColor="accent1"/>
      </w:tcBorders>
      <w:shd w:val="clear" w:color="auto" w:fill="F7DBDB"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CellMar>
        <w:left w:w="0" w:type="dxa"/>
        <w:right w:w="0" w:type="dxa"/>
      </w:tblCellMar>
    </w:tblPr>
    <w:tcPr>
      <w:tcBorders>
        <w:top w:val="nil"/>
        <w:left w:val="nil"/>
        <w:bottom w:val="nil"/>
        <w:right w:val="nil"/>
      </w:tcBorders>
      <w:shd w:val="clear" w:color="auto" w:fill="FCF1D6" w:themeFill="accent5" w:themeFillTint="33"/>
    </w:tcPr>
    <w:tblStylePr w:type="firstRow">
      <w:rPr>
        <w:b/>
        <w:bCs/>
      </w:r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CellMar>
        <w:left w:w="0" w:type="dxa"/>
        <w:right w:w="0" w:type="dxa"/>
      </w:tblCellMar>
    </w:tblPr>
    <w:tcPr>
      <w:tcBorders>
        <w:right w:val="single" w:sz="4" w:space="0" w:color="FFFFFF" w:themeColor="background1"/>
      </w:tcBorders>
      <w:shd w:val="clear" w:color="auto" w:fill="F5F6F9" w:themeFill="accent3"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CellMar>
        <w:left w:w="0" w:type="dxa"/>
        <w:right w:w="0" w:type="dxa"/>
      </w:tblCellMar>
    </w:tblPr>
    <w:tcPr>
      <w:tcBorders>
        <w:top w:val="double" w:sz="4" w:space="0" w:color="D2D6E3" w:themeColor="accent3"/>
        <w:left w:val="single" w:sz="4" w:space="0" w:color="D2D6E3" w:themeColor="accent3"/>
        <w:bottom w:val="single" w:sz="4" w:space="0" w:color="D2D6E3" w:themeColor="accent3"/>
        <w:right w:val="single" w:sz="4" w:space="0" w:color="D2D6E3" w:themeColor="accent3"/>
      </w:tcBorders>
      <w:shd w:val="clear" w:color="auto" w:fill="F5F6F9"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CellMar>
        <w:left w:w="0" w:type="dxa"/>
        <w:right w:w="0" w:type="dxa"/>
      </w:tblCellMar>
    </w:tblPr>
    <w:tcPr>
      <w:tcBorders>
        <w:top w:val="double" w:sz="4" w:space="0" w:color="000000" w:themeColor="accent2"/>
        <w:left w:val="single" w:sz="4" w:space="0" w:color="000000" w:themeColor="accent2"/>
        <w:bottom w:val="single" w:sz="4" w:space="0" w:color="000000" w:themeColor="accent2"/>
        <w:right w:val="single" w:sz="4" w:space="0" w:color="000000" w:themeColor="accent2"/>
      </w:tcBorders>
      <w:shd w:val="clear" w:color="auto" w:fill="CCCCCC"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CellMar>
        <w:left w:w="0" w:type="dxa"/>
        <w:right w:w="0" w:type="dxa"/>
      </w:tblCellMar>
    </w:tblPr>
    <w:tcPr>
      <w:tcBorders>
        <w:top w:val="double" w:sz="4" w:space="0" w:color="4D4B54" w:themeColor="accent4"/>
        <w:left w:val="single" w:sz="4" w:space="0" w:color="4D4B54" w:themeColor="accent4"/>
        <w:bottom w:val="single" w:sz="4" w:space="0" w:color="4D4B54" w:themeColor="accent4"/>
        <w:right w:val="single" w:sz="4" w:space="0" w:color="4D4B54" w:themeColor="accent4"/>
      </w:tcBorders>
      <w:shd w:val="clear" w:color="auto" w:fill="DAD9DD"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67809"/>
    <w:pPr>
      <w:spacing w:after="0" w:line="240" w:lineRule="auto"/>
    </w:pPr>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CellMar>
        <w:left w:w="0" w:type="dxa"/>
        <w:right w:w="0" w:type="dxa"/>
      </w:tblCellMar>
    </w:tblPr>
    <w:tcPr>
      <w:tcBorders>
        <w:top w:val="double" w:sz="4" w:space="0" w:color="F3BB35" w:themeColor="accent5"/>
        <w:left w:val="single" w:sz="4" w:space="0" w:color="F3BB35" w:themeColor="accent5"/>
        <w:bottom w:val="single" w:sz="4" w:space="0" w:color="F3BB35" w:themeColor="accent5"/>
        <w:right w:val="single" w:sz="4" w:space="0" w:color="F3BB35" w:themeColor="accent5"/>
      </w:tcBorders>
      <w:shd w:val="clear" w:color="auto" w:fill="FCF1D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ellrutenett7">
    <w:name w:val="Table Grid 7"/>
    <w:basedOn w:val="Vanligtabell"/>
    <w:uiPriority w:val="99"/>
    <w:semiHidden/>
    <w:unhideWhenUsed/>
    <w:rsid w:val="00C605AF"/>
    <w:rPr>
      <w:b/>
      <w:bCs/>
    </w:rPr>
    <w:tblPr>
      <w:tblCellMar>
        <w:left w:w="0" w:type="dxa"/>
        <w:right w:w="0" w:type="dxa"/>
      </w:tblCellMar>
    </w:tblPr>
    <w:tcPr>
      <w:tcBorders>
        <w:top w:val="single" w:sz="6" w:space="0" w:color="000000"/>
        <w:bottom w:val="single" w:sz="12" w:space="0" w:color="000000"/>
        <w:insideH w:val="single" w:sz="6" w:space="0" w:color="000000"/>
        <w:tl2br w:val="single" w:sz="6" w:space="0" w:color="000000"/>
      </w:tcBorders>
      <w:shd w:val="clear" w:color="auto" w:fill="auto"/>
    </w:tc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CellMar>
        <w:left w:w="0" w:type="dxa"/>
        <w:right w:w="0" w:type="dxa"/>
      </w:tblCellMar>
    </w:tblPr>
    <w:tcPr>
      <w:tcBorders>
        <w:top w:val="nil"/>
        <w:left w:val="nil"/>
        <w:bottom w:val="nil"/>
        <w:right w:val="nil"/>
      </w:tcBorders>
      <w:shd w:val="clear" w:color="auto" w:fill="D5DDE3" w:themeFill="accent6" w:themeFillTint="33"/>
    </w:tcPr>
    <w:tblStylePr w:type="firstRow">
      <w:rPr>
        <w:b/>
        <w:bCs/>
      </w:rPr>
    </w:tblStylePr>
    <w:tblStylePr w:type="lastRow">
      <w:rPr>
        <w:b/>
        <w:bCs/>
      </w:rPr>
    </w:tblStylePr>
    <w:tblStylePr w:type="firstCol">
      <w:pPr>
        <w:jc w:val="right"/>
      </w:pPr>
      <w:rPr>
        <w:i/>
        <w:iCs/>
      </w:rPr>
    </w:tblStylePr>
    <w:tblStylePr w:type="lastCol">
      <w:rPr>
        <w:i/>
        <w:iCs/>
      </w:r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INNH1Tegn">
    <w:name w:val="INNH 1 Tegn"/>
    <w:basedOn w:val="Standardskriftforavsnitt"/>
    <w:link w:val="INNH1"/>
    <w:uiPriority w:val="39"/>
    <w:rsid w:val="00656732"/>
    <w:rPr>
      <w:rFonts w:ascii="Open Sans" w:hAnsi="Open Sans"/>
    </w:rPr>
  </w:style>
  <w:style w:type="character" w:customStyle="1" w:styleId="Stil3Tegn">
    <w:name w:val="Stil3 Tegn"/>
    <w:basedOn w:val="INNH1Tegn"/>
    <w:link w:val="Stil3"/>
    <w:rsid w:val="00656732"/>
    <w:rPr>
      <w:rFonts w:ascii="Open Sans" w:hAnsi="Open Sans"/>
      <w:noProof/>
      <w:lang w:val="da-DK"/>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Listetabell3uthevingsfarge4">
    <w:name w:val="List Table 3 Accent 4"/>
    <w:basedOn w:val="Vanligtabell"/>
    <w:uiPriority w:val="48"/>
    <w:rsid w:val="00902A1E"/>
    <w:pPr>
      <w:spacing w:after="0" w:line="240" w:lineRule="auto"/>
    </w:pPr>
    <w:tblPr>
      <w:tblStyleRowBandSize w:val="1"/>
      <w:tblStyleColBandSize w:val="1"/>
      <w:tblCellMar>
        <w:left w:w="0" w:type="dxa"/>
        <w:right w:w="0" w:type="dxa"/>
      </w:tblCellMar>
    </w:tblPr>
    <w:tcPr>
      <w:tcBorders>
        <w:top w:val="single" w:sz="4" w:space="0" w:color="4D4B54" w:themeColor="accent4"/>
        <w:left w:val="single" w:sz="4" w:space="0" w:color="4D4B54" w:themeColor="accent4"/>
        <w:bottom w:val="single" w:sz="4" w:space="0" w:color="4D4B54" w:themeColor="accent4"/>
        <w:right w:val="single" w:sz="4" w:space="0" w:color="4D4B54" w:themeColor="accent4"/>
      </w:tcBorders>
      <w:shd w:val="clear" w:color="auto" w:fill="FFFFFF" w:themeFill="background1"/>
    </w:tcPr>
    <w:tblStylePr w:type="firstRow">
      <w:rPr>
        <w:b/>
        <w:bCs/>
        <w:color w:val="FFFFFF" w:themeColor="background1"/>
      </w:rPr>
      <w:tblPr/>
      <w:tcPr>
        <w:shd w:val="clear" w:color="auto" w:fill="4D4B54" w:themeFill="accent4"/>
      </w:tcPr>
    </w:tblStylePr>
    <w:tblStylePr w:type="lastRow">
      <w:rPr>
        <w:b/>
        <w:bCs/>
      </w:r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Underoverskriftrd">
    <w:name w:val="Underoverskrift rød"/>
    <w:basedOn w:val="Underoverskrift"/>
    <w:link w:val="UnderoverskriftrdTegn"/>
    <w:rsid w:val="00684925"/>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CellMar>
        <w:left w:w="0" w:type="dxa"/>
        <w:right w:w="0" w:type="dxa"/>
      </w:tblCellMar>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paragraph" w:customStyle="1" w:styleId="Default">
    <w:name w:val="Default"/>
    <w:rsid w:val="00212F2A"/>
    <w:pPr>
      <w:autoSpaceDE w:val="0"/>
      <w:autoSpaceDN w:val="0"/>
      <w:adjustRightInd w:val="0"/>
      <w:spacing w:after="0" w:line="240" w:lineRule="auto"/>
    </w:pPr>
    <w:rPr>
      <w:rFonts w:ascii="Calibri" w:hAnsi="Calibri" w:cs="Calibri"/>
      <w:color w:val="000000"/>
      <w:sz w:val="24"/>
      <w:szCs w:val="24"/>
    </w:rPr>
  </w:style>
  <w:style w:type="paragraph" w:styleId="Revisjon">
    <w:name w:val="Revision"/>
    <w:hidden/>
    <w:uiPriority w:val="99"/>
    <w:semiHidden/>
    <w:rsid w:val="008D2333"/>
    <w:pPr>
      <w:spacing w:after="0" w:line="240" w:lineRule="auto"/>
    </w:pPr>
    <w:rPr>
      <w:rFonts w:ascii="Open Sans" w:eastAsiaTheme="minorHAnsi" w:hAnsi="Open Sans" w:cs="Open Sans"/>
      <w:szCs w:val="22"/>
    </w:rPr>
  </w:style>
  <w:style w:type="table" w:styleId="Vanligtabell1">
    <w:name w:val="Plain Table 1"/>
    <w:basedOn w:val="Vanligtabell"/>
    <w:uiPriority w:val="41"/>
    <w:rsid w:val="001D001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247829">
      <w:bodyDiv w:val="1"/>
      <w:marLeft w:val="0"/>
      <w:marRight w:val="0"/>
      <w:marTop w:val="0"/>
      <w:marBottom w:val="0"/>
      <w:divBdr>
        <w:top w:val="none" w:sz="0" w:space="0" w:color="auto"/>
        <w:left w:val="none" w:sz="0" w:space="0" w:color="auto"/>
        <w:bottom w:val="none" w:sz="0" w:space="0" w:color="auto"/>
        <w:right w:val="none" w:sz="0" w:space="0" w:color="auto"/>
      </w:divBdr>
    </w:div>
    <w:div w:id="104210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iryani Black">
    <w:panose1 w:val="00000A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panose1 w:val="020B09060308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Biryani">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Open Sans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05D0F"/>
    <w:rsid w:val="00011F6E"/>
    <w:rsid w:val="00027234"/>
    <w:rsid w:val="00033A54"/>
    <w:rsid w:val="00042ABB"/>
    <w:rsid w:val="0008568F"/>
    <w:rsid w:val="00126024"/>
    <w:rsid w:val="00140B39"/>
    <w:rsid w:val="00150347"/>
    <w:rsid w:val="001864C8"/>
    <w:rsid w:val="001A2E52"/>
    <w:rsid w:val="0020292F"/>
    <w:rsid w:val="00230A61"/>
    <w:rsid w:val="00276ACF"/>
    <w:rsid w:val="002D2673"/>
    <w:rsid w:val="002E7F68"/>
    <w:rsid w:val="00301F0A"/>
    <w:rsid w:val="00321288"/>
    <w:rsid w:val="003F3007"/>
    <w:rsid w:val="00405A3D"/>
    <w:rsid w:val="004144B5"/>
    <w:rsid w:val="00427D02"/>
    <w:rsid w:val="0044466B"/>
    <w:rsid w:val="004475CE"/>
    <w:rsid w:val="00453EED"/>
    <w:rsid w:val="00481F86"/>
    <w:rsid w:val="004C3AA1"/>
    <w:rsid w:val="00535B9A"/>
    <w:rsid w:val="00541BC7"/>
    <w:rsid w:val="00574796"/>
    <w:rsid w:val="00574DE3"/>
    <w:rsid w:val="005A227F"/>
    <w:rsid w:val="005B221E"/>
    <w:rsid w:val="005E2393"/>
    <w:rsid w:val="005E648C"/>
    <w:rsid w:val="005F5DE3"/>
    <w:rsid w:val="00604583"/>
    <w:rsid w:val="00611F71"/>
    <w:rsid w:val="00621FBC"/>
    <w:rsid w:val="006436D6"/>
    <w:rsid w:val="00647091"/>
    <w:rsid w:val="00656B0A"/>
    <w:rsid w:val="006579C8"/>
    <w:rsid w:val="00690B89"/>
    <w:rsid w:val="00717BD1"/>
    <w:rsid w:val="00746863"/>
    <w:rsid w:val="00774FB1"/>
    <w:rsid w:val="0079162B"/>
    <w:rsid w:val="007A2EC5"/>
    <w:rsid w:val="007C7404"/>
    <w:rsid w:val="007E37BC"/>
    <w:rsid w:val="007E5F4C"/>
    <w:rsid w:val="00817FBB"/>
    <w:rsid w:val="00870D79"/>
    <w:rsid w:val="008A6D89"/>
    <w:rsid w:val="008B559F"/>
    <w:rsid w:val="008E0389"/>
    <w:rsid w:val="008E5EED"/>
    <w:rsid w:val="008F1091"/>
    <w:rsid w:val="00912226"/>
    <w:rsid w:val="009160CC"/>
    <w:rsid w:val="00955CC0"/>
    <w:rsid w:val="009B2251"/>
    <w:rsid w:val="009C480F"/>
    <w:rsid w:val="009F6F6E"/>
    <w:rsid w:val="00A02A5B"/>
    <w:rsid w:val="00A144F7"/>
    <w:rsid w:val="00A23444"/>
    <w:rsid w:val="00A27FB6"/>
    <w:rsid w:val="00A31AA9"/>
    <w:rsid w:val="00A80566"/>
    <w:rsid w:val="00AE02D4"/>
    <w:rsid w:val="00AE6AD6"/>
    <w:rsid w:val="00B244ED"/>
    <w:rsid w:val="00B428AA"/>
    <w:rsid w:val="00B97779"/>
    <w:rsid w:val="00BA65D3"/>
    <w:rsid w:val="00BB73F3"/>
    <w:rsid w:val="00C00466"/>
    <w:rsid w:val="00C206B6"/>
    <w:rsid w:val="00C43C00"/>
    <w:rsid w:val="00C723E1"/>
    <w:rsid w:val="00C85911"/>
    <w:rsid w:val="00C91DC7"/>
    <w:rsid w:val="00C92C2C"/>
    <w:rsid w:val="00CA0EF3"/>
    <w:rsid w:val="00CB01A2"/>
    <w:rsid w:val="00CC5588"/>
    <w:rsid w:val="00CC5958"/>
    <w:rsid w:val="00CD3CD4"/>
    <w:rsid w:val="00CF3866"/>
    <w:rsid w:val="00D37A4D"/>
    <w:rsid w:val="00D71844"/>
    <w:rsid w:val="00D73216"/>
    <w:rsid w:val="00DA5DC5"/>
    <w:rsid w:val="00DB2403"/>
    <w:rsid w:val="00DC626A"/>
    <w:rsid w:val="00E00B93"/>
    <w:rsid w:val="00E05451"/>
    <w:rsid w:val="00E10D31"/>
    <w:rsid w:val="00E96C09"/>
    <w:rsid w:val="00EA69FA"/>
    <w:rsid w:val="00ED3740"/>
    <w:rsid w:val="00F57E6E"/>
    <w:rsid w:val="00F736D6"/>
    <w:rsid w:val="00FA6AB3"/>
    <w:rsid w:val="00FC1392"/>
    <w:rsid w:val="00FE2D7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CC48EE7A416B4EB0FF007DAF1DBC90" ma:contentTypeVersion="3" ma:contentTypeDescription="Create a new document." ma:contentTypeScope="" ma:versionID="8b88b9bedebdfb223d3756dc61691b31">
  <xsd:schema xmlns:xsd="http://www.w3.org/2001/XMLSchema" xmlns:xs="http://www.w3.org/2001/XMLSchema" xmlns:p="http://schemas.microsoft.com/office/2006/metadata/properties" xmlns:ns2="e0eaca71-1e84-45f1-93da-5e549fcb6fd5" targetNamespace="http://schemas.microsoft.com/office/2006/metadata/properties" ma:root="true" ma:fieldsID="536a9f47d8b857aae7e25d1b46c1507f" ns2:_="">
    <xsd:import namespace="e0eaca71-1e84-45f1-93da-5e549fcb6f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aca71-1e84-45f1-93da-5e549fcb6f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90B76D-BB50-4C7F-88F2-865A6F58C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aca71-1e84-45f1-93da-5e549fcb6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3.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4.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Mal%20-%20Inventura</Template>
  <TotalTime>6</TotalTime>
  <Pages>58</Pages>
  <Words>12464</Words>
  <Characters>66063</Characters>
  <Application>Microsoft Office Word</Application>
  <DocSecurity>0</DocSecurity>
  <Lines>550</Lines>
  <Paragraphs>156</Paragraphs>
  <ScaleCrop>false</ScaleCrop>
  <Company/>
  <LinksUpToDate>false</LinksUpToDate>
  <CharactersWithSpaces>78371</CharactersWithSpaces>
  <SharedDoc>false</SharedDoc>
  <HLinks>
    <vt:vector size="252" baseType="variant">
      <vt:variant>
        <vt:i4>1114162</vt:i4>
      </vt:variant>
      <vt:variant>
        <vt:i4>248</vt:i4>
      </vt:variant>
      <vt:variant>
        <vt:i4>0</vt:i4>
      </vt:variant>
      <vt:variant>
        <vt:i4>5</vt:i4>
      </vt:variant>
      <vt:variant>
        <vt:lpwstr/>
      </vt:variant>
      <vt:variant>
        <vt:lpwstr>_Toc220057530</vt:lpwstr>
      </vt:variant>
      <vt:variant>
        <vt:i4>1048626</vt:i4>
      </vt:variant>
      <vt:variant>
        <vt:i4>242</vt:i4>
      </vt:variant>
      <vt:variant>
        <vt:i4>0</vt:i4>
      </vt:variant>
      <vt:variant>
        <vt:i4>5</vt:i4>
      </vt:variant>
      <vt:variant>
        <vt:lpwstr/>
      </vt:variant>
      <vt:variant>
        <vt:lpwstr>_Toc220057529</vt:lpwstr>
      </vt:variant>
      <vt:variant>
        <vt:i4>1048626</vt:i4>
      </vt:variant>
      <vt:variant>
        <vt:i4>236</vt:i4>
      </vt:variant>
      <vt:variant>
        <vt:i4>0</vt:i4>
      </vt:variant>
      <vt:variant>
        <vt:i4>5</vt:i4>
      </vt:variant>
      <vt:variant>
        <vt:lpwstr/>
      </vt:variant>
      <vt:variant>
        <vt:lpwstr>_Toc220057528</vt:lpwstr>
      </vt:variant>
      <vt:variant>
        <vt:i4>1048626</vt:i4>
      </vt:variant>
      <vt:variant>
        <vt:i4>230</vt:i4>
      </vt:variant>
      <vt:variant>
        <vt:i4>0</vt:i4>
      </vt:variant>
      <vt:variant>
        <vt:i4>5</vt:i4>
      </vt:variant>
      <vt:variant>
        <vt:lpwstr/>
      </vt:variant>
      <vt:variant>
        <vt:lpwstr>_Toc220057527</vt:lpwstr>
      </vt:variant>
      <vt:variant>
        <vt:i4>1048626</vt:i4>
      </vt:variant>
      <vt:variant>
        <vt:i4>224</vt:i4>
      </vt:variant>
      <vt:variant>
        <vt:i4>0</vt:i4>
      </vt:variant>
      <vt:variant>
        <vt:i4>5</vt:i4>
      </vt:variant>
      <vt:variant>
        <vt:lpwstr/>
      </vt:variant>
      <vt:variant>
        <vt:lpwstr>_Toc220057526</vt:lpwstr>
      </vt:variant>
      <vt:variant>
        <vt:i4>1048626</vt:i4>
      </vt:variant>
      <vt:variant>
        <vt:i4>218</vt:i4>
      </vt:variant>
      <vt:variant>
        <vt:i4>0</vt:i4>
      </vt:variant>
      <vt:variant>
        <vt:i4>5</vt:i4>
      </vt:variant>
      <vt:variant>
        <vt:lpwstr/>
      </vt:variant>
      <vt:variant>
        <vt:lpwstr>_Toc220057525</vt:lpwstr>
      </vt:variant>
      <vt:variant>
        <vt:i4>1048626</vt:i4>
      </vt:variant>
      <vt:variant>
        <vt:i4>212</vt:i4>
      </vt:variant>
      <vt:variant>
        <vt:i4>0</vt:i4>
      </vt:variant>
      <vt:variant>
        <vt:i4>5</vt:i4>
      </vt:variant>
      <vt:variant>
        <vt:lpwstr/>
      </vt:variant>
      <vt:variant>
        <vt:lpwstr>_Toc220057524</vt:lpwstr>
      </vt:variant>
      <vt:variant>
        <vt:i4>1048626</vt:i4>
      </vt:variant>
      <vt:variant>
        <vt:i4>206</vt:i4>
      </vt:variant>
      <vt:variant>
        <vt:i4>0</vt:i4>
      </vt:variant>
      <vt:variant>
        <vt:i4>5</vt:i4>
      </vt:variant>
      <vt:variant>
        <vt:lpwstr/>
      </vt:variant>
      <vt:variant>
        <vt:lpwstr>_Toc220057523</vt:lpwstr>
      </vt:variant>
      <vt:variant>
        <vt:i4>1048626</vt:i4>
      </vt:variant>
      <vt:variant>
        <vt:i4>200</vt:i4>
      </vt:variant>
      <vt:variant>
        <vt:i4>0</vt:i4>
      </vt:variant>
      <vt:variant>
        <vt:i4>5</vt:i4>
      </vt:variant>
      <vt:variant>
        <vt:lpwstr/>
      </vt:variant>
      <vt:variant>
        <vt:lpwstr>_Toc220057522</vt:lpwstr>
      </vt:variant>
      <vt:variant>
        <vt:i4>1048626</vt:i4>
      </vt:variant>
      <vt:variant>
        <vt:i4>194</vt:i4>
      </vt:variant>
      <vt:variant>
        <vt:i4>0</vt:i4>
      </vt:variant>
      <vt:variant>
        <vt:i4>5</vt:i4>
      </vt:variant>
      <vt:variant>
        <vt:lpwstr/>
      </vt:variant>
      <vt:variant>
        <vt:lpwstr>_Toc220057521</vt:lpwstr>
      </vt:variant>
      <vt:variant>
        <vt:i4>1048626</vt:i4>
      </vt:variant>
      <vt:variant>
        <vt:i4>188</vt:i4>
      </vt:variant>
      <vt:variant>
        <vt:i4>0</vt:i4>
      </vt:variant>
      <vt:variant>
        <vt:i4>5</vt:i4>
      </vt:variant>
      <vt:variant>
        <vt:lpwstr/>
      </vt:variant>
      <vt:variant>
        <vt:lpwstr>_Toc220057520</vt:lpwstr>
      </vt:variant>
      <vt:variant>
        <vt:i4>1245234</vt:i4>
      </vt:variant>
      <vt:variant>
        <vt:i4>182</vt:i4>
      </vt:variant>
      <vt:variant>
        <vt:i4>0</vt:i4>
      </vt:variant>
      <vt:variant>
        <vt:i4>5</vt:i4>
      </vt:variant>
      <vt:variant>
        <vt:lpwstr/>
      </vt:variant>
      <vt:variant>
        <vt:lpwstr>_Toc220057519</vt:lpwstr>
      </vt:variant>
      <vt:variant>
        <vt:i4>1245234</vt:i4>
      </vt:variant>
      <vt:variant>
        <vt:i4>176</vt:i4>
      </vt:variant>
      <vt:variant>
        <vt:i4>0</vt:i4>
      </vt:variant>
      <vt:variant>
        <vt:i4>5</vt:i4>
      </vt:variant>
      <vt:variant>
        <vt:lpwstr/>
      </vt:variant>
      <vt:variant>
        <vt:lpwstr>_Toc220057518</vt:lpwstr>
      </vt:variant>
      <vt:variant>
        <vt:i4>1245234</vt:i4>
      </vt:variant>
      <vt:variant>
        <vt:i4>170</vt:i4>
      </vt:variant>
      <vt:variant>
        <vt:i4>0</vt:i4>
      </vt:variant>
      <vt:variant>
        <vt:i4>5</vt:i4>
      </vt:variant>
      <vt:variant>
        <vt:lpwstr/>
      </vt:variant>
      <vt:variant>
        <vt:lpwstr>_Toc220057517</vt:lpwstr>
      </vt:variant>
      <vt:variant>
        <vt:i4>1245234</vt:i4>
      </vt:variant>
      <vt:variant>
        <vt:i4>164</vt:i4>
      </vt:variant>
      <vt:variant>
        <vt:i4>0</vt:i4>
      </vt:variant>
      <vt:variant>
        <vt:i4>5</vt:i4>
      </vt:variant>
      <vt:variant>
        <vt:lpwstr/>
      </vt:variant>
      <vt:variant>
        <vt:lpwstr>_Toc220057516</vt:lpwstr>
      </vt:variant>
      <vt:variant>
        <vt:i4>1245234</vt:i4>
      </vt:variant>
      <vt:variant>
        <vt:i4>158</vt:i4>
      </vt:variant>
      <vt:variant>
        <vt:i4>0</vt:i4>
      </vt:variant>
      <vt:variant>
        <vt:i4>5</vt:i4>
      </vt:variant>
      <vt:variant>
        <vt:lpwstr/>
      </vt:variant>
      <vt:variant>
        <vt:lpwstr>_Toc220057515</vt:lpwstr>
      </vt:variant>
      <vt:variant>
        <vt:i4>1245234</vt:i4>
      </vt:variant>
      <vt:variant>
        <vt:i4>152</vt:i4>
      </vt:variant>
      <vt:variant>
        <vt:i4>0</vt:i4>
      </vt:variant>
      <vt:variant>
        <vt:i4>5</vt:i4>
      </vt:variant>
      <vt:variant>
        <vt:lpwstr/>
      </vt:variant>
      <vt:variant>
        <vt:lpwstr>_Toc220057514</vt:lpwstr>
      </vt:variant>
      <vt:variant>
        <vt:i4>1245234</vt:i4>
      </vt:variant>
      <vt:variant>
        <vt:i4>146</vt:i4>
      </vt:variant>
      <vt:variant>
        <vt:i4>0</vt:i4>
      </vt:variant>
      <vt:variant>
        <vt:i4>5</vt:i4>
      </vt:variant>
      <vt:variant>
        <vt:lpwstr/>
      </vt:variant>
      <vt:variant>
        <vt:lpwstr>_Toc220057513</vt:lpwstr>
      </vt:variant>
      <vt:variant>
        <vt:i4>1245234</vt:i4>
      </vt:variant>
      <vt:variant>
        <vt:i4>140</vt:i4>
      </vt:variant>
      <vt:variant>
        <vt:i4>0</vt:i4>
      </vt:variant>
      <vt:variant>
        <vt:i4>5</vt:i4>
      </vt:variant>
      <vt:variant>
        <vt:lpwstr/>
      </vt:variant>
      <vt:variant>
        <vt:lpwstr>_Toc220057512</vt:lpwstr>
      </vt:variant>
      <vt:variant>
        <vt:i4>1245234</vt:i4>
      </vt:variant>
      <vt:variant>
        <vt:i4>134</vt:i4>
      </vt:variant>
      <vt:variant>
        <vt:i4>0</vt:i4>
      </vt:variant>
      <vt:variant>
        <vt:i4>5</vt:i4>
      </vt:variant>
      <vt:variant>
        <vt:lpwstr/>
      </vt:variant>
      <vt:variant>
        <vt:lpwstr>_Toc220057511</vt:lpwstr>
      </vt:variant>
      <vt:variant>
        <vt:i4>1245234</vt:i4>
      </vt:variant>
      <vt:variant>
        <vt:i4>128</vt:i4>
      </vt:variant>
      <vt:variant>
        <vt:i4>0</vt:i4>
      </vt:variant>
      <vt:variant>
        <vt:i4>5</vt:i4>
      </vt:variant>
      <vt:variant>
        <vt:lpwstr/>
      </vt:variant>
      <vt:variant>
        <vt:lpwstr>_Toc220057510</vt:lpwstr>
      </vt:variant>
      <vt:variant>
        <vt:i4>1179698</vt:i4>
      </vt:variant>
      <vt:variant>
        <vt:i4>122</vt:i4>
      </vt:variant>
      <vt:variant>
        <vt:i4>0</vt:i4>
      </vt:variant>
      <vt:variant>
        <vt:i4>5</vt:i4>
      </vt:variant>
      <vt:variant>
        <vt:lpwstr/>
      </vt:variant>
      <vt:variant>
        <vt:lpwstr>_Toc220057509</vt:lpwstr>
      </vt:variant>
      <vt:variant>
        <vt:i4>1179698</vt:i4>
      </vt:variant>
      <vt:variant>
        <vt:i4>116</vt:i4>
      </vt:variant>
      <vt:variant>
        <vt:i4>0</vt:i4>
      </vt:variant>
      <vt:variant>
        <vt:i4>5</vt:i4>
      </vt:variant>
      <vt:variant>
        <vt:lpwstr/>
      </vt:variant>
      <vt:variant>
        <vt:lpwstr>_Toc220057508</vt:lpwstr>
      </vt:variant>
      <vt:variant>
        <vt:i4>1179698</vt:i4>
      </vt:variant>
      <vt:variant>
        <vt:i4>110</vt:i4>
      </vt:variant>
      <vt:variant>
        <vt:i4>0</vt:i4>
      </vt:variant>
      <vt:variant>
        <vt:i4>5</vt:i4>
      </vt:variant>
      <vt:variant>
        <vt:lpwstr/>
      </vt:variant>
      <vt:variant>
        <vt:lpwstr>_Toc220057507</vt:lpwstr>
      </vt:variant>
      <vt:variant>
        <vt:i4>1179698</vt:i4>
      </vt:variant>
      <vt:variant>
        <vt:i4>104</vt:i4>
      </vt:variant>
      <vt:variant>
        <vt:i4>0</vt:i4>
      </vt:variant>
      <vt:variant>
        <vt:i4>5</vt:i4>
      </vt:variant>
      <vt:variant>
        <vt:lpwstr/>
      </vt:variant>
      <vt:variant>
        <vt:lpwstr>_Toc220057506</vt:lpwstr>
      </vt:variant>
      <vt:variant>
        <vt:i4>1179698</vt:i4>
      </vt:variant>
      <vt:variant>
        <vt:i4>98</vt:i4>
      </vt:variant>
      <vt:variant>
        <vt:i4>0</vt:i4>
      </vt:variant>
      <vt:variant>
        <vt:i4>5</vt:i4>
      </vt:variant>
      <vt:variant>
        <vt:lpwstr/>
      </vt:variant>
      <vt:variant>
        <vt:lpwstr>_Toc220057505</vt:lpwstr>
      </vt:variant>
      <vt:variant>
        <vt:i4>1179698</vt:i4>
      </vt:variant>
      <vt:variant>
        <vt:i4>92</vt:i4>
      </vt:variant>
      <vt:variant>
        <vt:i4>0</vt:i4>
      </vt:variant>
      <vt:variant>
        <vt:i4>5</vt:i4>
      </vt:variant>
      <vt:variant>
        <vt:lpwstr/>
      </vt:variant>
      <vt:variant>
        <vt:lpwstr>_Toc220057504</vt:lpwstr>
      </vt:variant>
      <vt:variant>
        <vt:i4>1179698</vt:i4>
      </vt:variant>
      <vt:variant>
        <vt:i4>86</vt:i4>
      </vt:variant>
      <vt:variant>
        <vt:i4>0</vt:i4>
      </vt:variant>
      <vt:variant>
        <vt:i4>5</vt:i4>
      </vt:variant>
      <vt:variant>
        <vt:lpwstr/>
      </vt:variant>
      <vt:variant>
        <vt:lpwstr>_Toc220057503</vt:lpwstr>
      </vt:variant>
      <vt:variant>
        <vt:i4>1179698</vt:i4>
      </vt:variant>
      <vt:variant>
        <vt:i4>80</vt:i4>
      </vt:variant>
      <vt:variant>
        <vt:i4>0</vt:i4>
      </vt:variant>
      <vt:variant>
        <vt:i4>5</vt:i4>
      </vt:variant>
      <vt:variant>
        <vt:lpwstr/>
      </vt:variant>
      <vt:variant>
        <vt:lpwstr>_Toc220057502</vt:lpwstr>
      </vt:variant>
      <vt:variant>
        <vt:i4>1179698</vt:i4>
      </vt:variant>
      <vt:variant>
        <vt:i4>74</vt:i4>
      </vt:variant>
      <vt:variant>
        <vt:i4>0</vt:i4>
      </vt:variant>
      <vt:variant>
        <vt:i4>5</vt:i4>
      </vt:variant>
      <vt:variant>
        <vt:lpwstr/>
      </vt:variant>
      <vt:variant>
        <vt:lpwstr>_Toc220057501</vt:lpwstr>
      </vt:variant>
      <vt:variant>
        <vt:i4>1179698</vt:i4>
      </vt:variant>
      <vt:variant>
        <vt:i4>68</vt:i4>
      </vt:variant>
      <vt:variant>
        <vt:i4>0</vt:i4>
      </vt:variant>
      <vt:variant>
        <vt:i4>5</vt:i4>
      </vt:variant>
      <vt:variant>
        <vt:lpwstr/>
      </vt:variant>
      <vt:variant>
        <vt:lpwstr>_Toc220057500</vt:lpwstr>
      </vt:variant>
      <vt:variant>
        <vt:i4>1769523</vt:i4>
      </vt:variant>
      <vt:variant>
        <vt:i4>62</vt:i4>
      </vt:variant>
      <vt:variant>
        <vt:i4>0</vt:i4>
      </vt:variant>
      <vt:variant>
        <vt:i4>5</vt:i4>
      </vt:variant>
      <vt:variant>
        <vt:lpwstr/>
      </vt:variant>
      <vt:variant>
        <vt:lpwstr>_Toc220057499</vt:lpwstr>
      </vt:variant>
      <vt:variant>
        <vt:i4>1769523</vt:i4>
      </vt:variant>
      <vt:variant>
        <vt:i4>56</vt:i4>
      </vt:variant>
      <vt:variant>
        <vt:i4>0</vt:i4>
      </vt:variant>
      <vt:variant>
        <vt:i4>5</vt:i4>
      </vt:variant>
      <vt:variant>
        <vt:lpwstr/>
      </vt:variant>
      <vt:variant>
        <vt:lpwstr>_Toc220057498</vt:lpwstr>
      </vt:variant>
      <vt:variant>
        <vt:i4>1769523</vt:i4>
      </vt:variant>
      <vt:variant>
        <vt:i4>50</vt:i4>
      </vt:variant>
      <vt:variant>
        <vt:i4>0</vt:i4>
      </vt:variant>
      <vt:variant>
        <vt:i4>5</vt:i4>
      </vt:variant>
      <vt:variant>
        <vt:lpwstr/>
      </vt:variant>
      <vt:variant>
        <vt:lpwstr>_Toc220057497</vt:lpwstr>
      </vt:variant>
      <vt:variant>
        <vt:i4>1769523</vt:i4>
      </vt:variant>
      <vt:variant>
        <vt:i4>44</vt:i4>
      </vt:variant>
      <vt:variant>
        <vt:i4>0</vt:i4>
      </vt:variant>
      <vt:variant>
        <vt:i4>5</vt:i4>
      </vt:variant>
      <vt:variant>
        <vt:lpwstr/>
      </vt:variant>
      <vt:variant>
        <vt:lpwstr>_Toc220057496</vt:lpwstr>
      </vt:variant>
      <vt:variant>
        <vt:i4>1769523</vt:i4>
      </vt:variant>
      <vt:variant>
        <vt:i4>38</vt:i4>
      </vt:variant>
      <vt:variant>
        <vt:i4>0</vt:i4>
      </vt:variant>
      <vt:variant>
        <vt:i4>5</vt:i4>
      </vt:variant>
      <vt:variant>
        <vt:lpwstr/>
      </vt:variant>
      <vt:variant>
        <vt:lpwstr>_Toc220057495</vt:lpwstr>
      </vt:variant>
      <vt:variant>
        <vt:i4>1769523</vt:i4>
      </vt:variant>
      <vt:variant>
        <vt:i4>32</vt:i4>
      </vt:variant>
      <vt:variant>
        <vt:i4>0</vt:i4>
      </vt:variant>
      <vt:variant>
        <vt:i4>5</vt:i4>
      </vt:variant>
      <vt:variant>
        <vt:lpwstr/>
      </vt:variant>
      <vt:variant>
        <vt:lpwstr>_Toc220057494</vt:lpwstr>
      </vt:variant>
      <vt:variant>
        <vt:i4>1769523</vt:i4>
      </vt:variant>
      <vt:variant>
        <vt:i4>26</vt:i4>
      </vt:variant>
      <vt:variant>
        <vt:i4>0</vt:i4>
      </vt:variant>
      <vt:variant>
        <vt:i4>5</vt:i4>
      </vt:variant>
      <vt:variant>
        <vt:lpwstr/>
      </vt:variant>
      <vt:variant>
        <vt:lpwstr>_Toc220057493</vt:lpwstr>
      </vt:variant>
      <vt:variant>
        <vt:i4>1769523</vt:i4>
      </vt:variant>
      <vt:variant>
        <vt:i4>20</vt:i4>
      </vt:variant>
      <vt:variant>
        <vt:i4>0</vt:i4>
      </vt:variant>
      <vt:variant>
        <vt:i4>5</vt:i4>
      </vt:variant>
      <vt:variant>
        <vt:lpwstr/>
      </vt:variant>
      <vt:variant>
        <vt:lpwstr>_Toc220057492</vt:lpwstr>
      </vt:variant>
      <vt:variant>
        <vt:i4>1769523</vt:i4>
      </vt:variant>
      <vt:variant>
        <vt:i4>14</vt:i4>
      </vt:variant>
      <vt:variant>
        <vt:i4>0</vt:i4>
      </vt:variant>
      <vt:variant>
        <vt:i4>5</vt:i4>
      </vt:variant>
      <vt:variant>
        <vt:lpwstr/>
      </vt:variant>
      <vt:variant>
        <vt:lpwstr>_Toc220057491</vt:lpwstr>
      </vt:variant>
      <vt:variant>
        <vt:i4>1769523</vt:i4>
      </vt:variant>
      <vt:variant>
        <vt:i4>8</vt:i4>
      </vt:variant>
      <vt:variant>
        <vt:i4>0</vt:i4>
      </vt:variant>
      <vt:variant>
        <vt:i4>5</vt:i4>
      </vt:variant>
      <vt:variant>
        <vt:lpwstr/>
      </vt:variant>
      <vt:variant>
        <vt:lpwstr>_Toc220057490</vt:lpwstr>
      </vt:variant>
      <vt:variant>
        <vt:i4>1703987</vt:i4>
      </vt:variant>
      <vt:variant>
        <vt:i4>2</vt:i4>
      </vt:variant>
      <vt:variant>
        <vt:i4>0</vt:i4>
      </vt:variant>
      <vt:variant>
        <vt:i4>5</vt:i4>
      </vt:variant>
      <vt:variant>
        <vt:lpwstr/>
      </vt:variant>
      <vt:variant>
        <vt:lpwstr>_Toc220057489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Anette Tørresen</cp:lastModifiedBy>
  <cp:revision>3545</cp:revision>
  <dcterms:created xsi:type="dcterms:W3CDTF">2025-10-10T02:54:00Z</dcterms:created>
  <dcterms:modified xsi:type="dcterms:W3CDTF">2026-06-30T07:07:00Z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0x0101002ECC48EE7A416B4EB0FF007DAF1DBC90</vt:lpwstr>
  </property>
</Properties>
</file>